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8.xml" ContentType="application/vnd.openxmlformats-officedocument.wordprocessingml.header+xml"/>
  <Override PartName="/word/footer12.xml" ContentType="application/vnd.openxmlformats-officedocument.wordprocessingml.footer+xml"/>
  <Override PartName="/word/header9.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129FFB" w14:textId="65357423" w:rsidR="00306568" w:rsidRDefault="00306568" w:rsidP="009B3019">
      <w:pPr>
        <w:pStyle w:val="Hinweis"/>
        <w:rPr>
          <w:rStyle w:val="SchwacherVerweis"/>
          <w:smallCaps w:val="0"/>
          <w:color w:val="8D82B1" w:themeColor="accent1"/>
        </w:rPr>
      </w:pPr>
    </w:p>
    <w:p w14:paraId="4B900FC3" w14:textId="77777777" w:rsidR="008017FF" w:rsidRPr="00893092" w:rsidRDefault="008017FF" w:rsidP="00893092"/>
    <w:p w14:paraId="70B992CA" w14:textId="77777777" w:rsidR="00306568" w:rsidRPr="006462D4" w:rsidRDefault="008017FF" w:rsidP="006462D4">
      <w:pPr>
        <w:rPr>
          <w:rStyle w:val="SchwacherVerweis"/>
          <w:rFonts w:ascii="Arial" w:eastAsiaTheme="majorEastAsia" w:hAnsi="Arial" w:cstheme="majorBidi"/>
          <w:b/>
          <w:color w:val="8D82B1" w:themeColor="accent1"/>
          <w:sz w:val="28"/>
          <w:szCs w:val="26"/>
        </w:rPr>
      </w:pPr>
      <w:r w:rsidRPr="006462D4">
        <w:rPr>
          <w:rStyle w:val="SchwacherVerweis"/>
          <w:rFonts w:ascii="Arial" w:eastAsiaTheme="majorEastAsia" w:hAnsi="Arial" w:cstheme="majorBidi"/>
          <w:b/>
          <w:color w:val="8D82B1" w:themeColor="accent1"/>
          <w:sz w:val="28"/>
          <w:szCs w:val="26"/>
        </w:rPr>
        <w:t>Lehr- und Lernmaterial</w:t>
      </w:r>
    </w:p>
    <w:p w14:paraId="1A413F41" w14:textId="69E6FB15" w:rsidR="009017EF" w:rsidRPr="00263ABE" w:rsidRDefault="008052B2" w:rsidP="00F108BD">
      <w:pPr>
        <w:pStyle w:val="Titel"/>
      </w:pPr>
      <w:r>
        <w:t>Wirtschaftsstandort Österreich</w:t>
      </w:r>
      <w:r w:rsidR="00E7000A">
        <w:t xml:space="preserve">: </w:t>
      </w:r>
      <w:r w:rsidR="00E7000A" w:rsidRPr="00263ABE">
        <w:t>Escape Room</w:t>
      </w:r>
    </w:p>
    <w:p w14:paraId="54245B6E" w14:textId="77777777" w:rsidR="008017FF" w:rsidRPr="00263ABE" w:rsidRDefault="008017FF" w:rsidP="008017FF"/>
    <w:p w14:paraId="11D47B5B" w14:textId="77777777" w:rsidR="003D19F5" w:rsidRPr="00263ABE" w:rsidRDefault="003D19F5" w:rsidP="008017FF"/>
    <w:p w14:paraId="1F8D1738" w14:textId="77777777" w:rsidR="008017FF" w:rsidRPr="00893092" w:rsidRDefault="008017FF" w:rsidP="552BCFDB">
      <w:pPr>
        <w:rPr>
          <w:rFonts w:ascii="Arial" w:eastAsiaTheme="majorEastAsia" w:hAnsi="Arial" w:cstheme="majorBidi"/>
          <w:b/>
          <w:bCs/>
          <w:color w:val="8D82B1" w:themeColor="accent1"/>
          <w:sz w:val="28"/>
          <w:szCs w:val="28"/>
        </w:rPr>
      </w:pPr>
      <w:r w:rsidRPr="552BCFDB">
        <w:rPr>
          <w:rFonts w:ascii="Arial" w:eastAsiaTheme="majorEastAsia" w:hAnsi="Arial" w:cstheme="majorBidi"/>
          <w:b/>
          <w:bCs/>
          <w:color w:val="8D82B1" w:themeColor="accent1"/>
          <w:sz w:val="28"/>
          <w:szCs w:val="28"/>
        </w:rPr>
        <w:t>Kurzbeschreibung</w:t>
      </w:r>
    </w:p>
    <w:p w14:paraId="0B558569" w14:textId="2D07B18C" w:rsidR="004625AD" w:rsidDel="00CE4A2B" w:rsidRDefault="00B9233A" w:rsidP="004625AD">
      <w:pPr>
        <w:jc w:val="both"/>
      </w:pPr>
      <w:r>
        <w:t xml:space="preserve">In dieser Unterrichtsplanung </w:t>
      </w:r>
      <w:r w:rsidR="0083700C">
        <w:t>kommt die Methode „Escape Room“ zum Einsatz</w:t>
      </w:r>
      <w:r w:rsidR="007713E5">
        <w:t>. Ziel ist es, I</w:t>
      </w:r>
      <w:r w:rsidR="00FA3CDE">
        <w:t xml:space="preserve">nhalte des </w:t>
      </w:r>
      <w:r w:rsidR="00593476">
        <w:t xml:space="preserve">Kompetenzbereichs „Nachhaltiger Umgang mit Energie und Ressourcen“ </w:t>
      </w:r>
      <w:r>
        <w:t xml:space="preserve">spielerisch zu wiederholen und durch Kooperation </w:t>
      </w:r>
      <w:r w:rsidR="000C6CA2">
        <w:t>bei der</w:t>
      </w:r>
      <w:r w:rsidR="00BC5727">
        <w:t xml:space="preserve"> Teamarbeit</w:t>
      </w:r>
      <w:r>
        <w:t xml:space="preserve"> zwischenmenschliche Kompetenzen zu stärke</w:t>
      </w:r>
      <w:r w:rsidR="00070C4E">
        <w:t>n und sogenannte 21</w:t>
      </w:r>
      <w:r w:rsidR="00070C4E" w:rsidRPr="37B06450">
        <w:rPr>
          <w:vertAlign w:val="superscript"/>
        </w:rPr>
        <w:t>st</w:t>
      </w:r>
      <w:r w:rsidR="00070C4E">
        <w:t xml:space="preserve"> Century Skills zu schule</w:t>
      </w:r>
      <w:r>
        <w:t>n.</w:t>
      </w:r>
      <w:r w:rsidR="004625AD">
        <w:t xml:space="preserve"> Der Umfang des Escape Rooms kann von </w:t>
      </w:r>
      <w:r w:rsidR="00F210EA">
        <w:t xml:space="preserve">den </w:t>
      </w:r>
      <w:proofErr w:type="gramStart"/>
      <w:r w:rsidR="00F210EA">
        <w:t>Lehrer:innen</w:t>
      </w:r>
      <w:proofErr w:type="gramEnd"/>
      <w:r w:rsidR="004625AD">
        <w:t xml:space="preserve"> angepasst werden</w:t>
      </w:r>
      <w:r w:rsidR="00C22E5A">
        <w:t>. F</w:t>
      </w:r>
      <w:r w:rsidR="004625AD">
        <w:t>ür einen hohen Spaßfaktor wird</w:t>
      </w:r>
      <w:r w:rsidR="00C863F0">
        <w:t xml:space="preserve"> die Durchführung in einem </w:t>
      </w:r>
      <w:r w:rsidR="004625AD">
        <w:t>zweistündige</w:t>
      </w:r>
      <w:r w:rsidR="00C22E5A">
        <w:t>n</w:t>
      </w:r>
      <w:r w:rsidR="004625AD">
        <w:t xml:space="preserve"> Block</w:t>
      </w:r>
      <w:r w:rsidR="001B0E96">
        <w:t xml:space="preserve"> (Doppelstunde)</w:t>
      </w:r>
      <w:r w:rsidR="004625AD">
        <w:t xml:space="preserve"> empfohlen. </w:t>
      </w:r>
      <w:r w:rsidR="00020EE0">
        <w:t xml:space="preserve"> </w:t>
      </w:r>
    </w:p>
    <w:p w14:paraId="02C08BED" w14:textId="7FA4FF75" w:rsidR="008017FF" w:rsidRPr="006B28F7" w:rsidRDefault="008017FF" w:rsidP="00B9233A">
      <w:pPr>
        <w:jc w:val="both"/>
      </w:pPr>
    </w:p>
    <w:p w14:paraId="2FC4A8A3" w14:textId="6AC0F489" w:rsidR="008017FF" w:rsidRDefault="00CF2A64" w:rsidP="008017FF">
      <w:r>
        <w:rPr>
          <w:noProof/>
        </w:rPr>
        <mc:AlternateContent>
          <mc:Choice Requires="wps">
            <w:drawing>
              <wp:anchor distT="0" distB="0" distL="114300" distR="114300" simplePos="0" relativeHeight="251658241" behindDoc="0" locked="0" layoutInCell="1" allowOverlap="1" wp14:anchorId="609A574D" wp14:editId="077212A6">
                <wp:simplePos x="0" y="0"/>
                <wp:positionH relativeFrom="margin">
                  <wp:align>left</wp:align>
                </wp:positionH>
                <wp:positionV relativeFrom="paragraph">
                  <wp:posOffset>278130</wp:posOffset>
                </wp:positionV>
                <wp:extent cx="5756910" cy="1066800"/>
                <wp:effectExtent l="0" t="0" r="15240" b="19050"/>
                <wp:wrapSquare wrapText="bothSides"/>
                <wp:docPr id="11" name="Rectangle: Rounded Corners 11"/>
                <wp:cNvGraphicFramePr/>
                <a:graphic xmlns:a="http://schemas.openxmlformats.org/drawingml/2006/main">
                  <a:graphicData uri="http://schemas.microsoft.com/office/word/2010/wordprocessingShape">
                    <wps:wsp>
                      <wps:cNvSpPr/>
                      <wps:spPr>
                        <a:xfrm>
                          <a:off x="0" y="0"/>
                          <a:ext cx="5756910" cy="1066800"/>
                        </a:xfrm>
                        <a:prstGeom prst="roundRect">
                          <a:avLst/>
                        </a:prstGeom>
                        <a:solidFill>
                          <a:schemeClr val="accent6"/>
                        </a:solid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285715A" w14:textId="0E7F3F26" w:rsidR="00057C4F" w:rsidRPr="00A25A02" w:rsidRDefault="00057C4F" w:rsidP="00CF2A64">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1" w:history="1">
                              <w:r w:rsidRPr="00B4497E">
                                <w:rPr>
                                  <w:rStyle w:val="Hyperlink"/>
                                  <w:b/>
                                  <w:bCs/>
                                  <w:i/>
                                  <w:iCs/>
                                  <w:lang w:val="de-AT"/>
                                </w:rPr>
                                <w:t>office@wirtschaft-erleben.at</w:t>
                              </w:r>
                            </w:hyperlink>
                            <w:r w:rsidRPr="005333E7">
                              <w:rPr>
                                <w:b/>
                                <w:bCs/>
                                <w:i/>
                                <w:iCs/>
                                <w:color w:val="6249AB" w:themeColor="accent6" w:themeShade="80"/>
                                <w:lang w:val="de-AT"/>
                              </w:rPr>
                              <w:t>.</w:t>
                            </w:r>
                          </w:p>
                          <w:p w14:paraId="445A6449" w14:textId="77777777" w:rsidR="00057C4F" w:rsidRDefault="00057C4F" w:rsidP="00CF2A64"/>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609A574D" id="Rectangle: Rounded Corners 11" o:spid="_x0000_s1026" style="position:absolute;margin-left:0;margin-top:21.9pt;width:453.3pt;height:84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" fillcolor="#f3f1f9 [3209]" strokecolor="#6149aa [1609]" strokeweight="1pt">
                <v:stroke joinstyle="miter"/>
                <v:textbox>
                  <w:txbxContent>
                    <w:p w14:paraId="3285715A" w14:textId="0E7F3F26" w:rsidR="00057C4F" w:rsidRPr="00A25A02" w:rsidRDefault="00057C4F" w:rsidP="00CF2A64">
                      <w:pPr>
                        <w:pStyle w:val="LO-normal"/>
                        <w:spacing w:line="360" w:lineRule="auto"/>
                        <w:jc w:val="both"/>
                        <w:rPr>
                          <w:lang w:val="de-AT"/>
                        </w:rPr>
                      </w:pPr>
                      <w:r>
                        <w:rPr>
                          <w:b/>
                          <w:bCs/>
                          <w:i/>
                          <w:iCs/>
                          <w:color w:val="6249AB" w:themeColor="accent6" w:themeShade="80"/>
                          <w:lang w:val="de-AT"/>
                        </w:rPr>
                        <w:t>Beim</w:t>
                      </w:r>
                      <w:r w:rsidRPr="005333E7">
                        <w:rPr>
                          <w:b/>
                          <w:bCs/>
                          <w:i/>
                          <w:iCs/>
                          <w:color w:val="6249AB" w:themeColor="accent6" w:themeShade="80"/>
                          <w:lang w:val="de-AT"/>
                        </w:rPr>
                        <w:t xml:space="preserve"> vorliegenden </w:t>
                      </w:r>
                      <w:r>
                        <w:rPr>
                          <w:b/>
                          <w:bCs/>
                          <w:i/>
                          <w:iCs/>
                          <w:color w:val="6249AB" w:themeColor="accent6" w:themeShade="80"/>
                          <w:lang w:val="de-AT"/>
                        </w:rPr>
                        <w:t>Ma</w:t>
                      </w:r>
                      <w:r w:rsidRPr="005333E7">
                        <w:rPr>
                          <w:b/>
                          <w:bCs/>
                          <w:i/>
                          <w:iCs/>
                          <w:color w:val="6249AB" w:themeColor="accent6" w:themeShade="80"/>
                          <w:lang w:val="de-AT"/>
                        </w:rPr>
                        <w:t xml:space="preserve">terial handelt es sich um einen </w:t>
                      </w:r>
                      <w:r>
                        <w:rPr>
                          <w:b/>
                          <w:bCs/>
                          <w:i/>
                          <w:iCs/>
                          <w:color w:val="6249AB" w:themeColor="accent6" w:themeShade="80"/>
                          <w:lang w:val="de-AT"/>
                        </w:rPr>
                        <w:t>E</w:t>
                      </w:r>
                      <w:r w:rsidRPr="005333E7">
                        <w:rPr>
                          <w:b/>
                          <w:bCs/>
                          <w:i/>
                          <w:iCs/>
                          <w:color w:val="6249AB" w:themeColor="accent6" w:themeShade="80"/>
                          <w:lang w:val="de-AT"/>
                        </w:rPr>
                        <w:t xml:space="preserve">ntwurf, der für den </w:t>
                      </w:r>
                      <w:r>
                        <w:rPr>
                          <w:b/>
                          <w:bCs/>
                          <w:i/>
                          <w:iCs/>
                          <w:color w:val="6249AB" w:themeColor="accent6" w:themeShade="80"/>
                          <w:lang w:val="de-AT"/>
                        </w:rPr>
                        <w:t>S</w:t>
                      </w:r>
                      <w:r w:rsidRPr="005333E7">
                        <w:rPr>
                          <w:b/>
                          <w:bCs/>
                          <w:i/>
                          <w:iCs/>
                          <w:color w:val="6249AB" w:themeColor="accent6" w:themeShade="80"/>
                          <w:lang w:val="de-AT"/>
                        </w:rPr>
                        <w:t>chulpilot</w:t>
                      </w:r>
                      <w:r>
                        <w:rPr>
                          <w:b/>
                          <w:bCs/>
                          <w:i/>
                          <w:iCs/>
                          <w:color w:val="6249AB" w:themeColor="accent6" w:themeShade="80"/>
                          <w:lang w:val="de-AT"/>
                        </w:rPr>
                        <w:t>en</w:t>
                      </w:r>
                      <w:r w:rsidRPr="005333E7">
                        <w:rPr>
                          <w:b/>
                          <w:bCs/>
                          <w:i/>
                          <w:iCs/>
                          <w:color w:val="6249AB" w:themeColor="accent6" w:themeShade="80"/>
                          <w:lang w:val="de-AT"/>
                        </w:rPr>
                        <w:t xml:space="preserve"> der </w:t>
                      </w:r>
                      <w:r>
                        <w:rPr>
                          <w:b/>
                          <w:bCs/>
                          <w:i/>
                          <w:iCs/>
                          <w:color w:val="6249AB" w:themeColor="accent6" w:themeShade="80"/>
                          <w:lang w:val="de-AT"/>
                        </w:rPr>
                        <w:t>S</w:t>
                      </w:r>
                      <w:r w:rsidRPr="005333E7">
                        <w:rPr>
                          <w:b/>
                          <w:bCs/>
                          <w:i/>
                          <w:iCs/>
                          <w:color w:val="6249AB" w:themeColor="accent6" w:themeShade="80"/>
                          <w:lang w:val="de-AT"/>
                        </w:rPr>
                        <w:t>tiftung</w:t>
                      </w:r>
                      <w:r>
                        <w:rPr>
                          <w:b/>
                          <w:bCs/>
                          <w:i/>
                          <w:iCs/>
                          <w:color w:val="6249AB" w:themeColor="accent6" w:themeShade="80"/>
                          <w:lang w:val="de-AT"/>
                        </w:rPr>
                        <w:t xml:space="preserve"> für W</w:t>
                      </w:r>
                      <w:r w:rsidRPr="005333E7">
                        <w:rPr>
                          <w:b/>
                          <w:bCs/>
                          <w:i/>
                          <w:iCs/>
                          <w:color w:val="6249AB" w:themeColor="accent6" w:themeShade="80"/>
                          <w:lang w:val="de-AT"/>
                        </w:rPr>
                        <w:t xml:space="preserve">irtschaftsbildung als </w:t>
                      </w:r>
                      <w:r>
                        <w:rPr>
                          <w:b/>
                          <w:bCs/>
                          <w:i/>
                          <w:iCs/>
                          <w:color w:val="6249AB" w:themeColor="accent6" w:themeShade="80"/>
                          <w:lang w:val="de-AT"/>
                        </w:rPr>
                        <w:t>P</w:t>
                      </w:r>
                      <w:r w:rsidRPr="005333E7">
                        <w:rPr>
                          <w:b/>
                          <w:bCs/>
                          <w:i/>
                          <w:iCs/>
                          <w:color w:val="6249AB" w:themeColor="accent6" w:themeShade="80"/>
                          <w:lang w:val="de-AT"/>
                        </w:rPr>
                        <w:t>rototyp entwick</w:t>
                      </w:r>
                      <w:r>
                        <w:rPr>
                          <w:b/>
                          <w:bCs/>
                          <w:i/>
                          <w:iCs/>
                          <w:color w:val="6249AB" w:themeColor="accent6" w:themeShade="80"/>
                          <w:lang w:val="de-AT"/>
                        </w:rPr>
                        <w:t>el</w:t>
                      </w:r>
                      <w:r w:rsidRPr="005333E7">
                        <w:rPr>
                          <w:b/>
                          <w:bCs/>
                          <w:i/>
                          <w:iCs/>
                          <w:color w:val="6249AB" w:themeColor="accent6" w:themeShade="80"/>
                          <w:lang w:val="de-AT"/>
                        </w:rPr>
                        <w:t xml:space="preserve">t wurde und im </w:t>
                      </w:r>
                      <w:r>
                        <w:rPr>
                          <w:b/>
                          <w:bCs/>
                          <w:i/>
                          <w:iCs/>
                          <w:color w:val="6249AB" w:themeColor="accent6" w:themeShade="80"/>
                          <w:lang w:val="de-AT"/>
                        </w:rPr>
                        <w:t>S</w:t>
                      </w:r>
                      <w:r w:rsidRPr="005333E7">
                        <w:rPr>
                          <w:b/>
                          <w:bCs/>
                          <w:i/>
                          <w:iCs/>
                          <w:color w:val="6249AB" w:themeColor="accent6" w:themeShade="80"/>
                          <w:lang w:val="de-AT"/>
                        </w:rPr>
                        <w:t>chuljahr 20</w:t>
                      </w:r>
                      <w:r>
                        <w:rPr>
                          <w:b/>
                          <w:bCs/>
                          <w:i/>
                          <w:iCs/>
                          <w:color w:val="6249AB" w:themeColor="accent6" w:themeShade="80"/>
                          <w:lang w:val="de-AT"/>
                        </w:rPr>
                        <w:t>24</w:t>
                      </w:r>
                      <w:r w:rsidRPr="005333E7">
                        <w:rPr>
                          <w:b/>
                          <w:bCs/>
                          <w:i/>
                          <w:iCs/>
                          <w:color w:val="6249AB" w:themeColor="accent6" w:themeShade="80"/>
                          <w:lang w:val="de-AT"/>
                        </w:rPr>
                        <w:t>/2</w:t>
                      </w:r>
                      <w:r>
                        <w:rPr>
                          <w:b/>
                          <w:bCs/>
                          <w:i/>
                          <w:iCs/>
                          <w:color w:val="6249AB" w:themeColor="accent6" w:themeShade="80"/>
                          <w:lang w:val="de-AT"/>
                        </w:rPr>
                        <w:t>5</w:t>
                      </w:r>
                      <w:r w:rsidRPr="005333E7">
                        <w:rPr>
                          <w:b/>
                          <w:bCs/>
                          <w:i/>
                          <w:iCs/>
                          <w:color w:val="6249AB" w:themeColor="accent6" w:themeShade="80"/>
                          <w:lang w:val="de-AT"/>
                        </w:rPr>
                        <w:t xml:space="preserve"> evaluiert wird. </w:t>
                      </w:r>
                      <w:r>
                        <w:rPr>
                          <w:b/>
                          <w:bCs/>
                          <w:i/>
                          <w:iCs/>
                          <w:color w:val="6249AB" w:themeColor="accent6" w:themeShade="80"/>
                          <w:lang w:val="de-AT"/>
                        </w:rPr>
                        <w:t>W</w:t>
                      </w:r>
                      <w:r w:rsidRPr="005333E7">
                        <w:rPr>
                          <w:b/>
                          <w:bCs/>
                          <w:i/>
                          <w:iCs/>
                          <w:color w:val="6249AB" w:themeColor="accent6" w:themeShade="80"/>
                          <w:lang w:val="de-AT"/>
                        </w:rPr>
                        <w:t xml:space="preserve">enn </w:t>
                      </w:r>
                      <w:r>
                        <w:rPr>
                          <w:b/>
                          <w:bCs/>
                          <w:i/>
                          <w:iCs/>
                          <w:color w:val="6249AB" w:themeColor="accent6" w:themeShade="80"/>
                          <w:lang w:val="de-AT"/>
                        </w:rPr>
                        <w:t>du</w:t>
                      </w:r>
                      <w:r w:rsidRPr="005333E7">
                        <w:rPr>
                          <w:b/>
                          <w:bCs/>
                          <w:i/>
                          <w:iCs/>
                          <w:color w:val="6249AB" w:themeColor="accent6" w:themeShade="80"/>
                          <w:lang w:val="de-AT"/>
                        </w:rPr>
                        <w:t xml:space="preserve"> </w:t>
                      </w:r>
                      <w:r>
                        <w:rPr>
                          <w:b/>
                          <w:bCs/>
                          <w:i/>
                          <w:iCs/>
                          <w:color w:val="6249AB" w:themeColor="accent6" w:themeShade="80"/>
                          <w:lang w:val="de-AT"/>
                        </w:rPr>
                        <w:t>A</w:t>
                      </w:r>
                      <w:r w:rsidRPr="005333E7">
                        <w:rPr>
                          <w:b/>
                          <w:bCs/>
                          <w:i/>
                          <w:iCs/>
                          <w:color w:val="6249AB" w:themeColor="accent6" w:themeShade="80"/>
                          <w:lang w:val="de-AT"/>
                        </w:rPr>
                        <w:t xml:space="preserve">nregungen zum </w:t>
                      </w:r>
                      <w:r>
                        <w:rPr>
                          <w:b/>
                          <w:bCs/>
                          <w:i/>
                          <w:iCs/>
                          <w:color w:val="6249AB" w:themeColor="accent6" w:themeShade="80"/>
                          <w:lang w:val="de-AT"/>
                        </w:rPr>
                        <w:t>M</w:t>
                      </w:r>
                      <w:r w:rsidRPr="005333E7">
                        <w:rPr>
                          <w:b/>
                          <w:bCs/>
                          <w:i/>
                          <w:iCs/>
                          <w:color w:val="6249AB" w:themeColor="accent6" w:themeShade="80"/>
                          <w:lang w:val="de-AT"/>
                        </w:rPr>
                        <w:t>aterial ha</w:t>
                      </w:r>
                      <w:r>
                        <w:rPr>
                          <w:b/>
                          <w:bCs/>
                          <w:i/>
                          <w:iCs/>
                          <w:color w:val="6249AB" w:themeColor="accent6" w:themeShade="80"/>
                          <w:lang w:val="de-AT"/>
                        </w:rPr>
                        <w:t>st</w:t>
                      </w:r>
                      <w:r w:rsidRPr="005333E7">
                        <w:rPr>
                          <w:b/>
                          <w:bCs/>
                          <w:i/>
                          <w:iCs/>
                          <w:color w:val="6249AB" w:themeColor="accent6" w:themeShade="80"/>
                          <w:lang w:val="de-AT"/>
                        </w:rPr>
                        <w:t xml:space="preserve">, freuen wir uns sehr über </w:t>
                      </w:r>
                      <w:r>
                        <w:rPr>
                          <w:b/>
                          <w:bCs/>
                          <w:i/>
                          <w:iCs/>
                          <w:color w:val="6249AB" w:themeColor="accent6" w:themeShade="80"/>
                          <w:lang w:val="de-AT"/>
                        </w:rPr>
                        <w:t>deine</w:t>
                      </w:r>
                      <w:r w:rsidRPr="005333E7">
                        <w:rPr>
                          <w:b/>
                          <w:bCs/>
                          <w:i/>
                          <w:iCs/>
                          <w:color w:val="6249AB" w:themeColor="accent6" w:themeShade="80"/>
                          <w:lang w:val="de-AT"/>
                        </w:rPr>
                        <w:t xml:space="preserve"> </w:t>
                      </w:r>
                      <w:r>
                        <w:rPr>
                          <w:b/>
                          <w:bCs/>
                          <w:i/>
                          <w:iCs/>
                          <w:color w:val="6249AB" w:themeColor="accent6" w:themeShade="80"/>
                          <w:lang w:val="de-AT"/>
                        </w:rPr>
                        <w:t>R</w:t>
                      </w:r>
                      <w:r w:rsidRPr="005333E7">
                        <w:rPr>
                          <w:b/>
                          <w:bCs/>
                          <w:i/>
                          <w:iCs/>
                          <w:color w:val="6249AB" w:themeColor="accent6" w:themeShade="80"/>
                          <w:lang w:val="de-AT"/>
                        </w:rPr>
                        <w:t xml:space="preserve">ückmeldung an: </w:t>
                      </w:r>
                      <w:hyperlink r:id="rId12" w:history="1">
                        <w:r w:rsidRPr="00B4497E">
                          <w:rPr>
                            <w:rStyle w:val="Hyperlink"/>
                            <w:b/>
                            <w:bCs/>
                            <w:i/>
                            <w:iCs/>
                            <w:lang w:val="de-AT"/>
                          </w:rPr>
                          <w:t>office@wirtschaft-erleben.at</w:t>
                        </w:r>
                      </w:hyperlink>
                      <w:r w:rsidRPr="005333E7">
                        <w:rPr>
                          <w:b/>
                          <w:bCs/>
                          <w:i/>
                          <w:iCs/>
                          <w:color w:val="6249AB" w:themeColor="accent6" w:themeShade="80"/>
                          <w:lang w:val="de-AT"/>
                        </w:rPr>
                        <w:t>.</w:t>
                      </w:r>
                    </w:p>
                    <w:p w14:paraId="445A6449" w14:textId="77777777" w:rsidR="00057C4F" w:rsidRDefault="00057C4F" w:rsidP="00CF2A64"/>
                  </w:txbxContent>
                </v:textbox>
                <w10:wrap type="square" anchorx="margin"/>
              </v:roundrect>
            </w:pict>
          </mc:Fallback>
        </mc:AlternateContent>
      </w:r>
    </w:p>
    <w:p w14:paraId="07B779DC" w14:textId="188C8A40" w:rsidR="00CF2A64" w:rsidRDefault="00CF2A64" w:rsidP="008017FF"/>
    <w:sdt>
      <w:sdtPr>
        <w:rPr>
          <w:lang w:val="de-DE"/>
        </w:rPr>
        <w:id w:val="3250620"/>
        <w:docPartObj>
          <w:docPartGallery w:val="Table of Contents"/>
          <w:docPartUnique/>
        </w:docPartObj>
      </w:sdtPr>
      <w:sdtEndPr/>
      <w:sdtContent>
        <w:p w14:paraId="36595007" w14:textId="77777777" w:rsidR="00DF1B4F" w:rsidRPr="00DF1B4F" w:rsidRDefault="00DF1B4F" w:rsidP="00DF1B4F">
          <w:pPr>
            <w:keepNext/>
            <w:keepLines/>
            <w:spacing w:before="480" w:line="276" w:lineRule="auto"/>
            <w:rPr>
              <w:rFonts w:asciiTheme="majorHAnsi" w:eastAsiaTheme="majorEastAsia" w:hAnsiTheme="majorHAnsi" w:cstheme="majorBidi"/>
              <w:b/>
              <w:bCs/>
              <w:color w:val="8D82B1" w:themeColor="accent1"/>
              <w:sz w:val="28"/>
              <w:szCs w:val="28"/>
              <w:lang w:val="en-AU" w:eastAsia="de-DE"/>
            </w:rPr>
          </w:pPr>
          <w:r w:rsidRPr="00DF1B4F">
            <w:rPr>
              <w:rFonts w:asciiTheme="majorHAnsi" w:eastAsiaTheme="majorEastAsia" w:hAnsiTheme="majorHAnsi" w:cstheme="majorBidi"/>
              <w:b/>
              <w:bCs/>
              <w:color w:val="8D82B1" w:themeColor="accent1"/>
              <w:sz w:val="28"/>
              <w:szCs w:val="28"/>
              <w:lang w:val="en-AU" w:eastAsia="de-DE"/>
            </w:rPr>
            <w:t>Inhalt</w:t>
          </w:r>
        </w:p>
        <w:p w14:paraId="1A4FF648" w14:textId="3F6A2C65" w:rsidR="000240B4" w:rsidRPr="009C6433" w:rsidRDefault="00DF1B4F" w:rsidP="009C6433">
          <w:pPr>
            <w:pStyle w:val="Verzeichnis1"/>
            <w:tabs>
              <w:tab w:val="right" w:leader="dot" w:pos="5529"/>
            </w:tabs>
            <w:rPr>
              <w:rStyle w:val="Hyperlink"/>
            </w:rPr>
          </w:pPr>
          <w:r w:rsidRPr="00DF1B4F">
            <w:rPr>
              <w:i/>
              <w:iCs/>
            </w:rPr>
            <w:fldChar w:fldCharType="begin"/>
          </w:r>
          <w:r w:rsidRPr="00DF1B4F">
            <w:rPr>
              <w:i/>
              <w:iCs/>
            </w:rPr>
            <w:instrText xml:space="preserve"> TOC \o "1-1" \h \z \u </w:instrText>
          </w:r>
          <w:r w:rsidRPr="00DF1B4F">
            <w:rPr>
              <w:i/>
              <w:iCs/>
            </w:rPr>
            <w:fldChar w:fldCharType="separate"/>
          </w:r>
          <w:hyperlink w:anchor="_Toc143587154" w:history="1">
            <w:r w:rsidR="000240B4" w:rsidRPr="009C3D93">
              <w:rPr>
                <w:rStyle w:val="Hyperlink"/>
              </w:rPr>
              <w:t>Überblick</w:t>
            </w:r>
            <w:r w:rsidR="000240B4" w:rsidRPr="009C6433">
              <w:rPr>
                <w:rStyle w:val="Hyperlink"/>
                <w:webHidden/>
              </w:rPr>
              <w:tab/>
            </w:r>
            <w:r w:rsidR="000240B4" w:rsidRPr="009C6433">
              <w:rPr>
                <w:rStyle w:val="Hyperlink"/>
                <w:webHidden/>
              </w:rPr>
              <w:fldChar w:fldCharType="begin"/>
            </w:r>
            <w:r w:rsidR="000240B4" w:rsidRPr="009C6433">
              <w:rPr>
                <w:rStyle w:val="Hyperlink"/>
                <w:webHidden/>
              </w:rPr>
              <w:instrText xml:space="preserve"> PAGEREF _Toc143587154 \h </w:instrText>
            </w:r>
            <w:r w:rsidR="000240B4" w:rsidRPr="009C6433">
              <w:rPr>
                <w:rStyle w:val="Hyperlink"/>
                <w:webHidden/>
              </w:rPr>
            </w:r>
            <w:r w:rsidR="000240B4" w:rsidRPr="009C6433">
              <w:rPr>
                <w:rStyle w:val="Hyperlink"/>
                <w:webHidden/>
              </w:rPr>
              <w:fldChar w:fldCharType="separate"/>
            </w:r>
            <w:r w:rsidR="00F961AF">
              <w:rPr>
                <w:rStyle w:val="Hyperlink"/>
                <w:webHidden/>
              </w:rPr>
              <w:t>2</w:t>
            </w:r>
            <w:r w:rsidR="000240B4" w:rsidRPr="009C6433">
              <w:rPr>
                <w:rStyle w:val="Hyperlink"/>
                <w:webHidden/>
              </w:rPr>
              <w:fldChar w:fldCharType="end"/>
            </w:r>
          </w:hyperlink>
        </w:p>
        <w:p w14:paraId="08A7E2C1" w14:textId="274A01EC" w:rsidR="000240B4" w:rsidRPr="009C6433" w:rsidRDefault="0038061A" w:rsidP="009C6433">
          <w:pPr>
            <w:pStyle w:val="Verzeichnis1"/>
            <w:tabs>
              <w:tab w:val="right" w:leader="dot" w:pos="5529"/>
            </w:tabs>
            <w:rPr>
              <w:rStyle w:val="Hyperlink"/>
            </w:rPr>
          </w:pPr>
          <w:hyperlink w:anchor="_Toc143587155" w:history="1">
            <w:r w:rsidR="000240B4" w:rsidRPr="009C3D93">
              <w:rPr>
                <w:rStyle w:val="Hyperlink"/>
              </w:rPr>
              <w:t>Hintergrundinformationen</w:t>
            </w:r>
            <w:r w:rsidR="000240B4" w:rsidRPr="009C6433">
              <w:rPr>
                <w:rStyle w:val="Hyperlink"/>
                <w:webHidden/>
              </w:rPr>
              <w:tab/>
            </w:r>
            <w:r w:rsidR="000240B4" w:rsidRPr="009C6433">
              <w:rPr>
                <w:rStyle w:val="Hyperlink"/>
                <w:webHidden/>
              </w:rPr>
              <w:fldChar w:fldCharType="begin"/>
            </w:r>
            <w:r w:rsidR="000240B4" w:rsidRPr="009C6433">
              <w:rPr>
                <w:rStyle w:val="Hyperlink"/>
                <w:webHidden/>
              </w:rPr>
              <w:instrText xml:space="preserve"> PAGEREF _Toc143587155 \h </w:instrText>
            </w:r>
            <w:r w:rsidR="000240B4" w:rsidRPr="009C6433">
              <w:rPr>
                <w:rStyle w:val="Hyperlink"/>
                <w:webHidden/>
              </w:rPr>
            </w:r>
            <w:r w:rsidR="000240B4" w:rsidRPr="009C6433">
              <w:rPr>
                <w:rStyle w:val="Hyperlink"/>
                <w:webHidden/>
              </w:rPr>
              <w:fldChar w:fldCharType="separate"/>
            </w:r>
            <w:r w:rsidR="00F961AF">
              <w:rPr>
                <w:rStyle w:val="Hyperlink"/>
                <w:webHidden/>
              </w:rPr>
              <w:t>3</w:t>
            </w:r>
            <w:r w:rsidR="000240B4" w:rsidRPr="009C6433">
              <w:rPr>
                <w:rStyle w:val="Hyperlink"/>
                <w:webHidden/>
              </w:rPr>
              <w:fldChar w:fldCharType="end"/>
            </w:r>
          </w:hyperlink>
        </w:p>
        <w:p w14:paraId="2BB2BB3D" w14:textId="6E60BE7D" w:rsidR="000240B4" w:rsidRPr="009C6433" w:rsidRDefault="0038061A" w:rsidP="009C6433">
          <w:pPr>
            <w:pStyle w:val="Verzeichnis1"/>
            <w:tabs>
              <w:tab w:val="right" w:leader="dot" w:pos="5529"/>
            </w:tabs>
            <w:rPr>
              <w:rStyle w:val="Hyperlink"/>
            </w:rPr>
          </w:pPr>
          <w:hyperlink w:anchor="_Toc143587156" w:history="1">
            <w:r w:rsidR="000240B4" w:rsidRPr="009C3D93">
              <w:rPr>
                <w:rStyle w:val="Hyperlink"/>
              </w:rPr>
              <w:t>Umsetzungsvorschlag &amp; Material</w:t>
            </w:r>
            <w:r w:rsidR="000240B4" w:rsidRPr="009C6433">
              <w:rPr>
                <w:rStyle w:val="Hyperlink"/>
                <w:webHidden/>
              </w:rPr>
              <w:tab/>
            </w:r>
            <w:r w:rsidR="000240B4" w:rsidRPr="009C6433">
              <w:rPr>
                <w:rStyle w:val="Hyperlink"/>
                <w:webHidden/>
              </w:rPr>
              <w:fldChar w:fldCharType="begin"/>
            </w:r>
            <w:r w:rsidR="000240B4" w:rsidRPr="009C6433">
              <w:rPr>
                <w:rStyle w:val="Hyperlink"/>
                <w:webHidden/>
              </w:rPr>
              <w:instrText xml:space="preserve"> PAGEREF _Toc143587156 \h </w:instrText>
            </w:r>
            <w:r w:rsidR="000240B4" w:rsidRPr="009C6433">
              <w:rPr>
                <w:rStyle w:val="Hyperlink"/>
                <w:webHidden/>
              </w:rPr>
            </w:r>
            <w:r w:rsidR="000240B4" w:rsidRPr="009C6433">
              <w:rPr>
                <w:rStyle w:val="Hyperlink"/>
                <w:webHidden/>
              </w:rPr>
              <w:fldChar w:fldCharType="separate"/>
            </w:r>
            <w:r w:rsidR="00F961AF">
              <w:rPr>
                <w:rStyle w:val="Hyperlink"/>
                <w:webHidden/>
              </w:rPr>
              <w:t>4</w:t>
            </w:r>
            <w:r w:rsidR="000240B4" w:rsidRPr="009C6433">
              <w:rPr>
                <w:rStyle w:val="Hyperlink"/>
                <w:webHidden/>
              </w:rPr>
              <w:fldChar w:fldCharType="end"/>
            </w:r>
          </w:hyperlink>
        </w:p>
        <w:p w14:paraId="02C5E4B0" w14:textId="41C0ECF8" w:rsidR="000240B4" w:rsidRPr="009C6433" w:rsidRDefault="0038061A" w:rsidP="009C6433">
          <w:pPr>
            <w:pStyle w:val="Verzeichnis1"/>
            <w:tabs>
              <w:tab w:val="right" w:leader="dot" w:pos="5529"/>
            </w:tabs>
            <w:rPr>
              <w:rStyle w:val="Hyperlink"/>
            </w:rPr>
          </w:pPr>
          <w:hyperlink w:anchor="_Toc143587157" w:history="1">
            <w:r w:rsidR="000240B4" w:rsidRPr="009C3D93">
              <w:rPr>
                <w:rStyle w:val="Hyperlink"/>
              </w:rPr>
              <w:t>Lösungen</w:t>
            </w:r>
            <w:r w:rsidR="000240B4" w:rsidRPr="009C6433">
              <w:rPr>
                <w:rStyle w:val="Hyperlink"/>
                <w:webHidden/>
              </w:rPr>
              <w:tab/>
            </w:r>
            <w:r w:rsidR="000240B4" w:rsidRPr="009C6433">
              <w:rPr>
                <w:rStyle w:val="Hyperlink"/>
                <w:webHidden/>
              </w:rPr>
              <w:fldChar w:fldCharType="begin"/>
            </w:r>
            <w:r w:rsidR="000240B4" w:rsidRPr="009C6433">
              <w:rPr>
                <w:rStyle w:val="Hyperlink"/>
                <w:webHidden/>
              </w:rPr>
              <w:instrText xml:space="preserve"> PAGEREF _Toc143587157 \h </w:instrText>
            </w:r>
            <w:r w:rsidR="000240B4" w:rsidRPr="009C6433">
              <w:rPr>
                <w:rStyle w:val="Hyperlink"/>
                <w:webHidden/>
              </w:rPr>
            </w:r>
            <w:r w:rsidR="000240B4" w:rsidRPr="009C6433">
              <w:rPr>
                <w:rStyle w:val="Hyperlink"/>
                <w:webHidden/>
              </w:rPr>
              <w:fldChar w:fldCharType="separate"/>
            </w:r>
            <w:r w:rsidR="00F961AF">
              <w:rPr>
                <w:rStyle w:val="Hyperlink"/>
                <w:webHidden/>
              </w:rPr>
              <w:t>31</w:t>
            </w:r>
            <w:r w:rsidR="000240B4" w:rsidRPr="009C6433">
              <w:rPr>
                <w:rStyle w:val="Hyperlink"/>
                <w:webHidden/>
              </w:rPr>
              <w:fldChar w:fldCharType="end"/>
            </w:r>
          </w:hyperlink>
        </w:p>
        <w:p w14:paraId="7CE2D906" w14:textId="6E406FF7" w:rsidR="000240B4" w:rsidRDefault="0038061A" w:rsidP="009C6433">
          <w:pPr>
            <w:pStyle w:val="Verzeichnis1"/>
            <w:tabs>
              <w:tab w:val="right" w:leader="dot" w:pos="5529"/>
            </w:tabs>
            <w:rPr>
              <w:rFonts w:eastAsiaTheme="minorEastAsia" w:cstheme="minorBidi"/>
              <w:b w:val="0"/>
              <w:bCs w:val="0"/>
              <w:color w:val="auto"/>
              <w:kern w:val="2"/>
              <w:sz w:val="22"/>
              <w:szCs w:val="22"/>
              <w:lang w:eastAsia="de-AT"/>
              <w14:ligatures w14:val="standardContextual"/>
            </w:rPr>
          </w:pPr>
          <w:hyperlink w:anchor="_Toc143587158" w:history="1">
            <w:r w:rsidR="000240B4" w:rsidRPr="009C3D93">
              <w:rPr>
                <w:rStyle w:val="Hyperlink"/>
              </w:rPr>
              <w:t>Anhang</w:t>
            </w:r>
            <w:r w:rsidR="000240B4" w:rsidRPr="009C6433">
              <w:rPr>
                <w:rStyle w:val="Hyperlink"/>
                <w:webHidden/>
              </w:rPr>
              <w:tab/>
            </w:r>
            <w:r w:rsidR="000240B4" w:rsidRPr="009C6433">
              <w:rPr>
                <w:rStyle w:val="Hyperlink"/>
                <w:webHidden/>
              </w:rPr>
              <w:fldChar w:fldCharType="begin"/>
            </w:r>
            <w:r w:rsidR="000240B4" w:rsidRPr="009C6433">
              <w:rPr>
                <w:rStyle w:val="Hyperlink"/>
                <w:webHidden/>
              </w:rPr>
              <w:instrText xml:space="preserve"> PAGEREF _Toc143587158 \h </w:instrText>
            </w:r>
            <w:r w:rsidR="000240B4" w:rsidRPr="009C6433">
              <w:rPr>
                <w:rStyle w:val="Hyperlink"/>
                <w:webHidden/>
              </w:rPr>
            </w:r>
            <w:r w:rsidR="000240B4" w:rsidRPr="009C6433">
              <w:rPr>
                <w:rStyle w:val="Hyperlink"/>
                <w:webHidden/>
              </w:rPr>
              <w:fldChar w:fldCharType="separate"/>
            </w:r>
            <w:r w:rsidR="00F961AF">
              <w:rPr>
                <w:rStyle w:val="Hyperlink"/>
                <w:webHidden/>
              </w:rPr>
              <w:t>34</w:t>
            </w:r>
            <w:r w:rsidR="000240B4" w:rsidRPr="009C6433">
              <w:rPr>
                <w:rStyle w:val="Hyperlink"/>
                <w:webHidden/>
              </w:rPr>
              <w:fldChar w:fldCharType="end"/>
            </w:r>
          </w:hyperlink>
        </w:p>
        <w:p w14:paraId="2D8C3D03" w14:textId="25ACB804" w:rsidR="00DF1B4F" w:rsidRPr="00DF1B4F" w:rsidRDefault="00DF1B4F" w:rsidP="00DF1B4F">
          <w:pPr>
            <w:rPr>
              <w:lang w:val="de-DE"/>
            </w:rPr>
          </w:pPr>
          <w:r w:rsidRPr="00DF1B4F">
            <w:rPr>
              <w:rFonts w:cstheme="minorHAnsi"/>
              <w:i/>
              <w:iCs/>
              <w:szCs w:val="20"/>
            </w:rPr>
            <w:fldChar w:fldCharType="end"/>
          </w:r>
        </w:p>
      </w:sdtContent>
    </w:sdt>
    <w:p w14:paraId="3FF4B265" w14:textId="77777777" w:rsidR="000C4921" w:rsidRDefault="000C4921" w:rsidP="00081EE0">
      <w:pPr>
        <w:pStyle w:val="Verzeichnis1"/>
        <w:sectPr w:rsidR="000C4921" w:rsidSect="0005272C">
          <w:headerReference w:type="default" r:id="rId13"/>
          <w:footerReference w:type="default" r:id="rId14"/>
          <w:headerReference w:type="first" r:id="rId15"/>
          <w:footerReference w:type="first" r:id="rId16"/>
          <w:pgSz w:w="11900" w:h="16840"/>
          <w:pgMar w:top="1802" w:right="1417" w:bottom="1134" w:left="1417" w:header="850" w:footer="680" w:gutter="0"/>
          <w:cols w:space="708"/>
          <w:titlePg/>
          <w:docGrid w:linePitch="360"/>
        </w:sectPr>
      </w:pPr>
    </w:p>
    <w:p w14:paraId="5CFBD351" w14:textId="5EBB2769" w:rsidR="00F108BD" w:rsidRPr="00CB42DC" w:rsidRDefault="00F108BD" w:rsidP="00CB42DC">
      <w:pPr>
        <w:pStyle w:val="berschrift1"/>
        <w:rPr>
          <w:rStyle w:val="Erwhnung"/>
          <w:color w:val="303059" w:themeColor="accent3"/>
          <w:shd w:val="clear" w:color="auto" w:fill="auto"/>
        </w:rPr>
      </w:pPr>
      <w:bookmarkStart w:id="1" w:name="_Toc100773918"/>
      <w:bookmarkStart w:id="2" w:name="_Toc100774006"/>
      <w:bookmarkStart w:id="3" w:name="_Toc100774114"/>
      <w:bookmarkStart w:id="4" w:name="_Toc101436015"/>
      <w:bookmarkStart w:id="5" w:name="_Toc143530733"/>
      <w:bookmarkStart w:id="6" w:name="_Toc143587154"/>
      <w:r w:rsidRPr="00F108BD">
        <w:rPr>
          <w:rStyle w:val="Erwhnung"/>
          <w:color w:val="303059" w:themeColor="accent3"/>
          <w:shd w:val="clear" w:color="auto" w:fill="auto"/>
        </w:rPr>
        <w:lastRenderedPageBreak/>
        <w:t>Überblick</w:t>
      </w:r>
      <w:bookmarkEnd w:id="1"/>
      <w:bookmarkEnd w:id="2"/>
      <w:bookmarkEnd w:id="3"/>
      <w:bookmarkEnd w:id="4"/>
      <w:bookmarkEnd w:id="5"/>
      <w:bookmarkEnd w:id="6"/>
      <w:r w:rsidR="009013E9" w:rsidRPr="009013E9">
        <w:rPr>
          <w:noProof/>
        </w:rPr>
        <w:t xml:space="preserve"> </w:t>
      </w:r>
    </w:p>
    <w:p w14:paraId="43E6A431" w14:textId="77777777" w:rsidR="007D431F" w:rsidRDefault="007D431F" w:rsidP="00F108BD">
      <w:pPr>
        <w:rPr>
          <w:rStyle w:val="Erwhnung"/>
          <w:color w:val="auto"/>
          <w:shd w:val="clear" w:color="auto" w:fill="auto"/>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51"/>
      </w:tblGrid>
      <w:tr w:rsidR="007D431F" w14:paraId="6AC340BA" w14:textId="77777777" w:rsidTr="00F644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35B682" w14:textId="77777777" w:rsidR="007D431F" w:rsidRPr="003E06DE" w:rsidRDefault="001856CE" w:rsidP="001856CE">
            <w:pPr>
              <w:rPr>
                <w:rStyle w:val="Erwhnung"/>
                <w:color w:val="303059" w:themeColor="accent3"/>
                <w:shd w:val="clear" w:color="auto" w:fill="auto"/>
              </w:rPr>
            </w:pPr>
            <w:r w:rsidRPr="000A2DAC">
              <w:rPr>
                <w:rStyle w:val="Erwhnung"/>
                <w:color w:val="303059" w:themeColor="accent3"/>
                <w:shd w:val="clear" w:color="auto" w:fill="auto"/>
              </w:rPr>
              <w:t>Themenbereich</w:t>
            </w:r>
          </w:p>
        </w:tc>
        <w:tc>
          <w:tcPr>
            <w:tcW w:w="6651" w:type="dxa"/>
          </w:tcPr>
          <w:p w14:paraId="61A7505F" w14:textId="7328BD54" w:rsidR="007D431F" w:rsidRPr="00067B1E" w:rsidRDefault="00D21C7B" w:rsidP="00F108BD">
            <w:pPr>
              <w:cnfStyle w:val="100000000000" w:firstRow="1" w:lastRow="0" w:firstColumn="0" w:lastColumn="0" w:oddVBand="0" w:evenVBand="0" w:oddHBand="0" w:evenHBand="0" w:firstRowFirstColumn="0" w:firstRowLastColumn="0" w:lastRowFirstColumn="0" w:lastRowLastColumn="0"/>
              <w:rPr>
                <w:rStyle w:val="Erwhnung"/>
                <w:color w:val="auto"/>
                <w:highlight w:val="yellow"/>
                <w:shd w:val="clear" w:color="auto" w:fill="auto"/>
              </w:rPr>
            </w:pPr>
            <w:r w:rsidRPr="00C55D66">
              <w:rPr>
                <w:color w:val="303059" w:themeColor="accent3"/>
              </w:rPr>
              <w:t>Wirtschaft im Verhältnis zu Staat, Umwelt &amp; Gesellschaft</w:t>
            </w:r>
          </w:p>
        </w:tc>
      </w:tr>
      <w:tr w:rsidR="007D431F" w14:paraId="7D808F29"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F9705D9" w14:textId="77777777" w:rsidR="007D431F" w:rsidRPr="006E198B" w:rsidRDefault="007D431F" w:rsidP="00F108BD">
            <w:pPr>
              <w:rPr>
                <w:rStyle w:val="Erwhnung"/>
                <w:color w:val="303059" w:themeColor="accent3"/>
                <w:shd w:val="clear" w:color="auto" w:fill="auto"/>
              </w:rPr>
            </w:pPr>
            <w:r w:rsidRPr="006E198B">
              <w:rPr>
                <w:rStyle w:val="Erwhnung"/>
                <w:color w:val="303059" w:themeColor="accent3"/>
                <w:shd w:val="clear" w:color="auto" w:fill="auto"/>
              </w:rPr>
              <w:t>Dauer</w:t>
            </w:r>
          </w:p>
        </w:tc>
        <w:tc>
          <w:tcPr>
            <w:tcW w:w="6651" w:type="dxa"/>
          </w:tcPr>
          <w:p w14:paraId="3FC82D59" w14:textId="1F4CCAD4" w:rsidR="007D431F" w:rsidRPr="006E198B" w:rsidRDefault="00F35778"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6E198B">
              <w:rPr>
                <w:rStyle w:val="Erwhnung"/>
                <w:color w:val="auto"/>
                <w:shd w:val="clear" w:color="auto" w:fill="auto"/>
              </w:rPr>
              <w:t>2</w:t>
            </w:r>
            <w:r w:rsidR="00F65D84">
              <w:rPr>
                <w:rStyle w:val="Erwhnung"/>
                <w:color w:val="auto"/>
                <w:shd w:val="clear" w:color="auto" w:fill="auto"/>
              </w:rPr>
              <w:t>-3</w:t>
            </w:r>
            <w:r w:rsidR="00EF27F3" w:rsidRPr="006E198B">
              <w:rPr>
                <w:rStyle w:val="Erwhnung"/>
                <w:color w:val="auto"/>
                <w:shd w:val="clear" w:color="auto" w:fill="auto"/>
              </w:rPr>
              <w:t xml:space="preserve"> Unterrichtseinheiten (à 50 Minuten)</w:t>
            </w:r>
          </w:p>
        </w:tc>
      </w:tr>
      <w:tr w:rsidR="007D431F" w14:paraId="5BFD196C"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4801244F" w14:textId="77777777" w:rsidR="007D431F" w:rsidRPr="003E06DE" w:rsidRDefault="007D431F" w:rsidP="00F108BD">
            <w:pPr>
              <w:rPr>
                <w:rStyle w:val="Erwhnung"/>
                <w:b w:val="0"/>
                <w:bCs w:val="0"/>
                <w:color w:val="303059" w:themeColor="accent3"/>
                <w:shd w:val="clear" w:color="auto" w:fill="auto"/>
              </w:rPr>
            </w:pPr>
            <w:r w:rsidRPr="003E06DE">
              <w:rPr>
                <w:rStyle w:val="Erwhnung"/>
                <w:color w:val="303059" w:themeColor="accent3"/>
                <w:shd w:val="clear" w:color="auto" w:fill="auto"/>
              </w:rPr>
              <w:t>Keywords</w:t>
            </w:r>
          </w:p>
        </w:tc>
        <w:tc>
          <w:tcPr>
            <w:tcW w:w="6651" w:type="dxa"/>
          </w:tcPr>
          <w:p w14:paraId="6EDAD3D2" w14:textId="5814B77C" w:rsidR="007D431F" w:rsidRDefault="006C0684"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Kenngrößen; Import; Export; </w:t>
            </w:r>
            <w:r w:rsidR="009B6EC2">
              <w:rPr>
                <w:rStyle w:val="Erwhnung"/>
                <w:color w:val="auto"/>
                <w:shd w:val="clear" w:color="auto" w:fill="auto"/>
              </w:rPr>
              <w:t>Handelsbilanz; Umwelt;</w:t>
            </w:r>
            <w:r w:rsidR="00777341">
              <w:rPr>
                <w:rStyle w:val="Erwhnung"/>
                <w:color w:val="auto"/>
                <w:shd w:val="clear" w:color="auto" w:fill="auto"/>
              </w:rPr>
              <w:t xml:space="preserve"> </w:t>
            </w:r>
            <w:r w:rsidR="00606AC6">
              <w:rPr>
                <w:rStyle w:val="Erwhnung"/>
                <w:color w:val="auto"/>
                <w:shd w:val="clear" w:color="auto" w:fill="auto"/>
              </w:rPr>
              <w:t>Standortfaktoren</w:t>
            </w:r>
          </w:p>
        </w:tc>
      </w:tr>
      <w:tr w:rsidR="007D431F" w14:paraId="10FABC6C"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7C52113"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Schulstufe</w:t>
            </w:r>
          </w:p>
        </w:tc>
        <w:tc>
          <w:tcPr>
            <w:tcW w:w="6651" w:type="dxa"/>
          </w:tcPr>
          <w:p w14:paraId="00928B68" w14:textId="015AEBC3" w:rsidR="007D431F" w:rsidRDefault="008052B2"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7</w:t>
            </w:r>
            <w:r w:rsidR="00EF27F3">
              <w:rPr>
                <w:rStyle w:val="Erwhnung"/>
                <w:color w:val="auto"/>
                <w:shd w:val="clear" w:color="auto" w:fill="auto"/>
              </w:rPr>
              <w:t>. Schulstufe</w:t>
            </w:r>
          </w:p>
        </w:tc>
      </w:tr>
      <w:tr w:rsidR="007D431F" w14:paraId="368C711D"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7E1B3214"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Fach</w:t>
            </w:r>
          </w:p>
        </w:tc>
        <w:tc>
          <w:tcPr>
            <w:tcW w:w="6651" w:type="dxa"/>
          </w:tcPr>
          <w:p w14:paraId="745D3378" w14:textId="73F4D975" w:rsidR="007D431F" w:rsidRDefault="00EF27F3"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proofErr w:type="gramStart"/>
            <w:r>
              <w:rPr>
                <w:rStyle w:val="Erwhnung"/>
                <w:color w:val="auto"/>
                <w:shd w:val="clear" w:color="auto" w:fill="auto"/>
              </w:rPr>
              <w:t>Geographie</w:t>
            </w:r>
            <w:proofErr w:type="gramEnd"/>
            <w:r>
              <w:rPr>
                <w:rStyle w:val="Erwhnung"/>
                <w:color w:val="auto"/>
                <w:shd w:val="clear" w:color="auto" w:fill="auto"/>
              </w:rPr>
              <w:t xml:space="preserve"> und </w:t>
            </w:r>
            <w:r w:rsidR="00CD3C6B">
              <w:rPr>
                <w:rStyle w:val="Erwhnung"/>
                <w:color w:val="auto"/>
                <w:shd w:val="clear" w:color="auto" w:fill="auto"/>
              </w:rPr>
              <w:t>wirtschaftliche Bildung</w:t>
            </w:r>
          </w:p>
        </w:tc>
      </w:tr>
      <w:tr w:rsidR="007D431F" w14:paraId="6F2BA39F"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4DC3C61"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Fächervernetzung</w:t>
            </w:r>
          </w:p>
        </w:tc>
        <w:tc>
          <w:tcPr>
            <w:tcW w:w="6651" w:type="dxa"/>
          </w:tcPr>
          <w:p w14:paraId="50051CB8" w14:textId="0B8ED6D6" w:rsidR="007D431F" w:rsidRDefault="00EF27F3"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D21C7B">
              <w:rPr>
                <w:rStyle w:val="Erwhnung"/>
                <w:color w:val="auto"/>
                <w:shd w:val="clear" w:color="auto" w:fill="auto"/>
              </w:rPr>
              <w:t>Deutsch; Soziales</w:t>
            </w:r>
            <w:r w:rsidRPr="00F436CC">
              <w:rPr>
                <w:rStyle w:val="Erwhnung"/>
                <w:color w:val="auto"/>
                <w:shd w:val="clear" w:color="auto" w:fill="auto"/>
              </w:rPr>
              <w:t xml:space="preserve"> Lernen</w:t>
            </w:r>
            <w:r w:rsidR="008052B2">
              <w:rPr>
                <w:rStyle w:val="Erwhnung"/>
                <w:color w:val="auto"/>
                <w:shd w:val="clear" w:color="auto" w:fill="auto"/>
              </w:rPr>
              <w:t xml:space="preserve">; </w:t>
            </w:r>
            <w:r w:rsidR="008052B2" w:rsidRPr="003F63D2">
              <w:rPr>
                <w:rStyle w:val="Erwhnung"/>
                <w:color w:val="auto"/>
                <w:shd w:val="clear" w:color="auto" w:fill="auto"/>
              </w:rPr>
              <w:t>Mathematik</w:t>
            </w:r>
          </w:p>
        </w:tc>
      </w:tr>
      <w:tr w:rsidR="00263DBA" w14:paraId="7F12ACB2" w14:textId="77777777" w:rsidTr="00606AC6">
        <w:trPr>
          <w:trHeight w:val="3047"/>
        </w:trPr>
        <w:tc>
          <w:tcPr>
            <w:cnfStyle w:val="001000000000" w:firstRow="0" w:lastRow="0" w:firstColumn="1" w:lastColumn="0" w:oddVBand="0" w:evenVBand="0" w:oddHBand="0" w:evenHBand="0" w:firstRowFirstColumn="0" w:firstRowLastColumn="0" w:lastRowFirstColumn="0" w:lastRowLastColumn="0"/>
            <w:tcW w:w="2405" w:type="dxa"/>
          </w:tcPr>
          <w:p w14:paraId="40C0FCC7" w14:textId="77777777" w:rsidR="006604A7" w:rsidRPr="00A1278A" w:rsidRDefault="006604A7" w:rsidP="006604A7">
            <w:pPr>
              <w:rPr>
                <w:rStyle w:val="Erwhnung"/>
                <w:b w:val="0"/>
                <w:bCs w:val="0"/>
                <w:color w:val="303059" w:themeColor="accent3"/>
                <w:shd w:val="clear" w:color="auto" w:fill="auto"/>
                <w:lang w:val="de-DE"/>
              </w:rPr>
            </w:pPr>
            <w:r w:rsidRPr="008737F4">
              <w:rPr>
                <w:rStyle w:val="Erwhnung"/>
                <w:color w:val="303059" w:themeColor="accent3"/>
                <w:shd w:val="clear" w:color="auto" w:fill="auto"/>
                <w:lang w:val="de-DE"/>
              </w:rPr>
              <w:t xml:space="preserve">Lernziele laut </w:t>
            </w:r>
            <w:hyperlink r:id="rId17" w:history="1">
              <w:r w:rsidRPr="00A1278A">
                <w:rPr>
                  <w:rStyle w:val="Hyperlink"/>
                  <w:b w:val="0"/>
                  <w:bCs w:val="0"/>
                  <w:lang w:val="de-DE"/>
                </w:rPr>
                <w:t>Lehrplan</w:t>
              </w:r>
            </w:hyperlink>
          </w:p>
          <w:p w14:paraId="7830F05D" w14:textId="7A98534F" w:rsidR="00263DBA" w:rsidRPr="003E06DE" w:rsidRDefault="00263DBA" w:rsidP="00263DBA">
            <w:pPr>
              <w:rPr>
                <w:rStyle w:val="Erwhnung"/>
                <w:color w:val="303059" w:themeColor="accent3"/>
                <w:shd w:val="clear" w:color="auto" w:fill="auto"/>
              </w:rPr>
            </w:pPr>
          </w:p>
        </w:tc>
        <w:tc>
          <w:tcPr>
            <w:tcW w:w="6651" w:type="dxa"/>
          </w:tcPr>
          <w:p w14:paraId="2887A628" w14:textId="584E1B36" w:rsidR="00263DBA" w:rsidRDefault="00263DBA" w:rsidP="00263DBA">
            <w:pPr>
              <w:spacing w:line="360" w:lineRule="auto"/>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D10E43">
              <w:rPr>
                <w:rStyle w:val="Erwhnung"/>
                <w:i/>
                <w:iCs/>
                <w:color w:val="auto"/>
                <w:shd w:val="clear" w:color="auto" w:fill="auto"/>
              </w:rPr>
              <w:t>Kompetenzbereich</w:t>
            </w:r>
            <w:r w:rsidRPr="00046086">
              <w:rPr>
                <w:rStyle w:val="Erwhnung"/>
                <w:color w:val="auto"/>
                <w:shd w:val="clear" w:color="auto" w:fill="auto"/>
              </w:rPr>
              <w:t xml:space="preserve"> </w:t>
            </w:r>
            <w:r w:rsidR="00067B1E">
              <w:rPr>
                <w:rStyle w:val="Erwhnung"/>
                <w:color w:val="auto"/>
                <w:shd w:val="clear" w:color="auto" w:fill="auto"/>
              </w:rPr>
              <w:t xml:space="preserve">Nachhaltiger </w:t>
            </w:r>
            <w:r w:rsidR="002651FD" w:rsidRPr="002651FD">
              <w:rPr>
                <w:rStyle w:val="Erwhnung"/>
                <w:color w:val="auto"/>
                <w:shd w:val="clear" w:color="auto" w:fill="auto"/>
              </w:rPr>
              <w:t>Entwicklungen am Wirtschaftsstandort Österreich</w:t>
            </w:r>
          </w:p>
          <w:p w14:paraId="76FE21B9" w14:textId="77777777" w:rsidR="00263DBA" w:rsidRDefault="00263DBA" w:rsidP="00263DBA">
            <w:pPr>
              <w:cnfStyle w:val="000000000000" w:firstRow="0" w:lastRow="0" w:firstColumn="0" w:lastColumn="0" w:oddVBand="0" w:evenVBand="0" w:oddHBand="0" w:evenHBand="0" w:firstRowFirstColumn="0" w:firstRowLastColumn="0" w:lastRowFirstColumn="0" w:lastRowLastColumn="0"/>
              <w:rPr>
                <w:rStyle w:val="Erwhnung"/>
                <w:rFonts w:eastAsia="Arial"/>
                <w:color w:val="000000"/>
              </w:rPr>
            </w:pPr>
          </w:p>
          <w:p w14:paraId="0E60A435" w14:textId="342D5165" w:rsidR="00263DBA" w:rsidRPr="00724428" w:rsidRDefault="00263DBA" w:rsidP="00263DBA">
            <w:pPr>
              <w:spacing w:line="360" w:lineRule="auto"/>
              <w:cnfStyle w:val="000000000000" w:firstRow="0" w:lastRow="0" w:firstColumn="0" w:lastColumn="0" w:oddVBand="0" w:evenVBand="0" w:oddHBand="0" w:evenHBand="0" w:firstRowFirstColumn="0" w:firstRowLastColumn="0" w:lastRowFirstColumn="0" w:lastRowLastColumn="0"/>
            </w:pPr>
            <w:r>
              <w:t xml:space="preserve">Die </w:t>
            </w:r>
            <w:proofErr w:type="spellStart"/>
            <w:proofErr w:type="gramStart"/>
            <w:r>
              <w:t>Schüler:innen</w:t>
            </w:r>
            <w:proofErr w:type="spellEnd"/>
            <w:proofErr w:type="gramEnd"/>
            <w:r>
              <w:t xml:space="preserve"> können</w:t>
            </w:r>
            <w:r w:rsidR="00844D49">
              <w:t xml:space="preserve"> </w:t>
            </w:r>
            <w:r>
              <w:t>…</w:t>
            </w:r>
          </w:p>
          <w:p w14:paraId="52B0829D" w14:textId="36EDB6AB" w:rsidR="0060188C" w:rsidRDefault="0060188C" w:rsidP="00DC386A">
            <w:pPr>
              <w:pStyle w:val="Listenabsatz"/>
              <w:numPr>
                <w:ilvl w:val="0"/>
                <w:numId w:val="12"/>
              </w:numPr>
              <w:spacing w:line="360" w:lineRule="auto"/>
              <w:ind w:left="357" w:hanging="357"/>
              <w:cnfStyle w:val="000000000000" w:firstRow="0" w:lastRow="0" w:firstColumn="0" w:lastColumn="0" w:oddVBand="0" w:evenVBand="0" w:oddHBand="0" w:evenHBand="0" w:firstRowFirstColumn="0" w:firstRowLastColumn="0" w:lastRowFirstColumn="0" w:lastRowLastColumn="0"/>
              <w:rPr>
                <w:rStyle w:val="Erwhnung"/>
                <w:rFonts w:asciiTheme="majorHAnsi" w:eastAsia="Fira Sans" w:hAnsiTheme="majorHAnsi" w:cstheme="majorHAnsi"/>
                <w:color w:val="auto"/>
                <w:shd w:val="clear" w:color="auto" w:fill="auto"/>
              </w:rPr>
            </w:pPr>
            <w:r w:rsidRPr="0060188C">
              <w:rPr>
                <w:rStyle w:val="Erwhnung"/>
                <w:rFonts w:asciiTheme="majorHAnsi" w:eastAsia="Fira Sans" w:hAnsiTheme="majorHAnsi" w:cstheme="majorHAnsi"/>
                <w:color w:val="auto"/>
                <w:shd w:val="clear" w:color="auto" w:fill="auto"/>
              </w:rPr>
              <w:t>persönliche, gesellschaftliche, ökonomische und ökologische Folgen der Ansiedelung eines Unternehmens in einer Region</w:t>
            </w:r>
            <w:r w:rsidR="00C51534">
              <w:rPr>
                <w:rStyle w:val="Erwhnung"/>
                <w:rFonts w:asciiTheme="majorHAnsi" w:eastAsia="Fira Sans" w:hAnsiTheme="majorHAnsi" w:cstheme="majorHAnsi"/>
                <w:color w:val="auto"/>
                <w:shd w:val="clear" w:color="auto" w:fill="auto"/>
              </w:rPr>
              <w:t xml:space="preserve"> […]</w:t>
            </w:r>
            <w:r w:rsidRPr="0060188C">
              <w:rPr>
                <w:rStyle w:val="Erwhnung"/>
                <w:rFonts w:asciiTheme="majorHAnsi" w:eastAsia="Fira Sans" w:hAnsiTheme="majorHAnsi" w:cstheme="majorHAnsi"/>
                <w:color w:val="auto"/>
                <w:shd w:val="clear" w:color="auto" w:fill="auto"/>
              </w:rPr>
              <w:t xml:space="preserve"> erkennen</w:t>
            </w:r>
            <w:r w:rsidR="00336141">
              <w:rPr>
                <w:rStyle w:val="Erwhnung"/>
                <w:rFonts w:asciiTheme="majorHAnsi" w:eastAsia="Fira Sans" w:hAnsiTheme="majorHAnsi" w:cstheme="majorHAnsi"/>
                <w:color w:val="auto"/>
                <w:shd w:val="clear" w:color="auto" w:fill="auto"/>
              </w:rPr>
              <w:t>;</w:t>
            </w:r>
          </w:p>
          <w:p w14:paraId="08820551" w14:textId="09065326" w:rsidR="00D62057" w:rsidRPr="00006196" w:rsidRDefault="00D62057" w:rsidP="00DC386A">
            <w:pPr>
              <w:pStyle w:val="Listenabsatz"/>
              <w:numPr>
                <w:ilvl w:val="0"/>
                <w:numId w:val="12"/>
              </w:numPr>
              <w:spacing w:line="360" w:lineRule="auto"/>
              <w:ind w:left="357" w:hanging="357"/>
              <w:cnfStyle w:val="000000000000" w:firstRow="0" w:lastRow="0" w:firstColumn="0" w:lastColumn="0" w:oddVBand="0" w:evenVBand="0" w:oddHBand="0" w:evenHBand="0" w:firstRowFirstColumn="0" w:firstRowLastColumn="0" w:lastRowFirstColumn="0" w:lastRowLastColumn="0"/>
              <w:rPr>
                <w:rStyle w:val="Erwhnung"/>
                <w:rFonts w:asciiTheme="majorHAnsi" w:eastAsia="Fira Sans" w:hAnsiTheme="majorHAnsi" w:cstheme="majorHAnsi"/>
                <w:color w:val="auto"/>
                <w:shd w:val="clear" w:color="auto" w:fill="auto"/>
              </w:rPr>
            </w:pPr>
            <w:r w:rsidRPr="00537F5B">
              <w:rPr>
                <w:rStyle w:val="Erwhnung"/>
                <w:rFonts w:asciiTheme="majorHAnsi" w:eastAsia="Fira Sans" w:hAnsiTheme="majorHAnsi" w:cstheme="majorHAnsi"/>
                <w:color w:val="auto"/>
                <w:shd w:val="clear" w:color="auto" w:fill="auto"/>
              </w:rPr>
              <w:t xml:space="preserve">die wirtschaftliche Entwicklung Österreichs anhand von Kenngrößen beschreiben </w:t>
            </w:r>
            <w:r w:rsidR="00F30FAF">
              <w:rPr>
                <w:rStyle w:val="Erwhnung"/>
                <w:rFonts w:asciiTheme="majorHAnsi" w:eastAsia="Fira Sans" w:hAnsiTheme="majorHAnsi" w:cstheme="majorHAnsi"/>
                <w:color w:val="auto"/>
                <w:shd w:val="clear" w:color="auto" w:fill="auto"/>
              </w:rPr>
              <w:t>[…]</w:t>
            </w:r>
            <w:r w:rsidRPr="00537F5B">
              <w:rPr>
                <w:rStyle w:val="Erwhnung"/>
                <w:rFonts w:asciiTheme="majorHAnsi" w:eastAsia="Fira Sans" w:hAnsiTheme="majorHAnsi" w:cstheme="majorHAnsi"/>
                <w:color w:val="auto"/>
                <w:shd w:val="clear" w:color="auto" w:fill="auto"/>
              </w:rPr>
              <w:t xml:space="preserve"> und persönliche, gesellschaftliche und ökologische Folgen diskutieren</w:t>
            </w:r>
            <w:r w:rsidR="00AF1DD9">
              <w:rPr>
                <w:rStyle w:val="Erwhnung"/>
                <w:rFonts w:asciiTheme="majorHAnsi" w:eastAsia="Fira Sans" w:hAnsiTheme="majorHAnsi" w:cstheme="majorHAnsi"/>
                <w:color w:val="auto"/>
                <w:shd w:val="clear" w:color="auto" w:fill="auto"/>
              </w:rPr>
              <w:t>.</w:t>
            </w:r>
          </w:p>
        </w:tc>
      </w:tr>
      <w:tr w:rsidR="002B3106" w14:paraId="68D51468"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F72A2E1" w14:textId="79E44C5A" w:rsidR="002B3106" w:rsidRPr="003E06DE" w:rsidRDefault="00C55E1C" w:rsidP="00F108BD">
            <w:pPr>
              <w:rPr>
                <w:rStyle w:val="Erwhnung"/>
                <w:color w:val="303059" w:themeColor="accent3"/>
                <w:shd w:val="clear" w:color="auto" w:fill="auto"/>
              </w:rPr>
            </w:pPr>
            <w:r>
              <w:rPr>
                <w:rStyle w:val="Erwhnung"/>
                <w:rFonts w:ascii="Arial" w:hAnsi="Arial" w:cs="Arial"/>
                <w:color w:val="303059" w:themeColor="accent3"/>
                <w:szCs w:val="20"/>
                <w:shd w:val="clear" w:color="auto" w:fill="auto"/>
              </w:rPr>
              <w:t>W</w:t>
            </w:r>
            <w:r w:rsidRPr="004065AC">
              <w:rPr>
                <w:rStyle w:val="Erwhnung"/>
                <w:rFonts w:ascii="Arial" w:hAnsi="Arial" w:cs="Arial"/>
                <w:color w:val="303059" w:themeColor="accent3"/>
                <w:szCs w:val="20"/>
                <w:shd w:val="clear" w:color="auto" w:fill="auto"/>
              </w:rPr>
              <w:t>eitere</w:t>
            </w:r>
            <w:r w:rsidRPr="00827D3B">
              <w:rPr>
                <w:rStyle w:val="Erwhnung"/>
                <w:rFonts w:ascii="Arial" w:hAnsi="Arial" w:cs="Arial"/>
                <w:color w:val="303059" w:themeColor="accent3"/>
                <w:szCs w:val="20"/>
                <w:shd w:val="clear" w:color="auto" w:fill="auto"/>
              </w:rPr>
              <w:t xml:space="preserve"> Lernziele</w:t>
            </w:r>
          </w:p>
        </w:tc>
        <w:tc>
          <w:tcPr>
            <w:tcW w:w="6651" w:type="dxa"/>
          </w:tcPr>
          <w:p w14:paraId="2E6605C4" w14:textId="49985BF8" w:rsidR="009C1F38" w:rsidRPr="002211F4" w:rsidRDefault="009C1F38" w:rsidP="00BB5ABC">
            <w:pPr>
              <w:spacing w:line="360" w:lineRule="auto"/>
              <w:cnfStyle w:val="000000100000" w:firstRow="0" w:lastRow="0" w:firstColumn="0" w:lastColumn="0" w:oddVBand="0" w:evenVBand="0" w:oddHBand="1" w:evenHBand="0" w:firstRowFirstColumn="0" w:firstRowLastColumn="0" w:lastRowFirstColumn="0" w:lastRowLastColumn="0"/>
              <w:rPr>
                <w:rFonts w:asciiTheme="majorHAnsi" w:eastAsia="Fira Sans" w:hAnsiTheme="majorHAnsi" w:cstheme="majorHAnsi"/>
              </w:rPr>
            </w:pPr>
            <w:r w:rsidRPr="002211F4">
              <w:rPr>
                <w:rFonts w:asciiTheme="majorHAnsi" w:eastAsia="Fira Sans" w:hAnsiTheme="majorHAnsi" w:cstheme="majorHAnsi"/>
              </w:rPr>
              <w:t xml:space="preserve">Die </w:t>
            </w:r>
            <w:proofErr w:type="spellStart"/>
            <w:proofErr w:type="gramStart"/>
            <w:r w:rsidRPr="002211F4">
              <w:rPr>
                <w:rFonts w:asciiTheme="majorHAnsi" w:eastAsia="Fira Sans" w:hAnsiTheme="majorHAnsi" w:cstheme="majorHAnsi"/>
              </w:rPr>
              <w:t>Schüler:innen</w:t>
            </w:r>
            <w:proofErr w:type="spellEnd"/>
            <w:proofErr w:type="gramEnd"/>
            <w:r w:rsidRPr="002211F4">
              <w:rPr>
                <w:rFonts w:asciiTheme="majorHAnsi" w:eastAsia="Fira Sans" w:hAnsiTheme="majorHAnsi" w:cstheme="majorHAnsi"/>
              </w:rPr>
              <w:t xml:space="preserve"> können</w:t>
            </w:r>
            <w:r w:rsidR="00844D49">
              <w:rPr>
                <w:rFonts w:asciiTheme="majorHAnsi" w:eastAsia="Fira Sans" w:hAnsiTheme="majorHAnsi" w:cstheme="majorHAnsi"/>
              </w:rPr>
              <w:t xml:space="preserve"> </w:t>
            </w:r>
            <w:r w:rsidRPr="002211F4">
              <w:rPr>
                <w:rFonts w:asciiTheme="majorHAnsi" w:eastAsia="Fira Sans" w:hAnsiTheme="majorHAnsi" w:cstheme="majorHAnsi"/>
              </w:rPr>
              <w:t>…</w:t>
            </w:r>
          </w:p>
          <w:p w14:paraId="6BB7657B" w14:textId="07A464BE" w:rsidR="00006196" w:rsidRPr="002A3573" w:rsidRDefault="00006196" w:rsidP="00BB5ABC">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2A3573">
              <w:t>Export und Import richtig zuordnen.</w:t>
            </w:r>
          </w:p>
          <w:p w14:paraId="7EB9E4F4" w14:textId="69C0E9E1" w:rsidR="00006196" w:rsidRPr="002A3573" w:rsidRDefault="00006196" w:rsidP="00BB5ABC">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2A3573">
              <w:t>den Begriff „</w:t>
            </w:r>
            <w:r w:rsidR="00DB2DA0" w:rsidRPr="002A3573">
              <w:t>H</w:t>
            </w:r>
            <w:r w:rsidRPr="002A3573">
              <w:t>andelsbilanz“ erklären.</w:t>
            </w:r>
          </w:p>
          <w:p w14:paraId="5BBAB8A9" w14:textId="512FF4BD" w:rsidR="00006196" w:rsidRPr="003F63D2" w:rsidRDefault="0094636B" w:rsidP="00BB5ABC">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pPr>
            <w:r w:rsidRPr="003F63D2">
              <w:t>e</w:t>
            </w:r>
            <w:r w:rsidR="003D284B" w:rsidRPr="003F63D2">
              <w:t>rläutern, was einen nachhaltigen Umgang mit der Umwelt ausmacht</w:t>
            </w:r>
            <w:r w:rsidR="00006196" w:rsidRPr="003F63D2">
              <w:t>.</w:t>
            </w:r>
          </w:p>
          <w:p w14:paraId="1BDF83EE" w14:textId="58F62D00" w:rsidR="009D155F" w:rsidRPr="00BB5ABC" w:rsidRDefault="007A2C68" w:rsidP="00BB5ABC">
            <w:pPr>
              <w:pStyle w:val="Listenabsatz"/>
              <w:numPr>
                <w:ilvl w:val="0"/>
                <w:numId w:val="32"/>
              </w:numPr>
              <w:spacing w:line="360" w:lineRule="auto"/>
              <w:ind w:left="357" w:hanging="357"/>
              <w:cnfStyle w:val="000000100000" w:firstRow="0" w:lastRow="0" w:firstColumn="0" w:lastColumn="0" w:oddVBand="0" w:evenVBand="0" w:oddHBand="1" w:evenHBand="0" w:firstRowFirstColumn="0" w:firstRowLastColumn="0" w:lastRowFirstColumn="0" w:lastRowLastColumn="0"/>
              <w:rPr>
                <w:rStyle w:val="Erwhnung"/>
                <w:rFonts w:asciiTheme="majorHAnsi" w:eastAsia="Fira Sans" w:hAnsiTheme="majorHAnsi" w:cstheme="majorHAnsi"/>
                <w:color w:val="auto"/>
                <w:szCs w:val="36"/>
                <w:shd w:val="clear" w:color="auto" w:fill="auto"/>
              </w:rPr>
            </w:pPr>
            <w:r w:rsidRPr="00DC2396">
              <w:t>Vor- und Nachteile von Kenngrößen gegenüberstellen</w:t>
            </w:r>
            <w:r w:rsidR="00A36D8E">
              <w:t xml:space="preserve"> und ihre Aussagekraft reflektieren</w:t>
            </w:r>
            <w:r w:rsidRPr="00DC2396">
              <w:t>.</w:t>
            </w:r>
          </w:p>
        </w:tc>
      </w:tr>
      <w:tr w:rsidR="007D431F" w14:paraId="6F35C7D4"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0A781251" w14:textId="72BF26AF" w:rsidR="007D431F" w:rsidRPr="004F1763" w:rsidRDefault="007D431F" w:rsidP="00F108BD">
            <w:pPr>
              <w:rPr>
                <w:rStyle w:val="Erwhnung"/>
                <w:color w:val="303059" w:themeColor="accent3"/>
                <w:shd w:val="clear" w:color="auto" w:fill="auto"/>
              </w:rPr>
            </w:pPr>
            <w:r w:rsidRPr="004F1763">
              <w:rPr>
                <w:rStyle w:val="Erwhnung"/>
                <w:color w:val="303059" w:themeColor="accent3"/>
                <w:shd w:val="clear" w:color="auto" w:fill="auto"/>
              </w:rPr>
              <w:t>Autor</w:t>
            </w:r>
            <w:r w:rsidR="00AF69C1">
              <w:rPr>
                <w:rStyle w:val="Erwhnung"/>
                <w:color w:val="303059" w:themeColor="accent3"/>
                <w:shd w:val="clear" w:color="auto" w:fill="auto"/>
              </w:rPr>
              <w:t>in</w:t>
            </w:r>
          </w:p>
        </w:tc>
        <w:tc>
          <w:tcPr>
            <w:tcW w:w="6651" w:type="dxa"/>
          </w:tcPr>
          <w:p w14:paraId="3B636566" w14:textId="7C92CE68" w:rsidR="004E2590" w:rsidRPr="004F1763" w:rsidRDefault="0038061A"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18" w:history="1">
              <w:r w:rsidR="00255DD1" w:rsidRPr="0066758E">
                <w:rPr>
                  <w:rStyle w:val="Hyperlink"/>
                </w:rPr>
                <w:t>Anna Steinbauer-Holzer</w:t>
              </w:r>
            </w:hyperlink>
          </w:p>
        </w:tc>
      </w:tr>
      <w:tr w:rsidR="007576A9" w14:paraId="7B4629F3"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A171701" w14:textId="7D9472B1" w:rsidR="007576A9" w:rsidRPr="004F1763" w:rsidRDefault="007576A9" w:rsidP="007576A9">
            <w:pPr>
              <w:rPr>
                <w:rStyle w:val="Erwhnung"/>
                <w:color w:val="303059" w:themeColor="accent3"/>
                <w:shd w:val="clear" w:color="auto" w:fill="auto"/>
              </w:rPr>
            </w:pPr>
            <w:r>
              <w:rPr>
                <w:rStyle w:val="Erwhnung"/>
                <w:rFonts w:ascii="Arial" w:hAnsi="Arial" w:cs="Arial"/>
                <w:color w:val="303059" w:themeColor="accent3"/>
                <w:szCs w:val="20"/>
                <w:shd w:val="clear" w:color="auto" w:fill="auto"/>
              </w:rPr>
              <w:t>Redaktion</w:t>
            </w:r>
          </w:p>
        </w:tc>
        <w:tc>
          <w:tcPr>
            <w:tcW w:w="6651" w:type="dxa"/>
          </w:tcPr>
          <w:p w14:paraId="32DA4998" w14:textId="4300DCB9" w:rsidR="007576A9" w:rsidRDefault="0038061A" w:rsidP="007576A9">
            <w:pPr>
              <w:cnfStyle w:val="000000100000" w:firstRow="0" w:lastRow="0" w:firstColumn="0" w:lastColumn="0" w:oddVBand="0" w:evenVBand="0" w:oddHBand="1" w:evenHBand="0" w:firstRowFirstColumn="0" w:firstRowLastColumn="0" w:lastRowFirstColumn="0" w:lastRowLastColumn="0"/>
            </w:pPr>
            <w:hyperlink r:id="rId19" w:history="1">
              <w:r w:rsidR="007576A9" w:rsidRPr="00A9455C">
                <w:rPr>
                  <w:rStyle w:val="Hyperlink"/>
                </w:rPr>
                <w:t>Silvana Lobin</w:t>
              </w:r>
            </w:hyperlink>
            <w:r w:rsidR="007576A9">
              <w:t xml:space="preserve">; </w:t>
            </w:r>
            <w:hyperlink r:id="rId20" w:history="1">
              <w:r w:rsidR="007576A9" w:rsidRPr="00211A87">
                <w:rPr>
                  <w:rStyle w:val="Hyperlink"/>
                  <w:rFonts w:ascii="Arial" w:hAnsi="Arial" w:cs="Arial"/>
                  <w:szCs w:val="20"/>
                </w:rPr>
                <w:t>Philipp Ringswirth</w:t>
              </w:r>
            </w:hyperlink>
            <w:r w:rsidR="007576A9">
              <w:t xml:space="preserve">; </w:t>
            </w:r>
            <w:hyperlink r:id="rId21" w:history="1">
              <w:r w:rsidR="007576A9" w:rsidRPr="23146515">
                <w:rPr>
                  <w:rStyle w:val="Hyperlink"/>
                  <w:rFonts w:ascii="Arial" w:hAnsi="Arial" w:cs="Arial"/>
                </w:rPr>
                <w:t>Anna Steinbauer-Holzer</w:t>
              </w:r>
            </w:hyperlink>
          </w:p>
        </w:tc>
      </w:tr>
      <w:tr w:rsidR="006E198B" w14:paraId="4F3B66FD" w14:textId="77777777" w:rsidTr="00F6446B">
        <w:tc>
          <w:tcPr>
            <w:cnfStyle w:val="001000000000" w:firstRow="0" w:lastRow="0" w:firstColumn="1" w:lastColumn="0" w:oddVBand="0" w:evenVBand="0" w:oddHBand="0" w:evenHBand="0" w:firstRowFirstColumn="0" w:firstRowLastColumn="0" w:lastRowFirstColumn="0" w:lastRowLastColumn="0"/>
            <w:tcW w:w="2405" w:type="dxa"/>
          </w:tcPr>
          <w:p w14:paraId="342FEE2F" w14:textId="3FA271FD" w:rsidR="006E198B" w:rsidRPr="006E198B" w:rsidRDefault="00364D6B" w:rsidP="00F108BD">
            <w:pPr>
              <w:rPr>
                <w:rStyle w:val="Erwhnung"/>
                <w:color w:val="303059" w:themeColor="accent3"/>
                <w:shd w:val="clear" w:color="auto" w:fill="auto"/>
              </w:rPr>
            </w:pPr>
            <w:r>
              <w:rPr>
                <w:rStyle w:val="Erwhnung"/>
                <w:color w:val="303059" w:themeColor="accent3"/>
                <w:shd w:val="clear" w:color="auto" w:fill="auto"/>
              </w:rPr>
              <w:t>Illustrationen</w:t>
            </w:r>
          </w:p>
        </w:tc>
        <w:tc>
          <w:tcPr>
            <w:tcW w:w="6651" w:type="dxa"/>
          </w:tcPr>
          <w:p w14:paraId="2DD13DC4" w14:textId="52229D8C" w:rsidR="006E198B" w:rsidRPr="006E198B" w:rsidRDefault="0038061A" w:rsidP="00F108BD">
            <w:p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hyperlink r:id="rId22" w:history="1">
              <w:r w:rsidR="006E198B" w:rsidRPr="008647DD">
                <w:rPr>
                  <w:rStyle w:val="Hyperlink"/>
                </w:rPr>
                <w:t>Hannah Hornisch</w:t>
              </w:r>
            </w:hyperlink>
          </w:p>
        </w:tc>
      </w:tr>
      <w:tr w:rsidR="007D431F" w14:paraId="0A464BAF" w14:textId="77777777" w:rsidTr="00F6446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F6993FF" w14:textId="77777777" w:rsidR="007D431F" w:rsidRPr="003E06DE" w:rsidRDefault="007D431F" w:rsidP="00F108BD">
            <w:pPr>
              <w:rPr>
                <w:rStyle w:val="Erwhnung"/>
                <w:color w:val="303059" w:themeColor="accent3"/>
                <w:shd w:val="clear" w:color="auto" w:fill="auto"/>
              </w:rPr>
            </w:pPr>
            <w:r w:rsidRPr="003E06DE">
              <w:rPr>
                <w:rStyle w:val="Erwhnung"/>
                <w:color w:val="303059" w:themeColor="accent3"/>
                <w:shd w:val="clear" w:color="auto" w:fill="auto"/>
              </w:rPr>
              <w:t>Jahr</w:t>
            </w:r>
          </w:p>
        </w:tc>
        <w:tc>
          <w:tcPr>
            <w:tcW w:w="6651" w:type="dxa"/>
          </w:tcPr>
          <w:p w14:paraId="205F7CDF" w14:textId="562EA029" w:rsidR="007D431F" w:rsidRDefault="009A09E8" w:rsidP="00F108BD">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202</w:t>
            </w:r>
            <w:r w:rsidR="00255DD1">
              <w:rPr>
                <w:rStyle w:val="Erwhnung"/>
                <w:color w:val="auto"/>
                <w:shd w:val="clear" w:color="auto" w:fill="auto"/>
              </w:rPr>
              <w:t>4</w:t>
            </w:r>
          </w:p>
        </w:tc>
      </w:tr>
    </w:tbl>
    <w:p w14:paraId="5E6BDE0F" w14:textId="5F87680F" w:rsidR="003E06DE" w:rsidRPr="001856CE" w:rsidRDefault="000240B4" w:rsidP="00BC2DC1">
      <w:pPr>
        <w:pStyle w:val="berschrift1"/>
        <w:ind w:right="-6"/>
        <w:rPr>
          <w:rStyle w:val="Erwhnung"/>
          <w:color w:val="303059" w:themeColor="accent3"/>
          <w:shd w:val="clear" w:color="auto" w:fill="auto"/>
        </w:rPr>
      </w:pPr>
      <w:bookmarkStart w:id="7" w:name="_Toc143587155"/>
      <w:r>
        <w:rPr>
          <w:noProof/>
        </w:rPr>
        <w:lastRenderedPageBreak/>
        <w:t>Hintergrundinformationen</w:t>
      </w:r>
      <w:bookmarkEnd w:id="7"/>
    </w:p>
    <w:p w14:paraId="6B32CF65" w14:textId="77777777" w:rsidR="001856CE" w:rsidRPr="003E06DE" w:rsidRDefault="001856CE" w:rsidP="003E06DE"/>
    <w:p w14:paraId="7F4BE5AC" w14:textId="70005E79" w:rsidR="003E06DE" w:rsidRPr="00D44862" w:rsidRDefault="00E97E72" w:rsidP="00DA10FD">
      <w:pPr>
        <w:pStyle w:val="berschrift2"/>
      </w:pPr>
      <w:r w:rsidRPr="00D44862">
        <w:t xml:space="preserve">Die Methode </w:t>
      </w:r>
      <w:r w:rsidR="00C22E5A">
        <w:t>„</w:t>
      </w:r>
      <w:r w:rsidRPr="00D44862">
        <w:t>Escape Room”</w:t>
      </w:r>
    </w:p>
    <w:p w14:paraId="49091CC6" w14:textId="7A35EAC3" w:rsidR="00993B29" w:rsidRDefault="00C22E5A" w:rsidP="00DC3DCF">
      <w:pPr>
        <w:jc w:val="both"/>
        <w:rPr>
          <w:rFonts w:asciiTheme="majorHAnsi" w:hAnsiTheme="majorHAnsi" w:cstheme="majorHAnsi"/>
          <w:szCs w:val="20"/>
        </w:rPr>
      </w:pPr>
      <w:r w:rsidRPr="66EE32A6">
        <w:rPr>
          <w:rFonts w:asciiTheme="majorHAnsi" w:hAnsiTheme="majorHAnsi" w:cstheme="majorBidi"/>
        </w:rPr>
        <w:t>„</w:t>
      </w:r>
      <w:r w:rsidR="001B4828" w:rsidRPr="66EE32A6">
        <w:rPr>
          <w:rFonts w:asciiTheme="majorHAnsi" w:hAnsiTheme="majorHAnsi" w:cstheme="majorBidi"/>
        </w:rPr>
        <w:t xml:space="preserve">Escape Room“ oder „Exit </w:t>
      </w:r>
      <w:proofErr w:type="spellStart"/>
      <w:r w:rsidR="001B4828" w:rsidRPr="66EE32A6">
        <w:rPr>
          <w:rFonts w:asciiTheme="majorHAnsi" w:hAnsiTheme="majorHAnsi" w:cstheme="majorBidi"/>
        </w:rPr>
        <w:t>the</w:t>
      </w:r>
      <w:proofErr w:type="spellEnd"/>
      <w:r w:rsidR="001B4828" w:rsidRPr="66EE32A6">
        <w:rPr>
          <w:rFonts w:asciiTheme="majorHAnsi" w:hAnsiTheme="majorHAnsi" w:cstheme="majorBidi"/>
        </w:rPr>
        <w:t xml:space="preserve"> Room” ist ein Spiel, bei</w:t>
      </w:r>
      <w:r w:rsidR="00811283" w:rsidRPr="66EE32A6">
        <w:rPr>
          <w:rFonts w:asciiTheme="majorHAnsi" w:hAnsiTheme="majorHAnsi" w:cstheme="majorBidi"/>
        </w:rPr>
        <w:t xml:space="preserve"> </w:t>
      </w:r>
      <w:r w:rsidR="001B4828" w:rsidRPr="66EE32A6">
        <w:rPr>
          <w:rFonts w:asciiTheme="majorHAnsi" w:hAnsiTheme="majorHAnsi" w:cstheme="majorBidi"/>
        </w:rPr>
        <w:t xml:space="preserve">dem die Teilnehmenden </w:t>
      </w:r>
      <w:r w:rsidR="00811283" w:rsidRPr="66EE32A6">
        <w:rPr>
          <w:rFonts w:asciiTheme="majorHAnsi" w:hAnsiTheme="majorHAnsi" w:cstheme="majorBidi"/>
        </w:rPr>
        <w:t>Qui</w:t>
      </w:r>
      <w:r w:rsidRPr="66EE32A6">
        <w:rPr>
          <w:rFonts w:asciiTheme="majorHAnsi" w:hAnsiTheme="majorHAnsi" w:cstheme="majorBidi"/>
        </w:rPr>
        <w:t>z</w:t>
      </w:r>
      <w:r w:rsidR="005F6F20" w:rsidRPr="66EE32A6">
        <w:rPr>
          <w:rFonts w:asciiTheme="majorHAnsi" w:hAnsiTheme="majorHAnsi" w:cstheme="majorBidi"/>
        </w:rPr>
        <w:t xml:space="preserve"> und</w:t>
      </w:r>
      <w:r w:rsidR="00811283" w:rsidRPr="66EE32A6">
        <w:rPr>
          <w:rFonts w:asciiTheme="majorHAnsi" w:hAnsiTheme="majorHAnsi" w:cstheme="majorBidi"/>
        </w:rPr>
        <w:t xml:space="preserve"> Rätsel</w:t>
      </w:r>
      <w:r w:rsidR="005F6F20" w:rsidRPr="66EE32A6">
        <w:rPr>
          <w:rFonts w:asciiTheme="majorHAnsi" w:hAnsiTheme="majorHAnsi" w:cstheme="majorBidi"/>
        </w:rPr>
        <w:t xml:space="preserve"> </w:t>
      </w:r>
      <w:r w:rsidR="001B4828" w:rsidRPr="66EE32A6">
        <w:rPr>
          <w:rFonts w:asciiTheme="majorHAnsi" w:hAnsiTheme="majorHAnsi" w:cstheme="majorBidi"/>
        </w:rPr>
        <w:t xml:space="preserve">lösen und </w:t>
      </w:r>
      <w:r w:rsidR="00811283" w:rsidRPr="66EE32A6">
        <w:rPr>
          <w:rFonts w:asciiTheme="majorHAnsi" w:hAnsiTheme="majorHAnsi" w:cstheme="majorBidi"/>
        </w:rPr>
        <w:t xml:space="preserve">gesuchte </w:t>
      </w:r>
      <w:r w:rsidR="001B4828" w:rsidRPr="66EE32A6">
        <w:rPr>
          <w:rFonts w:asciiTheme="majorHAnsi" w:hAnsiTheme="majorHAnsi" w:cstheme="majorBidi"/>
        </w:rPr>
        <w:t>Codes knacken müssen</w:t>
      </w:r>
      <w:r w:rsidR="005F6F20" w:rsidRPr="66EE32A6">
        <w:rPr>
          <w:rFonts w:asciiTheme="majorHAnsi" w:hAnsiTheme="majorHAnsi" w:cstheme="majorBidi"/>
        </w:rPr>
        <w:t>, um gewinnen zu können</w:t>
      </w:r>
      <w:r w:rsidR="00241857" w:rsidRPr="66EE32A6">
        <w:rPr>
          <w:rFonts w:asciiTheme="majorHAnsi" w:hAnsiTheme="majorHAnsi" w:cstheme="majorBidi"/>
        </w:rPr>
        <w:t xml:space="preserve">. Dabei kommen verschiedene Materialien und Aufgabenstellungen zum Einsatz, die die Neugier der </w:t>
      </w:r>
      <w:proofErr w:type="spellStart"/>
      <w:proofErr w:type="gramStart"/>
      <w:r w:rsidR="00241857" w:rsidRPr="66EE32A6">
        <w:rPr>
          <w:rFonts w:asciiTheme="majorHAnsi" w:hAnsiTheme="majorHAnsi" w:cstheme="majorBidi"/>
        </w:rPr>
        <w:t>Schüler:innen</w:t>
      </w:r>
      <w:proofErr w:type="spellEnd"/>
      <w:proofErr w:type="gramEnd"/>
      <w:r w:rsidR="00241857" w:rsidRPr="66EE32A6">
        <w:rPr>
          <w:rFonts w:asciiTheme="majorHAnsi" w:hAnsiTheme="majorHAnsi" w:cstheme="majorBidi"/>
        </w:rPr>
        <w:t xml:space="preserve"> wecken und deren Kreativität fördern sollen. </w:t>
      </w:r>
      <w:r w:rsidR="00F2312A" w:rsidRPr="66EE32A6">
        <w:rPr>
          <w:rFonts w:asciiTheme="majorHAnsi" w:hAnsiTheme="majorHAnsi" w:cstheme="majorBidi"/>
        </w:rPr>
        <w:t>Schwierige</w:t>
      </w:r>
      <w:r w:rsidR="00811283" w:rsidRPr="66EE32A6">
        <w:rPr>
          <w:rFonts w:asciiTheme="majorHAnsi" w:hAnsiTheme="majorHAnsi" w:cstheme="majorBidi"/>
        </w:rPr>
        <w:t xml:space="preserve"> Aufgaben </w:t>
      </w:r>
      <w:r w:rsidR="00F2312A" w:rsidRPr="66EE32A6">
        <w:rPr>
          <w:rFonts w:asciiTheme="majorHAnsi" w:hAnsiTheme="majorHAnsi" w:cstheme="majorBidi"/>
        </w:rPr>
        <w:t xml:space="preserve">sind meistens am besten </w:t>
      </w:r>
      <w:r w:rsidRPr="66EE32A6">
        <w:rPr>
          <w:rFonts w:asciiTheme="majorHAnsi" w:eastAsia="Fira Sans" w:hAnsiTheme="majorHAnsi" w:cstheme="majorBidi"/>
        </w:rPr>
        <w:t>im</w:t>
      </w:r>
      <w:r w:rsidR="00811283" w:rsidRPr="66EE32A6">
        <w:rPr>
          <w:rFonts w:asciiTheme="majorHAnsi" w:eastAsia="Fira Sans" w:hAnsiTheme="majorHAnsi" w:cstheme="majorBidi"/>
        </w:rPr>
        <w:t xml:space="preserve"> Team</w:t>
      </w:r>
      <w:r w:rsidR="00F2312A" w:rsidRPr="66EE32A6">
        <w:rPr>
          <w:rFonts w:asciiTheme="majorHAnsi" w:eastAsia="Fira Sans" w:hAnsiTheme="majorHAnsi" w:cstheme="majorBidi"/>
        </w:rPr>
        <w:t xml:space="preserve"> </w:t>
      </w:r>
      <w:r w:rsidR="00E16DAC" w:rsidRPr="66EE32A6">
        <w:rPr>
          <w:rFonts w:asciiTheme="majorHAnsi" w:eastAsia="Fira Sans" w:hAnsiTheme="majorHAnsi" w:cstheme="majorBidi"/>
        </w:rPr>
        <w:t xml:space="preserve">zu lösen. Dies </w:t>
      </w:r>
      <w:r w:rsidR="0025554E" w:rsidRPr="66EE32A6">
        <w:rPr>
          <w:rFonts w:asciiTheme="majorHAnsi" w:eastAsia="Fira Sans" w:hAnsiTheme="majorHAnsi" w:cstheme="majorBidi"/>
        </w:rPr>
        <w:t>kann u.</w:t>
      </w:r>
      <w:r w:rsidRPr="66EE32A6">
        <w:rPr>
          <w:rFonts w:asciiTheme="majorHAnsi" w:eastAsia="Fira Sans" w:hAnsiTheme="majorHAnsi" w:cstheme="majorBidi"/>
        </w:rPr>
        <w:t xml:space="preserve"> </w:t>
      </w:r>
      <w:r w:rsidR="0025554E" w:rsidRPr="66EE32A6">
        <w:rPr>
          <w:rFonts w:asciiTheme="majorHAnsi" w:eastAsia="Fira Sans" w:hAnsiTheme="majorHAnsi" w:cstheme="majorBidi"/>
        </w:rPr>
        <w:t xml:space="preserve">a. die Kompetenzen Kollaboration und Kommunikation stärken. </w:t>
      </w:r>
      <w:r w:rsidR="00384B4A" w:rsidRPr="66EE32A6">
        <w:rPr>
          <w:rFonts w:asciiTheme="majorHAnsi" w:eastAsia="Fira Sans" w:hAnsiTheme="majorHAnsi" w:cstheme="majorBidi"/>
        </w:rPr>
        <w:t xml:space="preserve">Im Schulkontext bietet es sich </w:t>
      </w:r>
      <w:r w:rsidR="008C6EFD" w:rsidRPr="66EE32A6">
        <w:rPr>
          <w:rFonts w:asciiTheme="majorHAnsi" w:eastAsia="Fira Sans" w:hAnsiTheme="majorHAnsi" w:cstheme="majorBidi"/>
        </w:rPr>
        <w:t xml:space="preserve">außerdem </w:t>
      </w:r>
      <w:r w:rsidR="00384B4A" w:rsidRPr="66EE32A6">
        <w:rPr>
          <w:rFonts w:asciiTheme="majorHAnsi" w:eastAsia="Fira Sans" w:hAnsiTheme="majorHAnsi" w:cstheme="majorBidi"/>
        </w:rPr>
        <w:t xml:space="preserve">an </w:t>
      </w:r>
      <w:r w:rsidR="00BC6ACA" w:rsidRPr="66EE32A6">
        <w:rPr>
          <w:rFonts w:asciiTheme="majorHAnsi" w:eastAsia="Fira Sans" w:hAnsiTheme="majorHAnsi" w:cstheme="majorBidi"/>
        </w:rPr>
        <w:t>„</w:t>
      </w:r>
      <w:r w:rsidR="00384B4A" w:rsidRPr="66EE32A6">
        <w:rPr>
          <w:rFonts w:asciiTheme="majorHAnsi" w:eastAsia="Fira Sans" w:hAnsiTheme="majorHAnsi" w:cstheme="majorBidi"/>
        </w:rPr>
        <w:t>Escape Room</w:t>
      </w:r>
      <w:r w:rsidR="00BC6ACA" w:rsidRPr="66EE32A6">
        <w:rPr>
          <w:rFonts w:asciiTheme="majorHAnsi" w:eastAsia="Fira Sans" w:hAnsiTheme="majorHAnsi" w:cstheme="majorBidi"/>
        </w:rPr>
        <w:t>s“</w:t>
      </w:r>
      <w:r w:rsidR="00384B4A" w:rsidRPr="66EE32A6">
        <w:rPr>
          <w:rFonts w:asciiTheme="majorHAnsi" w:eastAsia="Fira Sans" w:hAnsiTheme="majorHAnsi" w:cstheme="majorBidi"/>
        </w:rPr>
        <w:t xml:space="preserve"> auch mit Inhalten aus dem Unterricht zu verknüpfen, um diese spielerisch zu</w:t>
      </w:r>
      <w:r w:rsidR="00BC6ACA" w:rsidRPr="66EE32A6">
        <w:rPr>
          <w:rFonts w:asciiTheme="majorHAnsi" w:eastAsia="Fira Sans" w:hAnsiTheme="majorHAnsi" w:cstheme="majorBidi"/>
        </w:rPr>
        <w:t xml:space="preserve"> erarbeiten oder zu festigen. </w:t>
      </w:r>
      <w:r w:rsidR="00871F07">
        <w:rPr>
          <w:rFonts w:asciiTheme="majorHAnsi" w:hAnsiTheme="majorHAnsi" w:cstheme="majorHAnsi"/>
          <w:szCs w:val="20"/>
        </w:rPr>
        <w:t xml:space="preserve">Für den Unterricht </w:t>
      </w:r>
      <w:r w:rsidR="008C6EFD">
        <w:rPr>
          <w:rFonts w:asciiTheme="majorHAnsi" w:hAnsiTheme="majorHAnsi" w:cstheme="majorHAnsi"/>
          <w:szCs w:val="20"/>
        </w:rPr>
        <w:t>stechen d</w:t>
      </w:r>
      <w:r w:rsidR="00871F07">
        <w:rPr>
          <w:rFonts w:asciiTheme="majorHAnsi" w:hAnsiTheme="majorHAnsi" w:cstheme="majorHAnsi"/>
          <w:szCs w:val="20"/>
        </w:rPr>
        <w:t>adurch insbesondere zwei</w:t>
      </w:r>
      <w:r w:rsidR="00BC6ACA">
        <w:rPr>
          <w:rFonts w:asciiTheme="majorHAnsi" w:hAnsiTheme="majorHAnsi" w:cstheme="majorHAnsi"/>
          <w:szCs w:val="20"/>
        </w:rPr>
        <w:t xml:space="preserve"> Potentiale</w:t>
      </w:r>
      <w:r w:rsidR="008C6EFD">
        <w:rPr>
          <w:rFonts w:asciiTheme="majorHAnsi" w:hAnsiTheme="majorHAnsi" w:cstheme="majorHAnsi"/>
          <w:szCs w:val="20"/>
        </w:rPr>
        <w:t xml:space="preserve"> hervor</w:t>
      </w:r>
      <w:r w:rsidR="00080D21">
        <w:rPr>
          <w:rFonts w:asciiTheme="majorHAnsi" w:hAnsiTheme="majorHAnsi" w:cstheme="majorHAnsi"/>
          <w:szCs w:val="20"/>
        </w:rPr>
        <w:t xml:space="preserve">: </w:t>
      </w:r>
      <w:r w:rsidR="00DC3DCF">
        <w:rPr>
          <w:rFonts w:asciiTheme="majorHAnsi" w:eastAsia="Fira Sans" w:hAnsiTheme="majorHAnsi" w:cstheme="majorBidi"/>
        </w:rPr>
        <w:t xml:space="preserve">der </w:t>
      </w:r>
      <w:r w:rsidR="00080D21" w:rsidRPr="00DC3DCF">
        <w:rPr>
          <w:rFonts w:asciiTheme="majorHAnsi" w:hAnsiTheme="majorHAnsi" w:cstheme="majorHAnsi"/>
          <w:szCs w:val="20"/>
        </w:rPr>
        <w:t xml:space="preserve">Erwerb </w:t>
      </w:r>
      <w:r w:rsidR="00EA1895" w:rsidRPr="00DC3DCF">
        <w:rPr>
          <w:rFonts w:asciiTheme="majorHAnsi" w:hAnsiTheme="majorHAnsi" w:cstheme="majorHAnsi"/>
          <w:szCs w:val="20"/>
        </w:rPr>
        <w:t>von 21</w:t>
      </w:r>
      <w:r w:rsidR="00EA1895" w:rsidRPr="00DC3DCF">
        <w:rPr>
          <w:rFonts w:asciiTheme="majorHAnsi" w:hAnsiTheme="majorHAnsi" w:cstheme="majorHAnsi"/>
          <w:szCs w:val="20"/>
          <w:vertAlign w:val="superscript"/>
        </w:rPr>
        <w:t>st</w:t>
      </w:r>
      <w:r w:rsidR="00EA1895" w:rsidRPr="00DC3DCF">
        <w:rPr>
          <w:rFonts w:asciiTheme="majorHAnsi" w:hAnsiTheme="majorHAnsi" w:cstheme="majorHAnsi"/>
          <w:szCs w:val="20"/>
        </w:rPr>
        <w:t xml:space="preserve"> Century Skills</w:t>
      </w:r>
      <w:r w:rsidR="00DC3DCF">
        <w:rPr>
          <w:rFonts w:asciiTheme="majorHAnsi" w:hAnsiTheme="majorHAnsi" w:cstheme="majorHAnsi"/>
          <w:szCs w:val="20"/>
        </w:rPr>
        <w:t xml:space="preserve"> und die </w:t>
      </w:r>
      <w:r w:rsidR="00B54A17">
        <w:rPr>
          <w:rFonts w:asciiTheme="majorHAnsi" w:hAnsiTheme="majorHAnsi" w:cstheme="majorHAnsi"/>
          <w:szCs w:val="20"/>
        </w:rPr>
        <w:t>s</w:t>
      </w:r>
      <w:r w:rsidR="00080D21" w:rsidRPr="00C22E5A">
        <w:rPr>
          <w:rFonts w:asciiTheme="majorHAnsi" w:hAnsiTheme="majorHAnsi" w:cstheme="majorHAnsi"/>
          <w:szCs w:val="20"/>
        </w:rPr>
        <w:t>p</w:t>
      </w:r>
      <w:r w:rsidR="00080D21">
        <w:rPr>
          <w:rFonts w:asciiTheme="majorHAnsi" w:hAnsiTheme="majorHAnsi" w:cstheme="majorHAnsi"/>
          <w:szCs w:val="20"/>
        </w:rPr>
        <w:t>ielerische Erarbeitung oder Festigung von Inhalten</w:t>
      </w:r>
      <w:r w:rsidR="00B54A17">
        <w:rPr>
          <w:rFonts w:asciiTheme="majorHAnsi" w:hAnsiTheme="majorHAnsi" w:cstheme="majorHAnsi"/>
          <w:szCs w:val="20"/>
        </w:rPr>
        <w:t>.</w:t>
      </w:r>
    </w:p>
    <w:p w14:paraId="00418BCD" w14:textId="356900E5" w:rsidR="00A30FAC" w:rsidRPr="00A30FAC" w:rsidRDefault="00A30FAC" w:rsidP="00A30FAC">
      <w:pPr>
        <w:pStyle w:val="pf0"/>
        <w:rPr>
          <w:rFonts w:asciiTheme="minorHAnsi" w:hAnsiTheme="minorHAnsi" w:cstheme="minorHAnsi"/>
          <w:sz w:val="20"/>
          <w:szCs w:val="20"/>
        </w:rPr>
      </w:pPr>
      <w:r>
        <w:rPr>
          <w:rStyle w:val="cf01"/>
          <w:rFonts w:asciiTheme="minorHAnsi" w:eastAsiaTheme="majorEastAsia" w:hAnsiTheme="minorHAnsi" w:cstheme="minorHAnsi"/>
          <w:sz w:val="20"/>
          <w:szCs w:val="20"/>
        </w:rPr>
        <w:t>Informativer Artikel</w:t>
      </w:r>
      <w:r w:rsidRPr="00A30FAC">
        <w:rPr>
          <w:rStyle w:val="cf01"/>
          <w:rFonts w:asciiTheme="minorHAnsi" w:eastAsiaTheme="majorEastAsia" w:hAnsiTheme="minorHAnsi" w:cstheme="minorHAnsi"/>
          <w:sz w:val="20"/>
          <w:szCs w:val="20"/>
        </w:rPr>
        <w:t xml:space="preserve">: </w:t>
      </w:r>
      <w:hyperlink r:id="rId23" w:history="1">
        <w:r w:rsidRPr="004F1763">
          <w:rPr>
            <w:rStyle w:val="Hyperlink"/>
            <w:rFonts w:asciiTheme="minorHAnsi" w:eastAsiaTheme="majorEastAsia" w:hAnsiTheme="minorHAnsi" w:cstheme="minorHAnsi"/>
            <w:sz w:val="20"/>
            <w:szCs w:val="20"/>
          </w:rPr>
          <w:t xml:space="preserve">Escape Games für den Wirtschaftsunterricht - </w:t>
        </w:r>
        <w:proofErr w:type="spellStart"/>
        <w:r w:rsidRPr="004F1763">
          <w:rPr>
            <w:rStyle w:val="Hyperlink"/>
            <w:rFonts w:asciiTheme="minorHAnsi" w:eastAsiaTheme="majorEastAsia" w:hAnsiTheme="minorHAnsi" w:cstheme="minorHAnsi"/>
            <w:sz w:val="20"/>
            <w:szCs w:val="20"/>
          </w:rPr>
          <w:t>Teach</w:t>
        </w:r>
        <w:proofErr w:type="spellEnd"/>
        <w:r w:rsidRPr="004F1763">
          <w:rPr>
            <w:rStyle w:val="Hyperlink"/>
            <w:rFonts w:asciiTheme="minorHAnsi" w:eastAsiaTheme="majorEastAsia" w:hAnsiTheme="minorHAnsi" w:cstheme="minorHAnsi"/>
            <w:sz w:val="20"/>
            <w:szCs w:val="20"/>
          </w:rPr>
          <w:t xml:space="preserve"> Economy</w:t>
        </w:r>
      </w:hyperlink>
      <w:r w:rsidRPr="004F1763">
        <w:rPr>
          <w:rStyle w:val="cf01"/>
          <w:rFonts w:asciiTheme="minorHAnsi" w:eastAsiaTheme="majorEastAsia" w:hAnsiTheme="minorHAnsi" w:cstheme="minorHAnsi"/>
          <w:sz w:val="20"/>
          <w:szCs w:val="20"/>
        </w:rPr>
        <w:t xml:space="preserve"> </w:t>
      </w:r>
    </w:p>
    <w:p w14:paraId="58280A57" w14:textId="77777777" w:rsidR="00EA1895" w:rsidRPr="00D67F2F" w:rsidRDefault="00EA1895" w:rsidP="00DA10FD">
      <w:pPr>
        <w:pStyle w:val="berschrift2"/>
      </w:pPr>
      <w:r w:rsidRPr="00D67F2F">
        <w:t>21</w:t>
      </w:r>
      <w:r w:rsidRPr="00D67F2F">
        <w:rPr>
          <w:vertAlign w:val="superscript"/>
        </w:rPr>
        <w:t>st</w:t>
      </w:r>
      <w:r w:rsidRPr="00D67F2F">
        <w:t xml:space="preserve"> Century Skills</w:t>
      </w:r>
    </w:p>
    <w:p w14:paraId="71DCCA75" w14:textId="310D3C1E" w:rsidR="00EA1895" w:rsidRDefault="0025554E" w:rsidP="00EA1895">
      <w:pPr>
        <w:jc w:val="both"/>
      </w:pPr>
      <w:r>
        <w:rPr>
          <w:rFonts w:asciiTheme="majorHAnsi" w:eastAsia="Fira Sans" w:hAnsiTheme="majorHAnsi" w:cstheme="majorHAnsi"/>
          <w:szCs w:val="20"/>
        </w:rPr>
        <w:t>Wirtschaftliche</w:t>
      </w:r>
      <w:r w:rsidR="00C22E5A">
        <w:rPr>
          <w:rFonts w:asciiTheme="majorHAnsi" w:eastAsia="Fira Sans" w:hAnsiTheme="majorHAnsi" w:cstheme="majorHAnsi"/>
          <w:szCs w:val="20"/>
        </w:rPr>
        <w:t xml:space="preserve"> </w:t>
      </w:r>
      <w:r w:rsidR="00EA1895" w:rsidRPr="00D85060">
        <w:rPr>
          <w:rFonts w:asciiTheme="majorHAnsi" w:eastAsia="Fira Sans" w:hAnsiTheme="majorHAnsi" w:cstheme="majorHAnsi"/>
          <w:szCs w:val="20"/>
        </w:rPr>
        <w:t>Bildung umfasst</w:t>
      </w:r>
      <w:r w:rsidR="0050729E">
        <w:rPr>
          <w:rFonts w:asciiTheme="majorHAnsi" w:eastAsia="Fira Sans" w:hAnsiTheme="majorHAnsi" w:cstheme="majorHAnsi"/>
          <w:szCs w:val="20"/>
        </w:rPr>
        <w:t xml:space="preserve"> </w:t>
      </w:r>
      <w:r>
        <w:rPr>
          <w:rFonts w:asciiTheme="majorHAnsi" w:eastAsia="Fira Sans" w:hAnsiTheme="majorHAnsi" w:cstheme="majorHAnsi"/>
          <w:szCs w:val="20"/>
        </w:rPr>
        <w:t>zunehmend</w:t>
      </w:r>
      <w:r w:rsidR="00EA1895" w:rsidRPr="00D85060">
        <w:rPr>
          <w:rFonts w:asciiTheme="majorHAnsi" w:eastAsia="Fira Sans" w:hAnsiTheme="majorHAnsi" w:cstheme="majorHAnsi"/>
          <w:szCs w:val="20"/>
        </w:rPr>
        <w:t xml:space="preserve"> auch die Förderung sogenannter „Zukunftskompetenzen“. Darunter wird der Erwerb relevanter Kompetenzen für das spätere Berufsleben verstanden, aber noch zentraler: der Erwerb von Kompetenzen, die in einer immer komplexeren Welt notwendig sind, um mitgestalten, Probleme lösen und gesellschaftliche Verantwortung übernehmen zu können.</w:t>
      </w:r>
      <w:r w:rsidR="00EA1895">
        <w:rPr>
          <w:rFonts w:asciiTheme="majorHAnsi" w:eastAsia="Fira Sans" w:hAnsiTheme="majorHAnsi" w:cstheme="majorHAnsi"/>
          <w:szCs w:val="20"/>
        </w:rPr>
        <w:t xml:space="preserve"> </w:t>
      </w:r>
      <w:r w:rsidR="00EA1895" w:rsidRPr="00D85060">
        <w:rPr>
          <w:rFonts w:asciiTheme="majorHAnsi" w:eastAsia="Fira Sans" w:hAnsiTheme="majorHAnsi" w:cstheme="majorHAnsi"/>
          <w:szCs w:val="20"/>
        </w:rPr>
        <w:t xml:space="preserve">Dazu gehören zum Beispiel die Stärkung der Selbstwirksamkeit, das Wecken von Mut, Begeisterung und Neugierde, sowie die Förderung, aus Fehlern zu lernen. </w:t>
      </w:r>
      <w:r w:rsidR="00EA1895" w:rsidRPr="66EE32A6">
        <w:rPr>
          <w:rFonts w:asciiTheme="majorHAnsi" w:eastAsia="Fira Sans" w:hAnsiTheme="majorHAnsi" w:cstheme="majorBidi"/>
        </w:rPr>
        <w:t>Zu diesen 21</w:t>
      </w:r>
      <w:r w:rsidR="00EA1895" w:rsidRPr="66EE32A6">
        <w:rPr>
          <w:rFonts w:asciiTheme="majorHAnsi" w:eastAsia="Fira Sans" w:hAnsiTheme="majorHAnsi" w:cstheme="majorBidi"/>
          <w:vertAlign w:val="superscript"/>
        </w:rPr>
        <w:t>st</w:t>
      </w:r>
      <w:r w:rsidR="00EA1895" w:rsidRPr="66EE32A6">
        <w:rPr>
          <w:rFonts w:asciiTheme="majorHAnsi" w:eastAsia="Fira Sans" w:hAnsiTheme="majorHAnsi" w:cstheme="majorBidi"/>
        </w:rPr>
        <w:t xml:space="preserve"> Century Skills zählen</w:t>
      </w:r>
      <w:r w:rsidR="008647FB" w:rsidRPr="66EE32A6">
        <w:rPr>
          <w:rFonts w:asciiTheme="majorHAnsi" w:eastAsia="Fira Sans" w:hAnsiTheme="majorHAnsi" w:cstheme="majorBidi"/>
        </w:rPr>
        <w:t xml:space="preserve"> u.a.</w:t>
      </w:r>
      <w:r w:rsidR="00EA1895" w:rsidRPr="66EE32A6">
        <w:rPr>
          <w:rFonts w:asciiTheme="majorHAnsi" w:eastAsia="Fira Sans" w:hAnsiTheme="majorHAnsi" w:cstheme="majorBidi"/>
        </w:rPr>
        <w:t xml:space="preserve"> </w:t>
      </w:r>
      <w:r w:rsidR="00EA1895" w:rsidRPr="66EE32A6">
        <w:rPr>
          <w:b/>
          <w:bCs/>
        </w:rPr>
        <w:t>Kommunikation, Kooperation, Kritisches Denken, Problemlösungskompetenz</w:t>
      </w:r>
      <w:r w:rsidR="00EA1895">
        <w:t xml:space="preserve"> und</w:t>
      </w:r>
      <w:r w:rsidR="00EA1895" w:rsidRPr="66EE32A6">
        <w:rPr>
          <w:b/>
          <w:bCs/>
        </w:rPr>
        <w:t xml:space="preserve"> Kreativität</w:t>
      </w:r>
      <w:r w:rsidR="00EA1895">
        <w:t>.</w:t>
      </w:r>
    </w:p>
    <w:p w14:paraId="33BFE14A" w14:textId="77777777" w:rsidR="00EA1895" w:rsidRPr="00F02727" w:rsidRDefault="00EA1895" w:rsidP="00EA1895">
      <w:pPr>
        <w:jc w:val="both"/>
      </w:pPr>
    </w:p>
    <w:p w14:paraId="75201348" w14:textId="6BEC7727" w:rsidR="00070C4E" w:rsidRDefault="008C6EFD" w:rsidP="00DA10FD">
      <w:pPr>
        <w:pStyle w:val="berschrift2"/>
        <w:rPr>
          <w:rFonts w:eastAsia="Fira Sans"/>
        </w:rPr>
      </w:pPr>
      <w:r>
        <w:rPr>
          <w:rFonts w:eastAsia="Fira Sans"/>
        </w:rPr>
        <w:t>Erarbeitung und Festigung von Inhalten</w:t>
      </w:r>
    </w:p>
    <w:p w14:paraId="6517FE82" w14:textId="74BE95D8" w:rsidR="00E73A46" w:rsidRPr="00EA1895" w:rsidRDefault="00DA24EE" w:rsidP="00E73A46">
      <w:pPr>
        <w:jc w:val="both"/>
        <w:rPr>
          <w:rFonts w:asciiTheme="majorHAnsi" w:hAnsiTheme="majorHAnsi" w:cstheme="majorHAnsi"/>
          <w:szCs w:val="20"/>
        </w:rPr>
      </w:pPr>
      <w:r>
        <w:rPr>
          <w:rFonts w:asciiTheme="majorHAnsi" w:hAnsiTheme="majorHAnsi" w:cstheme="majorHAnsi"/>
          <w:szCs w:val="20"/>
        </w:rPr>
        <w:t xml:space="preserve">Die Erarbeitung oder Wiederholung von </w:t>
      </w:r>
      <w:r w:rsidR="008C6EFD">
        <w:rPr>
          <w:rFonts w:asciiTheme="majorHAnsi" w:hAnsiTheme="majorHAnsi" w:cstheme="majorHAnsi"/>
          <w:szCs w:val="20"/>
        </w:rPr>
        <w:t>Inhalte</w:t>
      </w:r>
      <w:r>
        <w:rPr>
          <w:rFonts w:asciiTheme="majorHAnsi" w:hAnsiTheme="majorHAnsi" w:cstheme="majorHAnsi"/>
          <w:szCs w:val="20"/>
        </w:rPr>
        <w:t xml:space="preserve">n steht bei „Escape Rooms“ zwar oft nicht an erster Stelle, im Schulkontext kann die spielerische Herangehensweise allerdings auch </w:t>
      </w:r>
      <w:r w:rsidR="001E3D20">
        <w:rPr>
          <w:rFonts w:asciiTheme="majorHAnsi" w:hAnsiTheme="majorHAnsi" w:cstheme="majorHAnsi"/>
          <w:szCs w:val="20"/>
        </w:rPr>
        <w:t>dafür genutzt werden.</w:t>
      </w:r>
    </w:p>
    <w:p w14:paraId="3F5A1F61" w14:textId="2A5C5882" w:rsidR="00237B87" w:rsidRPr="00237B87" w:rsidRDefault="00E73A46" w:rsidP="00EA1895">
      <w:pPr>
        <w:jc w:val="both"/>
        <w:rPr>
          <w:rFonts w:asciiTheme="majorHAnsi" w:hAnsiTheme="majorHAnsi" w:cstheme="majorHAnsi"/>
          <w:szCs w:val="20"/>
        </w:rPr>
      </w:pPr>
      <w:r w:rsidRPr="00EA1895">
        <w:rPr>
          <w:rFonts w:asciiTheme="majorHAnsi" w:hAnsiTheme="majorHAnsi" w:cstheme="majorHAnsi"/>
          <w:szCs w:val="20"/>
        </w:rPr>
        <w:t xml:space="preserve">Die Aufbereitung stellt </w:t>
      </w:r>
      <w:r w:rsidR="00D477B2" w:rsidRPr="00EA1895">
        <w:rPr>
          <w:rFonts w:asciiTheme="majorHAnsi" w:hAnsiTheme="majorHAnsi" w:cstheme="majorHAnsi"/>
          <w:szCs w:val="20"/>
        </w:rPr>
        <w:t>den</w:t>
      </w:r>
      <w:r w:rsidR="00703924" w:rsidRPr="00EA1895">
        <w:rPr>
          <w:rFonts w:asciiTheme="majorHAnsi" w:hAnsiTheme="majorHAnsi" w:cstheme="majorHAnsi"/>
          <w:szCs w:val="20"/>
        </w:rPr>
        <w:t xml:space="preserve"> spielerischen Charakter in</w:t>
      </w:r>
      <w:r w:rsidRPr="00EA1895">
        <w:rPr>
          <w:rFonts w:asciiTheme="majorHAnsi" w:hAnsiTheme="majorHAnsi" w:cstheme="majorHAnsi"/>
          <w:szCs w:val="20"/>
        </w:rPr>
        <w:t xml:space="preserve"> den Mittelpunkt und ermöglicht einen neuen Zugang auf die Reproduktion gelernter Inhalte. Durch das Arbeiten in Teams steht dabei meist nicht das Wissen des Einzelnen im Mittelpunkt, sondern jenes der Gruppe.</w:t>
      </w:r>
    </w:p>
    <w:p w14:paraId="642F1816" w14:textId="0BA031DA" w:rsidR="005743AB" w:rsidRDefault="005743AB" w:rsidP="005743AB">
      <w:pPr>
        <w:rPr>
          <w:rFonts w:ascii="Fira Sans" w:eastAsia="Fira Sans" w:hAnsi="Fira Sans" w:cs="Fira Sans"/>
          <w:sz w:val="24"/>
        </w:rPr>
      </w:pPr>
    </w:p>
    <w:p w14:paraId="1BA54081" w14:textId="4E018F89" w:rsidR="00EA0B88" w:rsidRPr="002A78E7" w:rsidRDefault="00EA0B88" w:rsidP="00DA10FD">
      <w:pPr>
        <w:pStyle w:val="berschrift2"/>
        <w:rPr>
          <w:rFonts w:eastAsia="Fira Sans"/>
        </w:rPr>
      </w:pPr>
      <w:r w:rsidRPr="002A78E7">
        <w:rPr>
          <w:rFonts w:eastAsia="Fira Sans"/>
        </w:rPr>
        <w:t>Einsatzempfehlung</w:t>
      </w:r>
    </w:p>
    <w:p w14:paraId="16E9B1C7" w14:textId="7165CCE3" w:rsidR="00C25917" w:rsidRPr="00F5466F" w:rsidRDefault="004A27E0" w:rsidP="004A27E0">
      <w:pPr>
        <w:jc w:val="both"/>
        <w:rPr>
          <w:rFonts w:asciiTheme="majorHAnsi" w:eastAsia="Fira Sans" w:hAnsiTheme="majorHAnsi" w:cstheme="majorHAnsi"/>
        </w:rPr>
      </w:pPr>
      <w:r>
        <w:rPr>
          <w:rFonts w:asciiTheme="majorHAnsi" w:eastAsia="Fira Sans" w:hAnsiTheme="majorHAnsi" w:cstheme="majorHAnsi"/>
          <w:szCs w:val="20"/>
        </w:rPr>
        <w:t xml:space="preserve">Alle notwendigen Materialien sowie zusätzliche Erklärungen sind in dieser Unterrichtsplanung enthalten. </w:t>
      </w:r>
      <w:r>
        <w:t xml:space="preserve">Vor Beginn des </w:t>
      </w:r>
      <w:r w:rsidR="00C22E5A">
        <w:t>„</w:t>
      </w:r>
      <w:r>
        <w:t>Escape Rooms</w:t>
      </w:r>
      <w:r w:rsidR="00C22E5A">
        <w:t>“</w:t>
      </w:r>
      <w:r>
        <w:t xml:space="preserve"> sollten sich die </w:t>
      </w:r>
      <w:proofErr w:type="gramStart"/>
      <w:r>
        <w:t>Lehrer:innen</w:t>
      </w:r>
      <w:proofErr w:type="gramEnd"/>
      <w:r>
        <w:t xml:space="preserve"> mit den Spielregeln und Materialien vertraut machen, um einen reibungslosen Ablauf des Spiels zu ermöglichen.</w:t>
      </w:r>
      <w:r>
        <w:rPr>
          <w:rFonts w:asciiTheme="majorHAnsi" w:eastAsia="Fira Sans" w:hAnsiTheme="majorHAnsi" w:cstheme="majorHAnsi"/>
          <w:szCs w:val="20"/>
        </w:rPr>
        <w:t xml:space="preserve"> </w:t>
      </w:r>
      <w:r w:rsidR="00EA0B88" w:rsidRPr="0014743C">
        <w:rPr>
          <w:rFonts w:asciiTheme="majorHAnsi" w:eastAsia="Fira Sans" w:hAnsiTheme="majorHAnsi" w:cstheme="majorHAnsi"/>
        </w:rPr>
        <w:t xml:space="preserve">Dieser </w:t>
      </w:r>
      <w:r w:rsidR="00C22E5A">
        <w:rPr>
          <w:rFonts w:asciiTheme="majorHAnsi" w:eastAsia="Fira Sans" w:hAnsiTheme="majorHAnsi" w:cstheme="majorHAnsi"/>
        </w:rPr>
        <w:t>„</w:t>
      </w:r>
      <w:r w:rsidR="00EA0B88" w:rsidRPr="0014743C">
        <w:rPr>
          <w:rFonts w:asciiTheme="majorHAnsi" w:eastAsia="Fira Sans" w:hAnsiTheme="majorHAnsi" w:cstheme="majorHAnsi"/>
        </w:rPr>
        <w:t>Escape Room</w:t>
      </w:r>
      <w:r w:rsidR="00C22E5A">
        <w:rPr>
          <w:rFonts w:asciiTheme="majorHAnsi" w:eastAsia="Fira Sans" w:hAnsiTheme="majorHAnsi" w:cstheme="majorHAnsi"/>
        </w:rPr>
        <w:t>“</w:t>
      </w:r>
      <w:r w:rsidR="00EA0B88" w:rsidRPr="0014743C">
        <w:rPr>
          <w:rFonts w:asciiTheme="majorHAnsi" w:eastAsia="Fira Sans" w:hAnsiTheme="majorHAnsi" w:cstheme="majorHAnsi"/>
        </w:rPr>
        <w:t xml:space="preserve"> sollte</w:t>
      </w:r>
      <w:r w:rsidR="0014743C" w:rsidRPr="0014743C">
        <w:rPr>
          <w:rFonts w:asciiTheme="majorHAnsi" w:eastAsia="Fira Sans" w:hAnsiTheme="majorHAnsi" w:cstheme="majorHAnsi"/>
        </w:rPr>
        <w:t xml:space="preserve"> – wenn möglich – unbedingt</w:t>
      </w:r>
      <w:r w:rsidR="00EA0B88" w:rsidRPr="0014743C">
        <w:rPr>
          <w:rFonts w:asciiTheme="majorHAnsi" w:eastAsia="Fira Sans" w:hAnsiTheme="majorHAnsi" w:cstheme="majorHAnsi"/>
        </w:rPr>
        <w:t xml:space="preserve"> </w:t>
      </w:r>
      <w:r w:rsidR="002A78E7" w:rsidRPr="0014743C">
        <w:rPr>
          <w:rFonts w:asciiTheme="majorHAnsi" w:eastAsia="Fira Sans" w:hAnsiTheme="majorHAnsi" w:cstheme="majorHAnsi"/>
        </w:rPr>
        <w:t>in einer geblockten Doppelstunde stattfinden, u</w:t>
      </w:r>
      <w:r w:rsidR="0014743C" w:rsidRPr="0014743C">
        <w:rPr>
          <w:rFonts w:asciiTheme="majorHAnsi" w:eastAsia="Fira Sans" w:hAnsiTheme="majorHAnsi" w:cstheme="majorHAnsi"/>
        </w:rPr>
        <w:t>m das Spiel ausreichend vorbereiten, durchführen und nachbereiten zu können.</w:t>
      </w:r>
      <w:r w:rsidR="00E64998">
        <w:rPr>
          <w:rFonts w:asciiTheme="majorHAnsi" w:eastAsia="Fira Sans" w:hAnsiTheme="majorHAnsi" w:cstheme="majorHAnsi"/>
        </w:rPr>
        <w:t xml:space="preserve"> </w:t>
      </w:r>
      <w:r w:rsidR="00E64998">
        <w:t xml:space="preserve">Zudem wäre es von Vorteil, wenn </w:t>
      </w:r>
      <w:proofErr w:type="spellStart"/>
      <w:proofErr w:type="gramStart"/>
      <w:r w:rsidR="00E64998">
        <w:t>ein</w:t>
      </w:r>
      <w:r w:rsidR="002344A3">
        <w:t>:</w:t>
      </w:r>
      <w:r w:rsidR="00E64998">
        <w:t>e</w:t>
      </w:r>
      <w:proofErr w:type="spellEnd"/>
      <w:proofErr w:type="gramEnd"/>
      <w:r w:rsidR="00E64998">
        <w:t xml:space="preserve"> </w:t>
      </w:r>
      <w:proofErr w:type="spellStart"/>
      <w:r w:rsidR="00E64998">
        <w:t>zweite</w:t>
      </w:r>
      <w:r w:rsidR="002344A3">
        <w:t>:r</w:t>
      </w:r>
      <w:proofErr w:type="spellEnd"/>
      <w:r w:rsidR="00E64998">
        <w:t xml:space="preserve"> </w:t>
      </w:r>
      <w:proofErr w:type="spellStart"/>
      <w:r w:rsidR="002C5CC6">
        <w:t>Lehrer</w:t>
      </w:r>
      <w:r w:rsidR="002344A3">
        <w:t>:</w:t>
      </w:r>
      <w:r w:rsidR="002C5CC6">
        <w:t>in</w:t>
      </w:r>
      <w:proofErr w:type="spellEnd"/>
      <w:r w:rsidR="002C5CC6">
        <w:t xml:space="preserve"> </w:t>
      </w:r>
      <w:r w:rsidR="00E64998">
        <w:t xml:space="preserve">unterstützend zur Seite steht, um die </w:t>
      </w:r>
      <w:r w:rsidR="00422A2C">
        <w:t xml:space="preserve">spielenden </w:t>
      </w:r>
      <w:r w:rsidR="00E64998">
        <w:t>Teams bei Bedarf betreuen zu können.</w:t>
      </w:r>
    </w:p>
    <w:p w14:paraId="5D97C055" w14:textId="2C6E7984" w:rsidR="009B6EC2" w:rsidRPr="00E97E72" w:rsidRDefault="009B6EC2" w:rsidP="009C467A">
      <w:pPr>
        <w:sectPr w:rsidR="009B6EC2" w:rsidRPr="00E97E72" w:rsidSect="0005272C">
          <w:headerReference w:type="default" r:id="rId24"/>
          <w:footerReference w:type="default" r:id="rId25"/>
          <w:headerReference w:type="first" r:id="rId26"/>
          <w:footerReference w:type="first" r:id="rId27"/>
          <w:pgSz w:w="11900" w:h="16840"/>
          <w:pgMar w:top="1802" w:right="1417" w:bottom="1134" w:left="1417" w:header="850" w:footer="680" w:gutter="0"/>
          <w:cols w:space="708"/>
          <w:titlePg/>
          <w:docGrid w:linePitch="360"/>
        </w:sectPr>
      </w:pPr>
      <w:bookmarkStart w:id="8" w:name="_Toc100773920"/>
      <w:bookmarkStart w:id="9" w:name="_Toc100774008"/>
      <w:bookmarkStart w:id="10" w:name="_Toc100774116"/>
      <w:bookmarkStart w:id="11" w:name="_Toc101436017"/>
    </w:p>
    <w:p w14:paraId="21BA5FC9" w14:textId="47C35AFB" w:rsidR="003E06DE" w:rsidRDefault="001856CE" w:rsidP="001856CE">
      <w:pPr>
        <w:pStyle w:val="berschrift1"/>
      </w:pPr>
      <w:bookmarkStart w:id="12" w:name="_Toc143530735"/>
      <w:bookmarkStart w:id="13" w:name="_Toc143587156"/>
      <w:r>
        <w:lastRenderedPageBreak/>
        <w:t>Umsetzungsvorschlag</w:t>
      </w:r>
      <w:bookmarkEnd w:id="8"/>
      <w:bookmarkEnd w:id="9"/>
      <w:bookmarkEnd w:id="10"/>
      <w:bookmarkEnd w:id="11"/>
      <w:bookmarkEnd w:id="12"/>
      <w:r w:rsidR="00263ABE">
        <w:t xml:space="preserve"> &amp; Material</w:t>
      </w:r>
      <w:bookmarkEnd w:id="13"/>
    </w:p>
    <w:p w14:paraId="05F972DF" w14:textId="777420DD" w:rsidR="005950C6" w:rsidRDefault="005950C6" w:rsidP="005950C6"/>
    <w:tbl>
      <w:tblPr>
        <w:tblStyle w:val="Gitternetztabelle4Akzent4"/>
        <w:tblpPr w:leftFromText="141" w:rightFromText="141" w:vertAnchor="text" w:horzAnchor="margin" w:tblpY="41"/>
        <w:tblW w:w="0" w:type="auto"/>
        <w:tblLayout w:type="fixed"/>
        <w:tblCellMar>
          <w:top w:w="170" w:type="dxa"/>
          <w:left w:w="170" w:type="dxa"/>
          <w:bottom w:w="170" w:type="dxa"/>
          <w:right w:w="170" w:type="dxa"/>
        </w:tblCellMar>
        <w:tblLook w:val="04A0" w:firstRow="1" w:lastRow="0" w:firstColumn="1" w:lastColumn="0" w:noHBand="0" w:noVBand="1"/>
      </w:tblPr>
      <w:tblGrid>
        <w:gridCol w:w="697"/>
        <w:gridCol w:w="2275"/>
        <w:gridCol w:w="3402"/>
        <w:gridCol w:w="1985"/>
        <w:gridCol w:w="6203"/>
      </w:tblGrid>
      <w:tr w:rsidR="00914EBA" w:rsidRPr="00562F2E" w14:paraId="3B4A95BB" w14:textId="77777777" w:rsidTr="092DB9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2" w:type="dxa"/>
            <w:gridSpan w:val="5"/>
          </w:tcPr>
          <w:p w14:paraId="4DB8881D" w14:textId="3CA233F0" w:rsidR="00914EBA" w:rsidRPr="00562F2E" w:rsidRDefault="00914EBA" w:rsidP="00914EBA">
            <w:pPr>
              <w:rPr>
                <w:color w:val="303059" w:themeColor="accent3"/>
              </w:rPr>
            </w:pPr>
            <w:r w:rsidRPr="00562F2E">
              <w:rPr>
                <w:color w:val="303059" w:themeColor="accent3"/>
              </w:rPr>
              <w:t>1.</w:t>
            </w:r>
            <w:r w:rsidR="00D77623">
              <w:rPr>
                <w:color w:val="303059" w:themeColor="accent3"/>
              </w:rPr>
              <w:t xml:space="preserve"> </w:t>
            </w:r>
            <w:r w:rsidR="00CF5FEE">
              <w:rPr>
                <w:color w:val="303059" w:themeColor="accent3"/>
              </w:rPr>
              <w:t>+</w:t>
            </w:r>
            <w:r w:rsidR="00D77623">
              <w:rPr>
                <w:color w:val="303059" w:themeColor="accent3"/>
              </w:rPr>
              <w:t xml:space="preserve"> </w:t>
            </w:r>
            <w:r w:rsidR="00CF5FEE">
              <w:rPr>
                <w:color w:val="303059" w:themeColor="accent3"/>
              </w:rPr>
              <w:t>2.</w:t>
            </w:r>
            <w:r w:rsidRPr="00562F2E">
              <w:rPr>
                <w:color w:val="303059" w:themeColor="accent3"/>
              </w:rPr>
              <w:t xml:space="preserve"> Unterrichtsstunde: </w:t>
            </w:r>
            <w:r w:rsidR="00CF5FEE">
              <w:rPr>
                <w:color w:val="303059" w:themeColor="accent3"/>
              </w:rPr>
              <w:t>Escape Room</w:t>
            </w:r>
          </w:p>
        </w:tc>
      </w:tr>
      <w:tr w:rsidR="009C467A" w:rsidRPr="00562F2E" w14:paraId="7863920B"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375EEE91" w14:textId="77777777" w:rsidR="00914EBA" w:rsidRPr="00562F2E" w:rsidRDefault="00914EBA" w:rsidP="00914EBA">
            <w:pPr>
              <w:jc w:val="center"/>
              <w:rPr>
                <w:color w:val="303059" w:themeColor="accent3"/>
              </w:rPr>
            </w:pPr>
            <w:r w:rsidRPr="00562F2E">
              <w:rPr>
                <w:color w:val="303059" w:themeColor="accent3"/>
              </w:rPr>
              <w:t>Zeit</w:t>
            </w:r>
          </w:p>
        </w:tc>
        <w:tc>
          <w:tcPr>
            <w:tcW w:w="2275" w:type="dxa"/>
          </w:tcPr>
          <w:p w14:paraId="4FF2FD07" w14:textId="7777777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Thema</w:t>
            </w:r>
          </w:p>
        </w:tc>
        <w:tc>
          <w:tcPr>
            <w:tcW w:w="3402" w:type="dxa"/>
          </w:tcPr>
          <w:p w14:paraId="37E1D2E8" w14:textId="7777777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Ablauf</w:t>
            </w:r>
          </w:p>
        </w:tc>
        <w:tc>
          <w:tcPr>
            <w:tcW w:w="1985" w:type="dxa"/>
          </w:tcPr>
          <w:p w14:paraId="6D64CE31" w14:textId="7D67B557"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Material</w:t>
            </w:r>
          </w:p>
        </w:tc>
        <w:tc>
          <w:tcPr>
            <w:tcW w:w="6203" w:type="dxa"/>
          </w:tcPr>
          <w:p w14:paraId="4F472BAE" w14:textId="6406BB95" w:rsidR="00914EBA" w:rsidRPr="00562F2E" w:rsidRDefault="00914EBA" w:rsidP="00914EBA">
            <w:pPr>
              <w:cnfStyle w:val="000000100000" w:firstRow="0" w:lastRow="0" w:firstColumn="0" w:lastColumn="0" w:oddVBand="0" w:evenVBand="0" w:oddHBand="1" w:evenHBand="0" w:firstRowFirstColumn="0" w:firstRowLastColumn="0" w:lastRowFirstColumn="0" w:lastRowLastColumn="0"/>
              <w:rPr>
                <w:b/>
                <w:bCs/>
                <w:color w:val="303059" w:themeColor="accent3"/>
              </w:rPr>
            </w:pPr>
            <w:r w:rsidRPr="00562F2E">
              <w:rPr>
                <w:b/>
                <w:bCs/>
                <w:color w:val="303059" w:themeColor="accent3"/>
              </w:rPr>
              <w:t>Hinweise</w:t>
            </w:r>
          </w:p>
        </w:tc>
      </w:tr>
      <w:tr w:rsidR="00AC6C53" w:rsidRPr="000E1CD0" w14:paraId="2DBA06E6"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79637F50" w14:textId="259E691D" w:rsidR="00AC6C53" w:rsidRPr="00D2420E" w:rsidRDefault="00F22FF8" w:rsidP="007713E5">
            <w:pPr>
              <w:spacing w:line="276" w:lineRule="auto"/>
              <w:jc w:val="center"/>
              <w:rPr>
                <w:b w:val="0"/>
                <w:bCs w:val="0"/>
                <w:szCs w:val="20"/>
              </w:rPr>
            </w:pPr>
            <w:r>
              <w:rPr>
                <w:b w:val="0"/>
                <w:bCs w:val="0"/>
                <w:szCs w:val="20"/>
              </w:rPr>
              <w:t>–</w:t>
            </w:r>
          </w:p>
        </w:tc>
        <w:tc>
          <w:tcPr>
            <w:tcW w:w="2275" w:type="dxa"/>
          </w:tcPr>
          <w:p w14:paraId="79182788" w14:textId="656BE66E" w:rsidR="00AC6C53" w:rsidRPr="00D2420E" w:rsidRDefault="00AC6C53"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D2420E">
              <w:rPr>
                <w:b/>
                <w:bCs/>
                <w:szCs w:val="20"/>
              </w:rPr>
              <w:t>Vorbereitung für L</w:t>
            </w:r>
            <w:r w:rsidR="00EE0BF3" w:rsidRPr="00D2420E">
              <w:rPr>
                <w:rStyle w:val="Funotenzeichen"/>
                <w:b/>
                <w:bCs/>
                <w:szCs w:val="20"/>
              </w:rPr>
              <w:footnoteReference w:id="2"/>
            </w:r>
          </w:p>
        </w:tc>
        <w:tc>
          <w:tcPr>
            <w:tcW w:w="3402" w:type="dxa"/>
          </w:tcPr>
          <w:p w14:paraId="57DE4A08" w14:textId="425E20F0" w:rsidR="00B60EFC" w:rsidRDefault="00B60EFC"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b/>
                <w:bCs/>
                <w:szCs w:val="20"/>
              </w:rPr>
              <w:t>Vorbereitung</w:t>
            </w:r>
          </w:p>
          <w:p w14:paraId="2EB175D5" w14:textId="546C3FF4" w:rsidR="00A80AD0" w:rsidRPr="00D2420E" w:rsidRDefault="007D794C"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Mithilfe der Materialien bereitet sich L auf den Einsatz des Escape Rooms vor</w:t>
            </w:r>
            <w:r w:rsidR="004A27E0" w:rsidRPr="00D2420E">
              <w:rPr>
                <w:szCs w:val="20"/>
              </w:rPr>
              <w:t xml:space="preserve"> und baut das Spiel auf.</w:t>
            </w:r>
          </w:p>
        </w:tc>
        <w:tc>
          <w:tcPr>
            <w:tcW w:w="1985" w:type="dxa"/>
          </w:tcPr>
          <w:p w14:paraId="73385E2D" w14:textId="4ECE633F" w:rsidR="00EF2837" w:rsidRPr="006C0684" w:rsidRDefault="00122A3A" w:rsidP="00914EBA">
            <w:pPr>
              <w:spacing w:line="276" w:lineRule="auto"/>
              <w:cnfStyle w:val="000000000000" w:firstRow="0" w:lastRow="0" w:firstColumn="0" w:lastColumn="0" w:oddVBand="0" w:evenVBand="0" w:oddHBand="0" w:evenHBand="0" w:firstRowFirstColumn="0" w:firstRowLastColumn="0" w:lastRowFirstColumn="0" w:lastRowLastColumn="0"/>
              <w:rPr>
                <w:bCs/>
                <w:szCs w:val="20"/>
              </w:rPr>
            </w:pPr>
            <w:r w:rsidRPr="006C0684">
              <w:rPr>
                <w:bCs/>
                <w:szCs w:val="20"/>
              </w:rPr>
              <w:t>M1</w:t>
            </w:r>
            <w:r w:rsidR="006C0684">
              <w:rPr>
                <w:bCs/>
                <w:szCs w:val="20"/>
              </w:rPr>
              <w:t xml:space="preserve"> – </w:t>
            </w:r>
            <w:r w:rsidR="00EE4FBB" w:rsidRPr="006C0684">
              <w:rPr>
                <w:bCs/>
                <w:szCs w:val="20"/>
              </w:rPr>
              <w:t>Spielanleitung</w:t>
            </w:r>
            <w:r w:rsidR="00A35AC1">
              <w:rPr>
                <w:bCs/>
                <w:szCs w:val="20"/>
              </w:rPr>
              <w:t xml:space="preserve">, </w:t>
            </w:r>
            <w:hyperlink r:id="rId28" w:history="1">
              <w:r w:rsidR="00A35AC1" w:rsidRPr="00273B3C">
                <w:rPr>
                  <w:rStyle w:val="Hyperlink"/>
                  <w:bCs/>
                  <w:szCs w:val="20"/>
                </w:rPr>
                <w:t>PPT</w:t>
              </w:r>
            </w:hyperlink>
            <w:r w:rsidR="00A35AC1">
              <w:rPr>
                <w:bCs/>
                <w:szCs w:val="20"/>
              </w:rPr>
              <w:t xml:space="preserve"> (Folie 3)</w:t>
            </w:r>
          </w:p>
          <w:p w14:paraId="239ED60D" w14:textId="4BCC9626" w:rsidR="00AC6C53" w:rsidRPr="006C0684" w:rsidRDefault="00CD59AA" w:rsidP="00245BD6">
            <w:pPr>
              <w:spacing w:before="120" w:line="276" w:lineRule="auto"/>
              <w:cnfStyle w:val="000000000000" w:firstRow="0" w:lastRow="0" w:firstColumn="0" w:lastColumn="0" w:oddVBand="0" w:evenVBand="0" w:oddHBand="0" w:evenHBand="0" w:firstRowFirstColumn="0" w:firstRowLastColumn="0" w:lastRowFirstColumn="0" w:lastRowLastColumn="0"/>
              <w:rPr>
                <w:bCs/>
                <w:szCs w:val="20"/>
              </w:rPr>
            </w:pPr>
            <w:r w:rsidRPr="006C0684">
              <w:rPr>
                <w:bCs/>
                <w:szCs w:val="20"/>
              </w:rPr>
              <w:t>M2</w:t>
            </w:r>
            <w:r w:rsidR="006C0684">
              <w:rPr>
                <w:bCs/>
                <w:szCs w:val="20"/>
              </w:rPr>
              <w:t xml:space="preserve"> –</w:t>
            </w:r>
            <w:r w:rsidR="00FD71FC" w:rsidRPr="006C0684">
              <w:rPr>
                <w:bCs/>
                <w:szCs w:val="20"/>
              </w:rPr>
              <w:t xml:space="preserve"> </w:t>
            </w:r>
            <w:r w:rsidR="00233D5C" w:rsidRPr="006C0684">
              <w:rPr>
                <w:bCs/>
                <w:szCs w:val="20"/>
              </w:rPr>
              <w:t>Heraus</w:t>
            </w:r>
            <w:r w:rsidR="00EE0BF3" w:rsidRPr="006C0684">
              <w:rPr>
                <w:bCs/>
                <w:szCs w:val="20"/>
              </w:rPr>
              <w:t>-</w:t>
            </w:r>
            <w:r w:rsidR="00233D5C" w:rsidRPr="006C0684">
              <w:rPr>
                <w:bCs/>
                <w:szCs w:val="20"/>
              </w:rPr>
              <w:t>forderungen</w:t>
            </w:r>
            <w:r w:rsidRPr="006C0684">
              <w:rPr>
                <w:bCs/>
                <w:szCs w:val="20"/>
              </w:rPr>
              <w:t xml:space="preserve"> des Escape Rooms</w:t>
            </w:r>
          </w:p>
          <w:p w14:paraId="690235BB" w14:textId="6E8DFDB2" w:rsidR="004B7BF6" w:rsidRPr="00D2420E" w:rsidRDefault="00B50C98" w:rsidP="00245BD6">
            <w:pPr>
              <w:spacing w:before="120" w:line="276" w:lineRule="auto"/>
              <w:cnfStyle w:val="000000000000" w:firstRow="0" w:lastRow="0" w:firstColumn="0" w:lastColumn="0" w:oddVBand="0" w:evenVBand="0" w:oddHBand="0" w:evenHBand="0" w:firstRowFirstColumn="0" w:firstRowLastColumn="0" w:lastRowFirstColumn="0" w:lastRowLastColumn="0"/>
              <w:rPr>
                <w:b/>
                <w:szCs w:val="20"/>
              </w:rPr>
            </w:pPr>
            <w:r w:rsidRPr="006C0684">
              <w:rPr>
                <w:bCs/>
                <w:szCs w:val="20"/>
              </w:rPr>
              <w:t xml:space="preserve">Materialien für den </w:t>
            </w:r>
            <w:r w:rsidRPr="003F63D2">
              <w:rPr>
                <w:bCs/>
                <w:szCs w:val="20"/>
              </w:rPr>
              <w:t>Escape Room</w:t>
            </w:r>
            <w:r w:rsidR="00FD71FC" w:rsidRPr="003F63D2">
              <w:rPr>
                <w:bCs/>
                <w:szCs w:val="20"/>
              </w:rPr>
              <w:t xml:space="preserve"> (M5-M</w:t>
            </w:r>
            <w:r w:rsidR="006A0BF0" w:rsidRPr="003F63D2">
              <w:rPr>
                <w:bCs/>
                <w:szCs w:val="20"/>
              </w:rPr>
              <w:t xml:space="preserve">9, </w:t>
            </w:r>
            <w:r w:rsidR="00FD71FC" w:rsidRPr="003F63D2">
              <w:rPr>
                <w:bCs/>
                <w:szCs w:val="20"/>
              </w:rPr>
              <w:t>aufgelistet in M3)</w:t>
            </w:r>
            <w:r w:rsidR="00FD71FC" w:rsidRPr="00D2420E">
              <w:rPr>
                <w:b/>
                <w:szCs w:val="20"/>
              </w:rPr>
              <w:t xml:space="preserve"> </w:t>
            </w:r>
          </w:p>
        </w:tc>
        <w:tc>
          <w:tcPr>
            <w:tcW w:w="6203" w:type="dxa"/>
          </w:tcPr>
          <w:p w14:paraId="09D63B9F" w14:textId="3710E32A" w:rsidR="00CD59AA" w:rsidRPr="00D2420E" w:rsidRDefault="00CD59AA" w:rsidP="00914EBA">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Folgende</w:t>
            </w:r>
            <w:r w:rsidR="00A838A8" w:rsidRPr="00D2420E">
              <w:rPr>
                <w:szCs w:val="20"/>
              </w:rPr>
              <w:t xml:space="preserve"> Vorbereitungen</w:t>
            </w:r>
            <w:r w:rsidR="00A57D2C" w:rsidRPr="00D2420E">
              <w:rPr>
                <w:szCs w:val="20"/>
              </w:rPr>
              <w:t xml:space="preserve"> </w:t>
            </w:r>
            <w:r w:rsidR="009965F7" w:rsidRPr="00D2420E">
              <w:rPr>
                <w:szCs w:val="20"/>
              </w:rPr>
              <w:t>sind vor Start des Spiel</w:t>
            </w:r>
            <w:r w:rsidR="00656BC1" w:rsidRPr="00D2420E">
              <w:rPr>
                <w:szCs w:val="20"/>
              </w:rPr>
              <w:t>s</w:t>
            </w:r>
            <w:r w:rsidR="009965F7" w:rsidRPr="00D2420E">
              <w:rPr>
                <w:szCs w:val="20"/>
              </w:rPr>
              <w:t xml:space="preserve"> von L zu</w:t>
            </w:r>
            <w:r w:rsidR="00A57D2C" w:rsidRPr="00D2420E">
              <w:rPr>
                <w:szCs w:val="20"/>
              </w:rPr>
              <w:t xml:space="preserve"> </w:t>
            </w:r>
            <w:r w:rsidR="007E7FFD" w:rsidRPr="00D2420E">
              <w:rPr>
                <w:szCs w:val="20"/>
              </w:rPr>
              <w:t>treffen</w:t>
            </w:r>
            <w:r w:rsidR="00A838A8" w:rsidRPr="00D2420E">
              <w:rPr>
                <w:szCs w:val="20"/>
              </w:rPr>
              <w:t>:</w:t>
            </w:r>
          </w:p>
          <w:p w14:paraId="1789FAC1" w14:textId="0B6BEEBA" w:rsidR="004A7D1D" w:rsidRPr="00D2420E" w:rsidRDefault="004A7D1D"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D2420E">
              <w:rPr>
                <w:szCs w:val="20"/>
              </w:rPr>
              <w:t>Spielregeln durchlesen</w:t>
            </w:r>
            <w:r w:rsidR="002E05E4" w:rsidRPr="00D2420E">
              <w:rPr>
                <w:szCs w:val="20"/>
              </w:rPr>
              <w:t xml:space="preserve"> und sich mit dem Escape Room </w:t>
            </w:r>
            <w:r w:rsidR="008F006E" w:rsidRPr="00D2420E">
              <w:rPr>
                <w:szCs w:val="20"/>
              </w:rPr>
              <w:t>vertraut machen</w:t>
            </w:r>
            <w:r w:rsidR="00EE0BF3" w:rsidRPr="00D2420E">
              <w:rPr>
                <w:szCs w:val="20"/>
              </w:rPr>
              <w:t xml:space="preserve"> (M1, M2)</w:t>
            </w:r>
          </w:p>
          <w:p w14:paraId="50D037BD" w14:textId="3AD575C2" w:rsidR="00CA3B9E" w:rsidRPr="003F63D2" w:rsidRDefault="744208F8"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pPr>
            <w:r>
              <w:t>Vollständigkeit der</w:t>
            </w:r>
            <w:r w:rsidR="4546FD4B">
              <w:t xml:space="preserve"> Materialien überprüfen: Inhalt d</w:t>
            </w:r>
            <w:r w:rsidR="00A136BD">
              <w:t>er Box</w:t>
            </w:r>
            <w:r w:rsidR="4546FD4B">
              <w:t xml:space="preserve">, </w:t>
            </w:r>
            <w:r w:rsidR="21850E0C">
              <w:t>benötigte</w:t>
            </w:r>
            <w:r>
              <w:t xml:space="preserve"> Materialien</w:t>
            </w:r>
            <w:r w:rsidR="4546FD4B">
              <w:t xml:space="preserve"> und optionale Zusatzmaterialien (siehe M1</w:t>
            </w:r>
            <w:r w:rsidR="67C9AF59">
              <w:t xml:space="preserve"> und M3, </w:t>
            </w:r>
            <w:r w:rsidR="77D7F6AA">
              <w:t>optional M</w:t>
            </w:r>
            <w:r w:rsidR="00221489">
              <w:t>10 und M11</w:t>
            </w:r>
            <w:r w:rsidR="4546FD4B">
              <w:t>)</w:t>
            </w:r>
          </w:p>
          <w:p w14:paraId="4D6B7338" w14:textId="3072795D" w:rsidR="00422A2C" w:rsidRPr="003F63D2" w:rsidRDefault="00C36C71"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Schlosskombination</w:t>
            </w:r>
            <w:r w:rsidR="00306394" w:rsidRPr="003F63D2">
              <w:rPr>
                <w:szCs w:val="20"/>
              </w:rPr>
              <w:t xml:space="preserve">en der drei Schlösser mit Zahlencode (Schlösser </w:t>
            </w:r>
            <w:r w:rsidR="0085531F" w:rsidRPr="003F63D2">
              <w:rPr>
                <w:szCs w:val="20"/>
              </w:rPr>
              <w:t xml:space="preserve">für Herausforderungen </w:t>
            </w:r>
            <w:r w:rsidR="00FD71FC" w:rsidRPr="003F63D2">
              <w:rPr>
                <w:szCs w:val="20"/>
              </w:rPr>
              <w:t xml:space="preserve">1, 2 und </w:t>
            </w:r>
            <w:r w:rsidR="00306394" w:rsidRPr="003F63D2">
              <w:rPr>
                <w:szCs w:val="20"/>
              </w:rPr>
              <w:t>4) einstellen bzw. deren Richtigkeit</w:t>
            </w:r>
            <w:r w:rsidRPr="003F63D2">
              <w:rPr>
                <w:szCs w:val="20"/>
              </w:rPr>
              <w:t xml:space="preserve"> überprüfen</w:t>
            </w:r>
          </w:p>
          <w:p w14:paraId="5689F0C0" w14:textId="0490A3BF" w:rsidR="004A7D1D" w:rsidRPr="003F63D2" w:rsidRDefault="00306394"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Schlüssel von Schloss</w:t>
            </w:r>
            <w:r w:rsidR="0085531F" w:rsidRPr="003F63D2">
              <w:rPr>
                <w:szCs w:val="20"/>
              </w:rPr>
              <w:t xml:space="preserve"> für Herausforderung </w:t>
            </w:r>
            <w:r w:rsidR="00706D71" w:rsidRPr="003F63D2">
              <w:rPr>
                <w:szCs w:val="20"/>
              </w:rPr>
              <w:t>3</w:t>
            </w:r>
            <w:r w:rsidR="0085531F" w:rsidRPr="003F63D2">
              <w:rPr>
                <w:szCs w:val="20"/>
              </w:rPr>
              <w:t xml:space="preserve"> abnehmen und </w:t>
            </w:r>
            <w:r w:rsidR="00A439D0" w:rsidRPr="003F63D2">
              <w:rPr>
                <w:szCs w:val="20"/>
              </w:rPr>
              <w:t>separat</w:t>
            </w:r>
            <w:r w:rsidR="0085531F" w:rsidRPr="003F63D2">
              <w:rPr>
                <w:szCs w:val="20"/>
              </w:rPr>
              <w:t xml:space="preserve"> verstauen</w:t>
            </w:r>
            <w:r w:rsidR="00A439D0" w:rsidRPr="003F63D2">
              <w:rPr>
                <w:szCs w:val="20"/>
              </w:rPr>
              <w:t>, sodass SuS ihn nicht sehen</w:t>
            </w:r>
          </w:p>
          <w:p w14:paraId="14D44078" w14:textId="6E191CA1" w:rsidR="00904DA0" w:rsidRPr="00B60EFC" w:rsidRDefault="00A439D0" w:rsidP="003F63D2">
            <w:pPr>
              <w:pStyle w:val="Listenabsatz"/>
              <w:numPr>
                <w:ilvl w:val="0"/>
                <w:numId w:val="16"/>
              </w:numPr>
              <w:spacing w:line="276" w:lineRule="auto"/>
              <w:ind w:left="357" w:hanging="357"/>
              <w:cnfStyle w:val="000000000000" w:firstRow="0" w:lastRow="0" w:firstColumn="0" w:lastColumn="0" w:oddVBand="0" w:evenVBand="0" w:oddHBand="0" w:evenHBand="0" w:firstRowFirstColumn="0" w:firstRowLastColumn="0" w:lastRowFirstColumn="0" w:lastRowLastColumn="0"/>
              <w:rPr>
                <w:szCs w:val="20"/>
              </w:rPr>
            </w:pPr>
            <w:r w:rsidRPr="003F63D2">
              <w:rPr>
                <w:szCs w:val="20"/>
              </w:rPr>
              <w:t>Spiel aufbauen</w:t>
            </w:r>
            <w:r w:rsidR="000A40B0" w:rsidRPr="003F63D2">
              <w:rPr>
                <w:szCs w:val="20"/>
              </w:rPr>
              <w:t xml:space="preserve">: Die </w:t>
            </w:r>
            <w:r w:rsidR="00BA120F" w:rsidRPr="003F63D2">
              <w:rPr>
                <w:szCs w:val="20"/>
              </w:rPr>
              <w:t>Erklärungen in</w:t>
            </w:r>
            <w:r w:rsidR="000A40B0" w:rsidRPr="003F63D2">
              <w:rPr>
                <w:szCs w:val="20"/>
              </w:rPr>
              <w:t xml:space="preserve"> M1</w:t>
            </w:r>
            <w:r w:rsidRPr="003F63D2">
              <w:rPr>
                <w:szCs w:val="20"/>
              </w:rPr>
              <w:t xml:space="preserve"> und</w:t>
            </w:r>
            <w:r w:rsidR="000A40B0" w:rsidRPr="003F63D2">
              <w:rPr>
                <w:szCs w:val="20"/>
              </w:rPr>
              <w:t xml:space="preserve"> M2 </w:t>
            </w:r>
            <w:r w:rsidRPr="003F63D2">
              <w:rPr>
                <w:szCs w:val="20"/>
              </w:rPr>
              <w:t>s</w:t>
            </w:r>
            <w:r w:rsidR="000A40B0" w:rsidRPr="003F63D2">
              <w:rPr>
                <w:szCs w:val="20"/>
              </w:rPr>
              <w:t>ind lediglich für L bestimmt. Für die SuS wird</w:t>
            </w:r>
            <w:r w:rsidR="00824BA8" w:rsidRPr="003F63D2">
              <w:rPr>
                <w:szCs w:val="20"/>
              </w:rPr>
              <w:t xml:space="preserve"> pro Team</w:t>
            </w:r>
            <w:r w:rsidR="000A40B0" w:rsidRPr="003F63D2">
              <w:rPr>
                <w:szCs w:val="20"/>
              </w:rPr>
              <w:t xml:space="preserve"> das </w:t>
            </w:r>
            <w:r w:rsidR="004352CA" w:rsidRPr="003F63D2">
              <w:rPr>
                <w:szCs w:val="20"/>
              </w:rPr>
              <w:t>Materialpaket</w:t>
            </w:r>
            <w:r w:rsidRPr="003F63D2">
              <w:rPr>
                <w:szCs w:val="20"/>
              </w:rPr>
              <w:t xml:space="preserve"> </w:t>
            </w:r>
            <w:r w:rsidR="004352CA" w:rsidRPr="003F63D2">
              <w:rPr>
                <w:szCs w:val="20"/>
              </w:rPr>
              <w:t>(</w:t>
            </w:r>
            <w:r w:rsidR="00FD71FC" w:rsidRPr="003F63D2">
              <w:rPr>
                <w:szCs w:val="20"/>
              </w:rPr>
              <w:t>aufgelistet</w:t>
            </w:r>
            <w:r w:rsidR="00BA120F" w:rsidRPr="003F63D2">
              <w:rPr>
                <w:szCs w:val="20"/>
              </w:rPr>
              <w:t xml:space="preserve"> in M</w:t>
            </w:r>
            <w:r w:rsidR="00B50C98" w:rsidRPr="003F63D2">
              <w:rPr>
                <w:szCs w:val="20"/>
              </w:rPr>
              <w:t>3</w:t>
            </w:r>
            <w:r w:rsidR="00BA120F" w:rsidRPr="003F63D2">
              <w:rPr>
                <w:szCs w:val="20"/>
              </w:rPr>
              <w:t>)</w:t>
            </w:r>
            <w:r w:rsidR="00904DA0" w:rsidRPr="003F63D2">
              <w:rPr>
                <w:szCs w:val="20"/>
              </w:rPr>
              <w:t xml:space="preserve"> benötigt</w:t>
            </w:r>
            <w:r w:rsidR="000A40B0" w:rsidRPr="003F63D2">
              <w:rPr>
                <w:szCs w:val="20"/>
              </w:rPr>
              <w:t>.</w:t>
            </w:r>
            <w:r w:rsidR="00CC4001" w:rsidRPr="003F63D2">
              <w:rPr>
                <w:szCs w:val="20"/>
              </w:rPr>
              <w:t xml:space="preserve"> Zudem ist d</w:t>
            </w:r>
            <w:r w:rsidR="00A136BD" w:rsidRPr="003F63D2">
              <w:rPr>
                <w:szCs w:val="20"/>
              </w:rPr>
              <w:t xml:space="preserve">ie Box </w:t>
            </w:r>
            <w:r w:rsidR="00CC4001" w:rsidRPr="003F63D2">
              <w:rPr>
                <w:szCs w:val="20"/>
              </w:rPr>
              <w:t>herzurichten</w:t>
            </w:r>
            <w:r w:rsidRPr="003F63D2">
              <w:rPr>
                <w:szCs w:val="20"/>
              </w:rPr>
              <w:t xml:space="preserve"> und mit Haspe und</w:t>
            </w:r>
            <w:r w:rsidRPr="00D2420E">
              <w:rPr>
                <w:szCs w:val="20"/>
              </w:rPr>
              <w:t xml:space="preserve"> Schlössern zu verschließen</w:t>
            </w:r>
            <w:r w:rsidR="00B706A6" w:rsidRPr="00D2420E">
              <w:rPr>
                <w:szCs w:val="20"/>
              </w:rPr>
              <w:t xml:space="preserve"> (siehe Erklärungen in </w:t>
            </w:r>
            <w:r w:rsidR="00B706A6" w:rsidRPr="004B66A8">
              <w:rPr>
                <w:szCs w:val="20"/>
              </w:rPr>
              <w:t>M1</w:t>
            </w:r>
            <w:r w:rsidR="00B706A6" w:rsidRPr="00D2420E">
              <w:rPr>
                <w:szCs w:val="20"/>
              </w:rPr>
              <w:t>)</w:t>
            </w:r>
            <w:r w:rsidR="00CC4001" w:rsidRPr="00D2420E">
              <w:rPr>
                <w:szCs w:val="20"/>
              </w:rPr>
              <w:t>.</w:t>
            </w:r>
          </w:p>
        </w:tc>
      </w:tr>
      <w:tr w:rsidR="00C6103E" w:rsidRPr="000E1CD0" w14:paraId="61E7EB61"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159EEF36" w14:textId="6688A65E" w:rsidR="00C6103E" w:rsidRDefault="00C6103E" w:rsidP="00C6103E">
            <w:pPr>
              <w:spacing w:line="276" w:lineRule="auto"/>
              <w:jc w:val="center"/>
              <w:rPr>
                <w:b w:val="0"/>
                <w:bCs w:val="0"/>
                <w:szCs w:val="20"/>
              </w:rPr>
            </w:pPr>
            <w:r>
              <w:rPr>
                <w:b w:val="0"/>
                <w:bCs w:val="0"/>
                <w:szCs w:val="20"/>
              </w:rPr>
              <w:t>5-15</w:t>
            </w:r>
          </w:p>
        </w:tc>
        <w:tc>
          <w:tcPr>
            <w:tcW w:w="2275" w:type="dxa"/>
          </w:tcPr>
          <w:p w14:paraId="0D4B952E" w14:textId="23634C27" w:rsidR="00C6103E" w:rsidRPr="00D2420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Vorentlastung</w:t>
            </w:r>
          </w:p>
        </w:tc>
        <w:tc>
          <w:tcPr>
            <w:tcW w:w="3402" w:type="dxa"/>
          </w:tcPr>
          <w:p w14:paraId="1D75F1F1" w14:textId="77777777" w:rsid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Begriffe wiederholen</w:t>
            </w:r>
          </w:p>
          <w:p w14:paraId="27A6BFC8" w14:textId="15B5C919" w:rsidR="00C6103E" w:rsidRP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 xml:space="preserve">L bespricht mit SuS Begriffe, die sie schon aus anderen </w:t>
            </w:r>
            <w:r>
              <w:rPr>
                <w:szCs w:val="20"/>
              </w:rPr>
              <w:lastRenderedPageBreak/>
              <w:t xml:space="preserve">Unterrichtsszenarien kennen: </w:t>
            </w:r>
            <w:r w:rsidRPr="002A25AD">
              <w:t xml:space="preserve"> Import, Export, Kenngrößen, BIP.</w:t>
            </w:r>
            <w:r>
              <w:rPr>
                <w:szCs w:val="20"/>
              </w:rPr>
              <w:t xml:space="preserve"> Diese können auch mithilfe von </w:t>
            </w:r>
            <w:r w:rsidR="00651C3B">
              <w:rPr>
                <w:szCs w:val="20"/>
              </w:rPr>
              <w:t>Arbeitsblättern</w:t>
            </w:r>
            <w:r w:rsidRPr="002A25AD">
              <w:rPr>
                <w:szCs w:val="20"/>
              </w:rPr>
              <w:t xml:space="preserve"> wiederholt werden</w:t>
            </w:r>
            <w:r>
              <w:rPr>
                <w:szCs w:val="20"/>
              </w:rPr>
              <w:t>.</w:t>
            </w:r>
          </w:p>
        </w:tc>
        <w:tc>
          <w:tcPr>
            <w:tcW w:w="1985" w:type="dxa"/>
          </w:tcPr>
          <w:p w14:paraId="43182CBB" w14:textId="04F79E5C" w:rsidR="00C6103E" w:rsidRPr="006C0684"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bCs/>
                <w:szCs w:val="20"/>
              </w:rPr>
            </w:pPr>
          </w:p>
        </w:tc>
        <w:tc>
          <w:tcPr>
            <w:tcW w:w="6203" w:type="dxa"/>
          </w:tcPr>
          <w:p w14:paraId="0788FC56" w14:textId="314F626C" w:rsidR="00C6103E" w:rsidRDefault="00C6103E" w:rsidP="00C6103E">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 xml:space="preserve">Das Glossar mit </w:t>
            </w:r>
            <w:proofErr w:type="spellStart"/>
            <w:proofErr w:type="gramStart"/>
            <w:r>
              <w:rPr>
                <w:szCs w:val="20"/>
              </w:rPr>
              <w:t>schüler:innengerechten</w:t>
            </w:r>
            <w:proofErr w:type="spellEnd"/>
            <w:proofErr w:type="gramEnd"/>
            <w:r>
              <w:rPr>
                <w:szCs w:val="20"/>
              </w:rPr>
              <w:t xml:space="preserve"> Definitionen ist </w:t>
            </w:r>
            <w:hyperlink r:id="rId29" w:history="1">
              <w:r w:rsidRPr="00273B3C">
                <w:rPr>
                  <w:rStyle w:val="Hyperlink"/>
                  <w:szCs w:val="20"/>
                </w:rPr>
                <w:t>hier</w:t>
              </w:r>
            </w:hyperlink>
            <w:r>
              <w:rPr>
                <w:szCs w:val="20"/>
              </w:rPr>
              <w:t xml:space="preserve"> zu finden.</w:t>
            </w:r>
          </w:p>
          <w:p w14:paraId="2D453693" w14:textId="77777777" w:rsidR="00C6103E" w:rsidRDefault="00C6103E" w:rsidP="092DB9DF">
            <w:pPr>
              <w:spacing w:line="276" w:lineRule="auto"/>
              <w:cnfStyle w:val="000000100000" w:firstRow="0" w:lastRow="0" w:firstColumn="0" w:lastColumn="0" w:oddVBand="0" w:evenVBand="0" w:oddHBand="1" w:evenHBand="0" w:firstRowFirstColumn="0" w:firstRowLastColumn="0" w:lastRowFirstColumn="0" w:lastRowLastColumn="0"/>
            </w:pPr>
            <w:r>
              <w:lastRenderedPageBreak/>
              <w:t>Unterrichtsszenarien, die als Vorbereitung für den Escape Room eingesetzt werden können, sind:</w:t>
            </w:r>
          </w:p>
          <w:p w14:paraId="534B7C3E" w14:textId="717AD75C" w:rsidR="00C6103E" w:rsidRDefault="00BD4139" w:rsidP="007D6179">
            <w:pPr>
              <w:pStyle w:val="Listenabsatz"/>
              <w:numPr>
                <w:ilvl w:val="0"/>
                <w:numId w:val="21"/>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hyperlink r:id="rId30" w:history="1">
              <w:r w:rsidR="00B116AB" w:rsidRPr="00BD4139">
                <w:rPr>
                  <w:rStyle w:val="Hyperlink"/>
                  <w:szCs w:val="20"/>
                </w:rPr>
                <w:t xml:space="preserve">Standortfaktoren: </w:t>
              </w:r>
              <w:r w:rsidR="00C6103E" w:rsidRPr="00BD4139">
                <w:rPr>
                  <w:rStyle w:val="Hyperlink"/>
                  <w:szCs w:val="20"/>
                </w:rPr>
                <w:t>An- und Absiedelung von Unternehmen</w:t>
              </w:r>
            </w:hyperlink>
            <w:r w:rsidR="00C6103E" w:rsidRPr="002A25AD">
              <w:rPr>
                <w:szCs w:val="20"/>
              </w:rPr>
              <w:t xml:space="preserve"> </w:t>
            </w:r>
          </w:p>
          <w:p w14:paraId="11EA445F" w14:textId="4186F53C" w:rsidR="00C6103E" w:rsidRDefault="00517AA4" w:rsidP="007D6179">
            <w:pPr>
              <w:pStyle w:val="Listenabsatz"/>
              <w:numPr>
                <w:ilvl w:val="0"/>
                <w:numId w:val="21"/>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hyperlink r:id="rId31" w:history="1">
              <w:r w:rsidR="00C6103E" w:rsidRPr="00517AA4">
                <w:rPr>
                  <w:rStyle w:val="Hyperlink"/>
                  <w:szCs w:val="20"/>
                </w:rPr>
                <w:t xml:space="preserve">Import </w:t>
              </w:r>
              <w:r w:rsidR="003E24F5" w:rsidRPr="00517AA4">
                <w:rPr>
                  <w:rStyle w:val="Hyperlink"/>
                  <w:szCs w:val="20"/>
                </w:rPr>
                <w:t>und</w:t>
              </w:r>
              <w:r w:rsidR="00C6103E" w:rsidRPr="00517AA4">
                <w:rPr>
                  <w:rStyle w:val="Hyperlink"/>
                  <w:szCs w:val="20"/>
                </w:rPr>
                <w:t xml:space="preserve"> Export</w:t>
              </w:r>
              <w:r w:rsidR="003E24F5" w:rsidRPr="00517AA4">
                <w:rPr>
                  <w:rStyle w:val="Hyperlink"/>
                  <w:szCs w:val="20"/>
                </w:rPr>
                <w:t>: Güter im Austausch</w:t>
              </w:r>
            </w:hyperlink>
            <w:r w:rsidR="00C6103E" w:rsidRPr="002A25AD">
              <w:rPr>
                <w:szCs w:val="20"/>
              </w:rPr>
              <w:t xml:space="preserve"> </w:t>
            </w:r>
          </w:p>
          <w:p w14:paraId="054A858E" w14:textId="5BC5C05F" w:rsidR="00C6103E" w:rsidRDefault="00517AA4" w:rsidP="007D6179">
            <w:pPr>
              <w:pStyle w:val="Listenabsatz"/>
              <w:numPr>
                <w:ilvl w:val="0"/>
                <w:numId w:val="21"/>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hyperlink r:id="rId32" w:history="1">
              <w:r w:rsidR="00C6103E" w:rsidRPr="00517AA4">
                <w:rPr>
                  <w:rStyle w:val="Hyperlink"/>
                  <w:szCs w:val="20"/>
                </w:rPr>
                <w:t>Konjunktur und Kenngrößen</w:t>
              </w:r>
              <w:r w:rsidR="003E24F5" w:rsidRPr="00517AA4">
                <w:rPr>
                  <w:rStyle w:val="Hyperlink"/>
                  <w:szCs w:val="20"/>
                </w:rPr>
                <w:t>: Das Auf und Ab der Wirtschaft</w:t>
              </w:r>
            </w:hyperlink>
          </w:p>
          <w:p w14:paraId="1178C9F1" w14:textId="775B0A10" w:rsidR="00C6103E" w:rsidRPr="00D2420E" w:rsidRDefault="00517AA4" w:rsidP="007D6179">
            <w:pPr>
              <w:pStyle w:val="Listenabsatz"/>
              <w:numPr>
                <w:ilvl w:val="0"/>
                <w:numId w:val="21"/>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hyperlink r:id="rId33" w:history="1">
              <w:r w:rsidR="00C6103E" w:rsidRPr="00517AA4">
                <w:rPr>
                  <w:rStyle w:val="Hyperlink"/>
                  <w:szCs w:val="20"/>
                </w:rPr>
                <w:t>Ökosoziale Marktwirtschaft</w:t>
              </w:r>
              <w:r w:rsidR="004C3D57" w:rsidRPr="00517AA4">
                <w:rPr>
                  <w:rStyle w:val="Hyperlink"/>
                  <w:szCs w:val="20"/>
                </w:rPr>
                <w:t>: Nachhaltigkeit, Solidarität und Wirtschaftswachstum</w:t>
              </w:r>
            </w:hyperlink>
            <w:r w:rsidR="00C6103E" w:rsidRPr="002A25AD">
              <w:rPr>
                <w:szCs w:val="20"/>
              </w:rPr>
              <w:t xml:space="preserve"> </w:t>
            </w:r>
          </w:p>
        </w:tc>
      </w:tr>
      <w:tr w:rsidR="006970D9" w:rsidRPr="000E1CD0" w14:paraId="3B7F34FC"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4EE3640C" w14:textId="20DCC7C3" w:rsidR="006970D9" w:rsidRPr="00C6103E" w:rsidRDefault="00C6103E" w:rsidP="00415FA6">
            <w:pPr>
              <w:spacing w:line="276" w:lineRule="auto"/>
              <w:jc w:val="center"/>
              <w:rPr>
                <w:b w:val="0"/>
                <w:bCs w:val="0"/>
                <w:szCs w:val="20"/>
              </w:rPr>
            </w:pPr>
            <w:r>
              <w:rPr>
                <w:b w:val="0"/>
                <w:bCs w:val="0"/>
                <w:szCs w:val="20"/>
              </w:rPr>
              <w:lastRenderedPageBreak/>
              <w:t>10-15</w:t>
            </w:r>
          </w:p>
        </w:tc>
        <w:tc>
          <w:tcPr>
            <w:tcW w:w="2275" w:type="dxa"/>
          </w:tcPr>
          <w:p w14:paraId="04821148" w14:textId="19767B99" w:rsidR="006970D9" w:rsidRPr="00C95070" w:rsidRDefault="006A0BF0"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C95070">
              <w:rPr>
                <w:b/>
                <w:bCs/>
                <w:szCs w:val="20"/>
              </w:rPr>
              <w:t>Einstieg</w:t>
            </w:r>
          </w:p>
        </w:tc>
        <w:tc>
          <w:tcPr>
            <w:tcW w:w="3402" w:type="dxa"/>
          </w:tcPr>
          <w:p w14:paraId="369B9118" w14:textId="0C8EB8D7" w:rsidR="00B60EFC" w:rsidRPr="00FF0BF9" w:rsidRDefault="00FF0BF9" w:rsidP="00C95070">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FF0BF9">
              <w:rPr>
                <w:b/>
                <w:bCs/>
                <w:szCs w:val="20"/>
              </w:rPr>
              <w:t>Denkanstoß</w:t>
            </w:r>
          </w:p>
          <w:p w14:paraId="0CDDA05F" w14:textId="3022802A" w:rsidR="009C1EC8" w:rsidRPr="00C95070" w:rsidRDefault="00255BA3" w:rsidP="00C95070">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 xml:space="preserve">L </w:t>
            </w:r>
            <w:r w:rsidR="00415FA6">
              <w:rPr>
                <w:szCs w:val="20"/>
              </w:rPr>
              <w:t xml:space="preserve">gibt </w:t>
            </w:r>
            <w:r w:rsidR="00C95070">
              <w:rPr>
                <w:szCs w:val="20"/>
              </w:rPr>
              <w:t>SuS folgenden</w:t>
            </w:r>
            <w:r w:rsidR="00415FA6">
              <w:rPr>
                <w:szCs w:val="20"/>
              </w:rPr>
              <w:t xml:space="preserve"> Denkanstoß vor</w:t>
            </w:r>
            <w:r w:rsidR="00C95070">
              <w:rPr>
                <w:szCs w:val="20"/>
              </w:rPr>
              <w:t>:</w:t>
            </w:r>
            <w:r w:rsidR="00415FA6">
              <w:rPr>
                <w:szCs w:val="20"/>
              </w:rPr>
              <w:t xml:space="preserve"> </w:t>
            </w:r>
            <w:r w:rsidR="00415FA6" w:rsidRPr="00415FA6">
              <w:rPr>
                <w:szCs w:val="20"/>
              </w:rPr>
              <w:t>Denk an den Ort, in dem du wohnst</w:t>
            </w:r>
            <w:r w:rsidR="00C95070">
              <w:rPr>
                <w:szCs w:val="20"/>
              </w:rPr>
              <w:t xml:space="preserve"> und</w:t>
            </w:r>
            <w:r w:rsidR="00415FA6" w:rsidRPr="00415FA6">
              <w:rPr>
                <w:szCs w:val="20"/>
              </w:rPr>
              <w:t xml:space="preserve"> nenne drei Dinge, die du besonders gerne daran magst. Nenne drei Dinge, die du noch verbessern würdest.</w:t>
            </w:r>
            <w:r w:rsidR="00C95070">
              <w:rPr>
                <w:szCs w:val="20"/>
              </w:rPr>
              <w:t xml:space="preserve"> SuS notieren ihre Punkte in ihrer Mitschrift</w:t>
            </w:r>
            <w:r w:rsidR="006A0BF0" w:rsidRPr="00D2420E">
              <w:rPr>
                <w:szCs w:val="20"/>
              </w:rPr>
              <w:t>.</w:t>
            </w:r>
            <w:r w:rsidR="00C95070">
              <w:rPr>
                <w:szCs w:val="20"/>
              </w:rPr>
              <w:t xml:space="preserve"> </w:t>
            </w:r>
          </w:p>
        </w:tc>
        <w:tc>
          <w:tcPr>
            <w:tcW w:w="1985" w:type="dxa"/>
          </w:tcPr>
          <w:p w14:paraId="2D5E0C3E" w14:textId="77777777" w:rsidR="006970D9" w:rsidRPr="00D2420E" w:rsidRDefault="006970D9" w:rsidP="00914EBA">
            <w:pPr>
              <w:spacing w:line="276" w:lineRule="auto"/>
              <w:cnfStyle w:val="000000000000" w:firstRow="0" w:lastRow="0" w:firstColumn="0" w:lastColumn="0" w:oddVBand="0" w:evenVBand="0" w:oddHBand="0" w:evenHBand="0" w:firstRowFirstColumn="0" w:firstRowLastColumn="0" w:lastRowFirstColumn="0" w:lastRowLastColumn="0"/>
              <w:rPr>
                <w:b/>
                <w:szCs w:val="20"/>
              </w:rPr>
            </w:pPr>
          </w:p>
        </w:tc>
        <w:tc>
          <w:tcPr>
            <w:tcW w:w="6203" w:type="dxa"/>
          </w:tcPr>
          <w:p w14:paraId="0C08750D" w14:textId="147104AC" w:rsidR="006970D9" w:rsidRPr="00D2420E" w:rsidRDefault="00C95070" w:rsidP="00914EBA">
            <w:pPr>
              <w:spacing w:line="276" w:lineRule="auto"/>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noProof/>
                <w:szCs w:val="20"/>
              </w:rPr>
            </w:pPr>
            <w:r>
              <w:rPr>
                <w:szCs w:val="20"/>
              </w:rPr>
              <w:t>Optional kann L mithilfe von Blitzlichtern ein paar Meinungen der SuS erfragen.</w:t>
            </w:r>
          </w:p>
        </w:tc>
      </w:tr>
      <w:tr w:rsidR="009C467A" w:rsidRPr="000E1CD0" w14:paraId="225CAAC0"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048E8218" w14:textId="1B9C4886" w:rsidR="00D44862" w:rsidRPr="00C6103E" w:rsidRDefault="00507BCE" w:rsidP="00415FA6">
            <w:pPr>
              <w:spacing w:line="276" w:lineRule="auto"/>
              <w:jc w:val="center"/>
              <w:rPr>
                <w:b w:val="0"/>
                <w:bCs w:val="0"/>
                <w:szCs w:val="20"/>
              </w:rPr>
            </w:pPr>
            <w:r w:rsidRPr="00C6103E">
              <w:rPr>
                <w:b w:val="0"/>
                <w:bCs w:val="0"/>
                <w:szCs w:val="20"/>
              </w:rPr>
              <w:t>1</w:t>
            </w:r>
            <w:r w:rsidR="00C6103E" w:rsidRPr="00C6103E">
              <w:rPr>
                <w:b w:val="0"/>
                <w:bCs w:val="0"/>
                <w:szCs w:val="20"/>
              </w:rPr>
              <w:t>0-15</w:t>
            </w:r>
          </w:p>
        </w:tc>
        <w:tc>
          <w:tcPr>
            <w:tcW w:w="2275" w:type="dxa"/>
          </w:tcPr>
          <w:p w14:paraId="6A218FC8" w14:textId="63FE52FF" w:rsidR="00D44862" w:rsidRPr="00D2420E" w:rsidRDefault="006A0BF0"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D2420E">
              <w:rPr>
                <w:b/>
                <w:bCs/>
                <w:szCs w:val="20"/>
              </w:rPr>
              <w:t>Einleitung</w:t>
            </w:r>
          </w:p>
        </w:tc>
        <w:tc>
          <w:tcPr>
            <w:tcW w:w="3402" w:type="dxa"/>
          </w:tcPr>
          <w:p w14:paraId="631523FC" w14:textId="61BA87BC" w:rsidR="00FF0BF9" w:rsidRPr="00FF0BF9" w:rsidRDefault="00FF0BF9" w:rsidP="00FF0BF9">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FF0BF9">
              <w:rPr>
                <w:b/>
                <w:bCs/>
                <w:szCs w:val="20"/>
              </w:rPr>
              <w:t>Einstimmung auf den Escape Room</w:t>
            </w:r>
          </w:p>
          <w:p w14:paraId="2495ED49" w14:textId="00A55E09" w:rsidR="00D44862" w:rsidRPr="00D2420E" w:rsidRDefault="009C467A"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Gruppen </w:t>
            </w:r>
            <w:r w:rsidR="002542C3" w:rsidRPr="00D2420E">
              <w:rPr>
                <w:szCs w:val="20"/>
              </w:rPr>
              <w:t xml:space="preserve">zu 4-5 SuS </w:t>
            </w:r>
            <w:r w:rsidRPr="00D2420E">
              <w:rPr>
                <w:szCs w:val="20"/>
              </w:rPr>
              <w:t>werden gebildet</w:t>
            </w:r>
            <w:r w:rsidR="0023502C" w:rsidRPr="00D2420E">
              <w:rPr>
                <w:szCs w:val="20"/>
              </w:rPr>
              <w:t xml:space="preserve"> und pro Team ein Teamname gewählt. Danach wird die</w:t>
            </w:r>
            <w:r w:rsidR="00A80AD0" w:rsidRPr="00D2420E">
              <w:rPr>
                <w:szCs w:val="20"/>
              </w:rPr>
              <w:t xml:space="preserve"> Rahmen</w:t>
            </w:r>
            <w:r w:rsidR="00BA120F" w:rsidRPr="00D2420E">
              <w:rPr>
                <w:szCs w:val="20"/>
              </w:rPr>
              <w:t>geschichte</w:t>
            </w:r>
            <w:r w:rsidR="00A63270" w:rsidRPr="00D2420E">
              <w:rPr>
                <w:szCs w:val="20"/>
              </w:rPr>
              <w:t xml:space="preserve"> </w:t>
            </w:r>
            <w:r w:rsidR="00EE0BF3" w:rsidRPr="00D2420E">
              <w:rPr>
                <w:szCs w:val="20"/>
              </w:rPr>
              <w:t>vorgelesen und</w:t>
            </w:r>
            <w:r w:rsidR="00507BCE" w:rsidRPr="00D2420E">
              <w:rPr>
                <w:szCs w:val="20"/>
              </w:rPr>
              <w:t xml:space="preserve"> die Spielregeln werden erklärt</w:t>
            </w:r>
            <w:r w:rsidR="00A63270" w:rsidRPr="00D2420E">
              <w:rPr>
                <w:szCs w:val="20"/>
              </w:rPr>
              <w:t>.</w:t>
            </w:r>
          </w:p>
        </w:tc>
        <w:tc>
          <w:tcPr>
            <w:tcW w:w="1985" w:type="dxa"/>
          </w:tcPr>
          <w:p w14:paraId="1CA514E2" w14:textId="34CD0C4B" w:rsidR="00B601D0" w:rsidRPr="006C0684" w:rsidRDefault="00237BA2" w:rsidP="00914EBA">
            <w:pPr>
              <w:spacing w:line="276" w:lineRule="auto"/>
              <w:cnfStyle w:val="000000100000" w:firstRow="0" w:lastRow="0" w:firstColumn="0" w:lastColumn="0" w:oddVBand="0" w:evenVBand="0" w:oddHBand="1" w:evenHBand="0" w:firstRowFirstColumn="0" w:firstRowLastColumn="0" w:lastRowFirstColumn="0" w:lastRowLastColumn="0"/>
              <w:rPr>
                <w:bCs/>
                <w:szCs w:val="20"/>
              </w:rPr>
            </w:pPr>
            <w:r w:rsidRPr="006C0684">
              <w:rPr>
                <w:bCs/>
                <w:szCs w:val="20"/>
              </w:rPr>
              <w:t>M4</w:t>
            </w:r>
            <w:r w:rsidR="006C0684">
              <w:rPr>
                <w:bCs/>
                <w:szCs w:val="20"/>
              </w:rPr>
              <w:t xml:space="preserve"> – </w:t>
            </w:r>
            <w:r w:rsidR="00B601D0" w:rsidRPr="006C0684">
              <w:rPr>
                <w:bCs/>
                <w:szCs w:val="20"/>
              </w:rPr>
              <w:t>Rahmen-geschichte</w:t>
            </w:r>
          </w:p>
          <w:p w14:paraId="26BCC623" w14:textId="72338F23" w:rsidR="00D44862" w:rsidRPr="00D2420E" w:rsidRDefault="001B12A4" w:rsidP="00A35AC1">
            <w:pPr>
              <w:spacing w:before="120" w:line="276" w:lineRule="auto"/>
              <w:cnfStyle w:val="000000100000" w:firstRow="0" w:lastRow="0" w:firstColumn="0" w:lastColumn="0" w:oddVBand="0" w:evenVBand="0" w:oddHBand="1" w:evenHBand="0" w:firstRowFirstColumn="0" w:firstRowLastColumn="0" w:lastRowFirstColumn="0" w:lastRowLastColumn="0"/>
              <w:rPr>
                <w:b/>
                <w:szCs w:val="20"/>
              </w:rPr>
            </w:pPr>
            <w:r w:rsidRPr="006C0684">
              <w:rPr>
                <w:bCs/>
                <w:szCs w:val="20"/>
              </w:rPr>
              <w:t>Optional: M</w:t>
            </w:r>
            <w:r w:rsidR="00237BA2" w:rsidRPr="006C0684">
              <w:rPr>
                <w:bCs/>
                <w:szCs w:val="20"/>
              </w:rPr>
              <w:t>10</w:t>
            </w:r>
            <w:r w:rsidR="006C0684">
              <w:rPr>
                <w:bCs/>
                <w:szCs w:val="20"/>
              </w:rPr>
              <w:t xml:space="preserve"> –</w:t>
            </w:r>
            <w:r w:rsidRPr="006C0684">
              <w:rPr>
                <w:bCs/>
                <w:szCs w:val="20"/>
              </w:rPr>
              <w:t xml:space="preserve"> Ticketbogen</w:t>
            </w:r>
          </w:p>
        </w:tc>
        <w:tc>
          <w:tcPr>
            <w:tcW w:w="6203" w:type="dxa"/>
          </w:tcPr>
          <w:p w14:paraId="62643D5D" w14:textId="11ECC821" w:rsidR="00B601D0" w:rsidRPr="00D2420E" w:rsidRDefault="00994251"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rFonts w:asciiTheme="majorHAnsi" w:hAnsiTheme="majorHAnsi" w:cstheme="majorHAnsi"/>
                <w:noProof/>
                <w:szCs w:val="20"/>
              </w:rPr>
              <w:t>Teamnamen werden</w:t>
            </w:r>
            <w:r w:rsidR="00810533" w:rsidRPr="00D2420E">
              <w:rPr>
                <w:szCs w:val="20"/>
              </w:rPr>
              <w:t xml:space="preserve"> entweder an </w:t>
            </w:r>
            <w:r w:rsidR="00BA120F" w:rsidRPr="00D2420E">
              <w:rPr>
                <w:szCs w:val="20"/>
              </w:rPr>
              <w:t>der</w:t>
            </w:r>
            <w:r w:rsidR="00810533" w:rsidRPr="00D2420E">
              <w:rPr>
                <w:szCs w:val="20"/>
              </w:rPr>
              <w:t xml:space="preserve"> Tafel oder</w:t>
            </w:r>
            <w:r w:rsidR="003076E9" w:rsidRPr="00D2420E">
              <w:rPr>
                <w:szCs w:val="20"/>
              </w:rPr>
              <w:t xml:space="preserve"> direkt auf </w:t>
            </w:r>
            <w:r w:rsidR="00BA120F" w:rsidRPr="00D2420E">
              <w:rPr>
                <w:szCs w:val="20"/>
              </w:rPr>
              <w:t>dem</w:t>
            </w:r>
            <w:r w:rsidR="003076E9" w:rsidRPr="00D2420E">
              <w:rPr>
                <w:szCs w:val="20"/>
              </w:rPr>
              <w:t xml:space="preserve"> </w:t>
            </w:r>
            <w:r w:rsidR="003076E9" w:rsidRPr="007D6179">
              <w:rPr>
                <w:szCs w:val="20"/>
              </w:rPr>
              <w:t>Ticketbogen</w:t>
            </w:r>
            <w:r w:rsidR="00F46ED6" w:rsidRPr="007D6179">
              <w:rPr>
                <w:szCs w:val="20"/>
              </w:rPr>
              <w:t xml:space="preserve"> (</w:t>
            </w:r>
            <w:r w:rsidR="00D45A9F" w:rsidRPr="007D6179">
              <w:rPr>
                <w:szCs w:val="20"/>
              </w:rPr>
              <w:t>M</w:t>
            </w:r>
            <w:r w:rsidR="00237BA2" w:rsidRPr="007D6179">
              <w:rPr>
                <w:szCs w:val="20"/>
              </w:rPr>
              <w:t>10</w:t>
            </w:r>
            <w:r w:rsidR="00F46ED6" w:rsidRPr="007D6179">
              <w:rPr>
                <w:szCs w:val="20"/>
              </w:rPr>
              <w:t>)</w:t>
            </w:r>
            <w:r w:rsidR="003076E9" w:rsidRPr="007D6179">
              <w:rPr>
                <w:szCs w:val="20"/>
              </w:rPr>
              <w:t xml:space="preserve"> notiert</w:t>
            </w:r>
            <w:r w:rsidR="00B601D0" w:rsidRPr="00D2420E">
              <w:rPr>
                <w:szCs w:val="20"/>
              </w:rPr>
              <w:t>.</w:t>
            </w:r>
          </w:p>
          <w:p w14:paraId="17D42AE1" w14:textId="77777777" w:rsidR="00B601D0" w:rsidRPr="00D2420E" w:rsidRDefault="00B601D0"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5F36F0B6" w14:textId="49E92B07" w:rsidR="00931E1C" w:rsidRPr="00D2420E" w:rsidRDefault="00507BCE"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Spielregeln</w:t>
            </w:r>
            <w:r w:rsidR="00931E1C" w:rsidRPr="00D2420E">
              <w:rPr>
                <w:szCs w:val="20"/>
              </w:rPr>
              <w:t>:</w:t>
            </w:r>
          </w:p>
          <w:p w14:paraId="69CAEE25" w14:textId="2617B8F7" w:rsidR="00931E1C" w:rsidRPr="00D2420E" w:rsidRDefault="00931E1C"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Vier Herausforderungen sind im Team zu lösen.</w:t>
            </w:r>
            <w:r w:rsidR="00221489" w:rsidRPr="00D2420E">
              <w:rPr>
                <w:szCs w:val="20"/>
              </w:rPr>
              <w:t xml:space="preserve"> Zusätzlich gibt es ein optionales Bonusrätsel.</w:t>
            </w:r>
          </w:p>
          <w:p w14:paraId="75B233A1" w14:textId="77777777" w:rsidR="00631FAD" w:rsidRPr="00D2420E" w:rsidRDefault="00631FAD"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Alle Materialien, die für die Herausforderungen benötigt werden, erhalten die SuS im nächsten Schritt.</w:t>
            </w:r>
          </w:p>
          <w:p w14:paraId="1114DF90" w14:textId="079CD9DE" w:rsidR="00931E1C" w:rsidRPr="00D2420E" w:rsidRDefault="543A4FF8"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Pro Herausforderung dürfen </w:t>
            </w:r>
            <w:r w:rsidR="00F9700C">
              <w:rPr>
                <w:szCs w:val="20"/>
              </w:rPr>
              <w:t xml:space="preserve">L </w:t>
            </w:r>
            <w:r w:rsidRPr="00D2420E">
              <w:rPr>
                <w:szCs w:val="20"/>
              </w:rPr>
              <w:t>drei Lösungen vorgebracht werden. Diese Begrenzung dient dazu, dass SuS nicht zum Raten verführt werden, sondern wirklich versuchen, die Herausforderungen Schritt für Schritt zu lösen.</w:t>
            </w:r>
          </w:p>
          <w:p w14:paraId="7C34EE3D" w14:textId="60497159" w:rsidR="00631FAD" w:rsidRPr="00D2420E" w:rsidRDefault="00631FAD"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Im Spielverlauf dürfen die SuS L um vier Hinweise bitten, wenn sie nicht mehr weiterwissen. </w:t>
            </w:r>
            <w:r w:rsidR="00AD7393" w:rsidRPr="00D2420E">
              <w:rPr>
                <w:szCs w:val="20"/>
              </w:rPr>
              <w:t xml:space="preserve">Die dafür benötigten </w:t>
            </w:r>
            <w:r w:rsidR="00AD7393" w:rsidRPr="00D2420E">
              <w:rPr>
                <w:szCs w:val="20"/>
              </w:rPr>
              <w:lastRenderedPageBreak/>
              <w:t xml:space="preserve">Hinweiskarten </w:t>
            </w:r>
            <w:r w:rsidR="007A5989">
              <w:rPr>
                <w:szCs w:val="20"/>
              </w:rPr>
              <w:t xml:space="preserve">(auf M3 verlinkt) </w:t>
            </w:r>
            <w:r w:rsidR="00AD7393" w:rsidRPr="00D2420E">
              <w:rPr>
                <w:szCs w:val="20"/>
              </w:rPr>
              <w:t>erhalten die SuS zeitgleich mit den anderen Materialien.</w:t>
            </w:r>
          </w:p>
          <w:p w14:paraId="7F9A2BB6" w14:textId="4AFB4753" w:rsidR="00931E1C" w:rsidRPr="00D2420E" w:rsidRDefault="00931E1C" w:rsidP="00917AA6">
            <w:pPr>
              <w:pStyle w:val="Listenabsatz"/>
              <w:numPr>
                <w:ilvl w:val="0"/>
                <w:numId w:val="7"/>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Ziel ist es, gemeinsam als Team zusammen zu arbeiten und Lösungen zu finden.</w:t>
            </w:r>
          </w:p>
          <w:p w14:paraId="6294015C" w14:textId="65A9A7A1" w:rsidR="00931E1C" w:rsidRPr="00D2420E" w:rsidRDefault="00931E1C" w:rsidP="00931E1C">
            <w:pPr>
              <w:pStyle w:val="Listenabsatz"/>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330A0488" w14:textId="68B96B05" w:rsidR="00904DA0" w:rsidRPr="00D2420E" w:rsidRDefault="00C70D49" w:rsidP="00C70D49">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Sollte im Klassenraum die Möglichkeit bestehen, die Materialien im Vorhinein auf separaten Tischen vorzubereiten, kann die Erklärung der Spielregeln einfach </w:t>
            </w:r>
            <w:r w:rsidR="00473974" w:rsidRPr="00D2420E">
              <w:rPr>
                <w:szCs w:val="20"/>
              </w:rPr>
              <w:t xml:space="preserve">direkt </w:t>
            </w:r>
            <w:r w:rsidRPr="00D2420E">
              <w:rPr>
                <w:szCs w:val="20"/>
              </w:rPr>
              <w:t xml:space="preserve">vor Spielbeginn stattfinden. Besteht diese Möglichkeit nicht, sollte die </w:t>
            </w:r>
            <w:r w:rsidR="00931E1C" w:rsidRPr="00D2420E">
              <w:rPr>
                <w:szCs w:val="20"/>
              </w:rPr>
              <w:t xml:space="preserve">Erklärung der Spielregeln </w:t>
            </w:r>
            <w:r w:rsidR="00507BCE" w:rsidRPr="00D2420E">
              <w:rPr>
                <w:szCs w:val="20"/>
              </w:rPr>
              <w:t>vor dem Austeilen der Materialien</w:t>
            </w:r>
            <w:r w:rsidRPr="00D2420E">
              <w:rPr>
                <w:szCs w:val="20"/>
              </w:rPr>
              <w:t xml:space="preserve"> </w:t>
            </w:r>
            <w:r w:rsidR="000E5350" w:rsidRPr="00D2420E">
              <w:rPr>
                <w:szCs w:val="20"/>
              </w:rPr>
              <w:t>geschehen</w:t>
            </w:r>
            <w:r w:rsidR="00507BCE" w:rsidRPr="00D2420E">
              <w:rPr>
                <w:szCs w:val="20"/>
              </w:rPr>
              <w:t xml:space="preserve">, um die Aufmerksamkeit der SuS zu </w:t>
            </w:r>
            <w:r w:rsidR="00931E1C" w:rsidRPr="00D2420E">
              <w:rPr>
                <w:szCs w:val="20"/>
              </w:rPr>
              <w:t>garantieren.</w:t>
            </w:r>
          </w:p>
        </w:tc>
      </w:tr>
      <w:tr w:rsidR="009C467A" w:rsidRPr="000E1CD0" w14:paraId="1E7EFCAE" w14:textId="77777777" w:rsidTr="092DB9DF">
        <w:tc>
          <w:tcPr>
            <w:cnfStyle w:val="001000000000" w:firstRow="0" w:lastRow="0" w:firstColumn="1" w:lastColumn="0" w:oddVBand="0" w:evenVBand="0" w:oddHBand="0" w:evenHBand="0" w:firstRowFirstColumn="0" w:firstRowLastColumn="0" w:lastRowFirstColumn="0" w:lastRowLastColumn="0"/>
            <w:tcW w:w="697" w:type="dxa"/>
          </w:tcPr>
          <w:p w14:paraId="13853D23" w14:textId="6353ACB8" w:rsidR="00914EBA" w:rsidRPr="00C6103E" w:rsidRDefault="00C6103E" w:rsidP="00914EBA">
            <w:pPr>
              <w:spacing w:line="276" w:lineRule="auto"/>
              <w:jc w:val="center"/>
              <w:rPr>
                <w:b w:val="0"/>
                <w:bCs w:val="0"/>
                <w:szCs w:val="20"/>
              </w:rPr>
            </w:pPr>
            <w:r w:rsidRPr="00C6103E">
              <w:rPr>
                <w:b w:val="0"/>
                <w:bCs w:val="0"/>
                <w:szCs w:val="20"/>
              </w:rPr>
              <w:lastRenderedPageBreak/>
              <w:t>55-60</w:t>
            </w:r>
          </w:p>
        </w:tc>
        <w:tc>
          <w:tcPr>
            <w:tcW w:w="2275" w:type="dxa"/>
          </w:tcPr>
          <w:p w14:paraId="798720E2" w14:textId="51F6B146" w:rsidR="00914EBA" w:rsidRPr="00D2420E" w:rsidRDefault="00D44862" w:rsidP="00914EBA">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D2420E">
              <w:rPr>
                <w:b/>
                <w:bCs/>
                <w:szCs w:val="20"/>
              </w:rPr>
              <w:t>Escape Room</w:t>
            </w:r>
          </w:p>
        </w:tc>
        <w:tc>
          <w:tcPr>
            <w:tcW w:w="3402" w:type="dxa"/>
          </w:tcPr>
          <w:p w14:paraId="2A679855" w14:textId="59113166" w:rsidR="00FF0BF9" w:rsidRPr="00FF0BF9" w:rsidRDefault="00FF0BF9" w:rsidP="00270360">
            <w:pPr>
              <w:spacing w:line="276" w:lineRule="auto"/>
              <w:cnfStyle w:val="000000000000" w:firstRow="0" w:lastRow="0" w:firstColumn="0" w:lastColumn="0" w:oddVBand="0" w:evenVBand="0" w:oddHBand="0" w:evenHBand="0" w:firstRowFirstColumn="0" w:firstRowLastColumn="0" w:lastRowFirstColumn="0" w:lastRowLastColumn="0"/>
              <w:rPr>
                <w:b/>
                <w:bCs/>
                <w:szCs w:val="20"/>
              </w:rPr>
            </w:pPr>
            <w:r w:rsidRPr="00FF0BF9">
              <w:rPr>
                <w:b/>
                <w:bCs/>
                <w:szCs w:val="20"/>
              </w:rPr>
              <w:t>Durchführung des Escape Rooms</w:t>
            </w:r>
          </w:p>
          <w:p w14:paraId="50056EA5" w14:textId="5A55D8B6" w:rsidR="00914EBA" w:rsidRPr="00D2420E" w:rsidRDefault="006A0BF0" w:rsidP="00270360">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 xml:space="preserve">SuS erhalten alle notwendigen Materialien (siehe M3), </w:t>
            </w:r>
            <w:proofErr w:type="spellStart"/>
            <w:r w:rsidR="00AB3FB4" w:rsidRPr="00D2420E">
              <w:rPr>
                <w:szCs w:val="20"/>
              </w:rPr>
              <w:t>Timer</w:t>
            </w:r>
            <w:proofErr w:type="spellEnd"/>
            <w:r w:rsidR="00AB3FB4" w:rsidRPr="00D2420E">
              <w:rPr>
                <w:szCs w:val="20"/>
              </w:rPr>
              <w:t xml:space="preserve"> wird </w:t>
            </w:r>
            <w:r w:rsidRPr="00D2420E">
              <w:rPr>
                <w:szCs w:val="20"/>
              </w:rPr>
              <w:t xml:space="preserve">auf 60 Minuten </w:t>
            </w:r>
            <w:r w:rsidR="00AB3FB4" w:rsidRPr="00D2420E">
              <w:rPr>
                <w:szCs w:val="20"/>
              </w:rPr>
              <w:t>eingestellt</w:t>
            </w:r>
            <w:r w:rsidRPr="00D2420E">
              <w:rPr>
                <w:szCs w:val="20"/>
              </w:rPr>
              <w:t>.</w:t>
            </w:r>
            <w:r w:rsidR="00AB3FB4" w:rsidRPr="00D2420E">
              <w:rPr>
                <w:szCs w:val="20"/>
              </w:rPr>
              <w:t xml:space="preserve"> </w:t>
            </w:r>
            <w:r w:rsidR="00270360" w:rsidRPr="00D2420E">
              <w:rPr>
                <w:szCs w:val="20"/>
              </w:rPr>
              <w:t xml:space="preserve">SuS </w:t>
            </w:r>
            <w:r w:rsidR="00222AC5" w:rsidRPr="00D2420E">
              <w:rPr>
                <w:szCs w:val="20"/>
              </w:rPr>
              <w:t>bearbeiten</w:t>
            </w:r>
            <w:r w:rsidR="00270360" w:rsidRPr="00D2420E">
              <w:rPr>
                <w:szCs w:val="20"/>
              </w:rPr>
              <w:t xml:space="preserve"> in Teams die Herausforderungen 1-4 selbstständig.</w:t>
            </w:r>
            <w:r w:rsidR="0001465D" w:rsidRPr="00D2420E">
              <w:rPr>
                <w:szCs w:val="20"/>
              </w:rPr>
              <w:t xml:space="preserve"> </w:t>
            </w:r>
            <w:r w:rsidR="0036367A" w:rsidRPr="00D2420E">
              <w:rPr>
                <w:szCs w:val="20"/>
              </w:rPr>
              <w:t>L tritt in den Hintergrund und fungiert als Spielleitung (gibt nach Anfordern Hinweise, öffnet die Schlösser).</w:t>
            </w:r>
          </w:p>
        </w:tc>
        <w:tc>
          <w:tcPr>
            <w:tcW w:w="1985" w:type="dxa"/>
          </w:tcPr>
          <w:p w14:paraId="31420B5F" w14:textId="12D71D6F" w:rsidR="00FF22ED" w:rsidRPr="007D6179" w:rsidRDefault="004B7BF6" w:rsidP="00914EBA">
            <w:pPr>
              <w:spacing w:line="276" w:lineRule="auto"/>
              <w:cnfStyle w:val="000000000000" w:firstRow="0" w:lastRow="0" w:firstColumn="0" w:lastColumn="0" w:oddVBand="0" w:evenVBand="0" w:oddHBand="0" w:evenHBand="0" w:firstRowFirstColumn="0" w:firstRowLastColumn="0" w:lastRowFirstColumn="0" w:lastRowLastColumn="0"/>
              <w:rPr>
                <w:bCs/>
                <w:szCs w:val="20"/>
              </w:rPr>
            </w:pPr>
            <w:r w:rsidRPr="007D6179">
              <w:rPr>
                <w:bCs/>
                <w:szCs w:val="20"/>
              </w:rPr>
              <w:t>M</w:t>
            </w:r>
            <w:r w:rsidR="00632183" w:rsidRPr="007D6179">
              <w:rPr>
                <w:bCs/>
                <w:szCs w:val="20"/>
              </w:rPr>
              <w:t>5-</w:t>
            </w:r>
            <w:r w:rsidR="006A0BF0" w:rsidRPr="007D6179">
              <w:rPr>
                <w:bCs/>
                <w:szCs w:val="20"/>
              </w:rPr>
              <w:t>M9</w:t>
            </w:r>
            <w:r w:rsidR="006C0684" w:rsidRPr="007D6179">
              <w:rPr>
                <w:bCs/>
                <w:szCs w:val="20"/>
              </w:rPr>
              <w:t xml:space="preserve"> – </w:t>
            </w:r>
            <w:r w:rsidRPr="007D6179">
              <w:rPr>
                <w:bCs/>
                <w:szCs w:val="20"/>
              </w:rPr>
              <w:t>Materialien für den Escape Room</w:t>
            </w:r>
            <w:r w:rsidR="006A0BF0" w:rsidRPr="007D6179">
              <w:rPr>
                <w:bCs/>
                <w:szCs w:val="20"/>
              </w:rPr>
              <w:t xml:space="preserve"> + Bonusrätsel</w:t>
            </w:r>
          </w:p>
          <w:p w14:paraId="19553AA9" w14:textId="4FB5B22C" w:rsidR="00FF22ED" w:rsidRPr="006C0684" w:rsidRDefault="004B7BF6" w:rsidP="00C55D66">
            <w:pPr>
              <w:spacing w:before="120" w:line="276" w:lineRule="auto"/>
              <w:cnfStyle w:val="000000000000" w:firstRow="0" w:lastRow="0" w:firstColumn="0" w:lastColumn="0" w:oddVBand="0" w:evenVBand="0" w:oddHBand="0" w:evenHBand="0" w:firstRowFirstColumn="0" w:firstRowLastColumn="0" w:lastRowFirstColumn="0" w:lastRowLastColumn="0"/>
              <w:rPr>
                <w:bCs/>
                <w:szCs w:val="20"/>
                <w:lang w:val="en-GB"/>
              </w:rPr>
            </w:pPr>
            <w:r w:rsidRPr="007D6179">
              <w:rPr>
                <w:bCs/>
                <w:szCs w:val="20"/>
                <w:lang w:val="en-GB"/>
              </w:rPr>
              <w:t>Optional: M</w:t>
            </w:r>
            <w:r w:rsidR="00632183" w:rsidRPr="007D6179">
              <w:rPr>
                <w:bCs/>
                <w:szCs w:val="20"/>
                <w:lang w:val="en-GB"/>
              </w:rPr>
              <w:t>10</w:t>
            </w:r>
            <w:r w:rsidRPr="007D6179">
              <w:rPr>
                <w:bCs/>
                <w:szCs w:val="20"/>
                <w:lang w:val="en-GB"/>
              </w:rPr>
              <w:t xml:space="preserve"> + M</w:t>
            </w:r>
            <w:r w:rsidR="00632183" w:rsidRPr="007D6179">
              <w:rPr>
                <w:bCs/>
                <w:szCs w:val="20"/>
                <w:lang w:val="en-GB"/>
              </w:rPr>
              <w:t>11</w:t>
            </w:r>
          </w:p>
          <w:p w14:paraId="7B72832F" w14:textId="48C0B465" w:rsidR="00914EBA" w:rsidRPr="006C0684" w:rsidRDefault="00FF22ED" w:rsidP="00C55D66">
            <w:pPr>
              <w:spacing w:before="120" w:line="276" w:lineRule="auto"/>
              <w:cnfStyle w:val="000000000000" w:firstRow="0" w:lastRow="0" w:firstColumn="0" w:lastColumn="0" w:oddVBand="0" w:evenVBand="0" w:oddHBand="0" w:evenHBand="0" w:firstRowFirstColumn="0" w:firstRowLastColumn="0" w:lastRowFirstColumn="0" w:lastRowLastColumn="0"/>
              <w:rPr>
                <w:bCs/>
                <w:szCs w:val="20"/>
                <w:lang w:val="en-GB"/>
              </w:rPr>
            </w:pPr>
            <w:r w:rsidRPr="006C0684">
              <w:rPr>
                <w:bCs/>
                <w:szCs w:val="20"/>
                <w:lang w:val="en-GB"/>
              </w:rPr>
              <w:t xml:space="preserve">Escape Room </w:t>
            </w:r>
            <w:r w:rsidR="00A136BD" w:rsidRPr="006C0684">
              <w:rPr>
                <w:bCs/>
                <w:szCs w:val="20"/>
                <w:lang w:val="en-GB"/>
              </w:rPr>
              <w:t>Box</w:t>
            </w:r>
          </w:p>
        </w:tc>
        <w:tc>
          <w:tcPr>
            <w:tcW w:w="6203" w:type="dxa"/>
          </w:tcPr>
          <w:p w14:paraId="6BC7C748" w14:textId="343AD248" w:rsidR="00FF22ED" w:rsidRPr="00D2420E" w:rsidRDefault="00931E1C"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D2420E">
              <w:rPr>
                <w:szCs w:val="20"/>
              </w:rPr>
              <w:t>SuS werden nochmal an das Ziel, gemeinsam Lösungen zu finden, erinnert.</w:t>
            </w:r>
            <w:r w:rsidR="009555DC" w:rsidRPr="00D2420E">
              <w:rPr>
                <w:szCs w:val="20"/>
              </w:rPr>
              <w:t xml:space="preserve"> Nun kann das Spiel beginnen!</w:t>
            </w:r>
          </w:p>
          <w:p w14:paraId="09911B5B" w14:textId="7ABB8295" w:rsidR="00AB43C5" w:rsidRDefault="00AB3FB4"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917AA6">
              <w:rPr>
                <w:szCs w:val="20"/>
              </w:rPr>
              <w:t xml:space="preserve">L stellt auf dem Computer einen </w:t>
            </w:r>
            <w:proofErr w:type="spellStart"/>
            <w:r w:rsidRPr="00917AA6">
              <w:rPr>
                <w:szCs w:val="20"/>
              </w:rPr>
              <w:t>Timer</w:t>
            </w:r>
            <w:proofErr w:type="spellEnd"/>
            <w:r w:rsidRPr="00917AA6">
              <w:rPr>
                <w:szCs w:val="20"/>
              </w:rPr>
              <w:t xml:space="preserve"> von </w:t>
            </w:r>
            <w:r w:rsidR="00917AA6" w:rsidRPr="00917AA6">
              <w:rPr>
                <w:szCs w:val="20"/>
              </w:rPr>
              <w:t>55</w:t>
            </w:r>
            <w:r w:rsidRPr="00917AA6">
              <w:rPr>
                <w:szCs w:val="20"/>
              </w:rPr>
              <w:t xml:space="preserve"> Minuten ein und projiziert diesen an die Wand. </w:t>
            </w:r>
            <w:r w:rsidR="00AB43C5" w:rsidRPr="00917AA6">
              <w:rPr>
                <w:szCs w:val="20"/>
              </w:rPr>
              <w:t xml:space="preserve">SuS versuchen, die Herausforderungen 1-4 </w:t>
            </w:r>
            <w:r w:rsidR="0076319B" w:rsidRPr="00917AA6">
              <w:rPr>
                <w:szCs w:val="20"/>
              </w:rPr>
              <w:t xml:space="preserve">selbstständig </w:t>
            </w:r>
            <w:r w:rsidR="00AB43C5" w:rsidRPr="00917AA6">
              <w:rPr>
                <w:szCs w:val="20"/>
              </w:rPr>
              <w:t>zu lösen.</w:t>
            </w:r>
            <w:r w:rsidR="001E42DF">
              <w:rPr>
                <w:szCs w:val="20"/>
              </w:rPr>
              <w:t xml:space="preserve"> Bei Herausforderung 3 ist wichtig, dass die SuS die Puzzleteile mit den Textfeldern nach oben </w:t>
            </w:r>
            <w:r w:rsidR="007B1598">
              <w:rPr>
                <w:szCs w:val="20"/>
              </w:rPr>
              <w:t xml:space="preserve">und durchgemischt </w:t>
            </w:r>
            <w:r w:rsidR="001E42DF">
              <w:rPr>
                <w:szCs w:val="20"/>
              </w:rPr>
              <w:t>erhalten.</w:t>
            </w:r>
          </w:p>
          <w:p w14:paraId="35BDF33F" w14:textId="77777777" w:rsidR="00E2236E" w:rsidRDefault="00E2236E"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sidRPr="00E2236E">
              <w:rPr>
                <w:szCs w:val="20"/>
              </w:rPr>
              <w:t xml:space="preserve">Schnellere Teams können </w:t>
            </w:r>
            <w:r>
              <w:rPr>
                <w:szCs w:val="20"/>
              </w:rPr>
              <w:t xml:space="preserve">zusätzlich das Bonusrätsel (M9) </w:t>
            </w:r>
            <w:r w:rsidRPr="00E2236E">
              <w:rPr>
                <w:szCs w:val="20"/>
              </w:rPr>
              <w:t>lösen.</w:t>
            </w:r>
          </w:p>
          <w:p w14:paraId="63682319" w14:textId="77777777" w:rsidR="0067011E" w:rsidRDefault="0067011E"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p>
          <w:p w14:paraId="731F9AB5" w14:textId="43DD0B8F" w:rsidR="0067011E" w:rsidRPr="00D2420E" w:rsidRDefault="0067011E" w:rsidP="00AB3FB4">
            <w:pPr>
              <w:spacing w:line="276" w:lineRule="auto"/>
              <w:cnfStyle w:val="000000000000" w:firstRow="0" w:lastRow="0" w:firstColumn="0" w:lastColumn="0" w:oddVBand="0" w:evenVBand="0" w:oddHBand="0" w:evenHBand="0" w:firstRowFirstColumn="0" w:firstRowLastColumn="0" w:lastRowFirstColumn="0" w:lastRowLastColumn="0"/>
              <w:rPr>
                <w:szCs w:val="20"/>
              </w:rPr>
            </w:pPr>
            <w:r>
              <w:rPr>
                <w:szCs w:val="20"/>
              </w:rPr>
              <w:t>Die Materialien für den Escape Room sollten SuS möglichst nicht beschriften,</w:t>
            </w:r>
            <w:r w:rsidR="00786877">
              <w:rPr>
                <w:szCs w:val="20"/>
              </w:rPr>
              <w:t xml:space="preserve"> damit</w:t>
            </w:r>
            <w:r>
              <w:rPr>
                <w:szCs w:val="20"/>
              </w:rPr>
              <w:t xml:space="preserve"> d</w:t>
            </w:r>
            <w:r w:rsidR="00786877">
              <w:rPr>
                <w:szCs w:val="20"/>
              </w:rPr>
              <w:t>iese wiederverwendet werden können.</w:t>
            </w:r>
          </w:p>
        </w:tc>
      </w:tr>
      <w:tr w:rsidR="009C467A" w:rsidRPr="000E1CD0" w14:paraId="31A246ED" w14:textId="77777777" w:rsidTr="092DB9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97" w:type="dxa"/>
          </w:tcPr>
          <w:p w14:paraId="53050917" w14:textId="6287C3FA" w:rsidR="00E16538" w:rsidRPr="00C6103E" w:rsidRDefault="00AD7393" w:rsidP="00914EBA">
            <w:pPr>
              <w:spacing w:line="276" w:lineRule="auto"/>
              <w:jc w:val="center"/>
              <w:rPr>
                <w:b w:val="0"/>
                <w:szCs w:val="20"/>
              </w:rPr>
            </w:pPr>
            <w:r w:rsidRPr="00C6103E">
              <w:rPr>
                <w:b w:val="0"/>
                <w:szCs w:val="20"/>
              </w:rPr>
              <w:t>20</w:t>
            </w:r>
            <w:r w:rsidR="00C6103E" w:rsidRPr="00C6103E">
              <w:rPr>
                <w:b w:val="0"/>
                <w:szCs w:val="20"/>
              </w:rPr>
              <w:t>-25</w:t>
            </w:r>
          </w:p>
        </w:tc>
        <w:tc>
          <w:tcPr>
            <w:tcW w:w="2275" w:type="dxa"/>
          </w:tcPr>
          <w:p w14:paraId="033A9F6F" w14:textId="1D44B07C" w:rsidR="00E16538" w:rsidRPr="00D2420E" w:rsidRDefault="00D44862"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sidRPr="00D2420E">
              <w:rPr>
                <w:b/>
                <w:bCs/>
                <w:szCs w:val="20"/>
              </w:rPr>
              <w:t>Reflexion</w:t>
            </w:r>
          </w:p>
        </w:tc>
        <w:tc>
          <w:tcPr>
            <w:tcW w:w="3402" w:type="dxa"/>
          </w:tcPr>
          <w:p w14:paraId="00915110" w14:textId="2A645865" w:rsidR="00FF0BF9" w:rsidRPr="00FF0BF9" w:rsidRDefault="00FF0BF9" w:rsidP="00914EBA">
            <w:pPr>
              <w:spacing w:line="276" w:lineRule="auto"/>
              <w:cnfStyle w:val="000000100000" w:firstRow="0" w:lastRow="0" w:firstColumn="0" w:lastColumn="0" w:oddVBand="0" w:evenVBand="0" w:oddHBand="1" w:evenHBand="0" w:firstRowFirstColumn="0" w:firstRowLastColumn="0" w:lastRowFirstColumn="0" w:lastRowLastColumn="0"/>
              <w:rPr>
                <w:b/>
                <w:bCs/>
                <w:szCs w:val="20"/>
              </w:rPr>
            </w:pPr>
            <w:r>
              <w:rPr>
                <w:b/>
                <w:bCs/>
                <w:szCs w:val="20"/>
              </w:rPr>
              <w:t>Rückschau in</w:t>
            </w:r>
            <w:r w:rsidRPr="00FF0BF9">
              <w:rPr>
                <w:b/>
                <w:bCs/>
                <w:szCs w:val="20"/>
              </w:rPr>
              <w:t xml:space="preserve"> der Gruppe </w:t>
            </w:r>
          </w:p>
          <w:p w14:paraId="343B516A" w14:textId="528CD9EE" w:rsidR="00E16538" w:rsidRPr="00D2420E" w:rsidRDefault="0036367A"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L </w:t>
            </w:r>
            <w:r w:rsidR="0090356D" w:rsidRPr="00D2420E">
              <w:rPr>
                <w:szCs w:val="20"/>
              </w:rPr>
              <w:t xml:space="preserve">projiziert </w:t>
            </w:r>
            <w:r w:rsidR="006A0BF0" w:rsidRPr="00D2420E">
              <w:rPr>
                <w:szCs w:val="20"/>
              </w:rPr>
              <w:t>Fragen zur Reflexion in Hinblick auf die Methode Escape Room</w:t>
            </w:r>
            <w:r w:rsidR="0090356D" w:rsidRPr="00D2420E">
              <w:rPr>
                <w:szCs w:val="20"/>
              </w:rPr>
              <w:t xml:space="preserve">. SuS bearbeiten diese zuerst im Team. Danach Austausch im Plenum. </w:t>
            </w:r>
          </w:p>
          <w:p w14:paraId="6AA8EDDE" w14:textId="77777777" w:rsidR="00C95070" w:rsidRDefault="00C95070"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7B032443" w14:textId="45CD0528" w:rsidR="00C95070" w:rsidRPr="00D2420E" w:rsidRDefault="00FF0BF9" w:rsidP="00914EBA">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917AA6">
              <w:rPr>
                <w:szCs w:val="20"/>
              </w:rPr>
              <w:lastRenderedPageBreak/>
              <w:t xml:space="preserve">Anschließend wird nochmal über die Einstiegsaufgabe gesprochen: </w:t>
            </w:r>
            <w:r w:rsidR="00C95070" w:rsidRPr="00917AA6">
              <w:rPr>
                <w:szCs w:val="20"/>
              </w:rPr>
              <w:t xml:space="preserve">Denk noch einmal an deinen Wohnort, an die Dinge, die du magst und dann die, die du verbessern würdest. Vergleiche das mit Münzhausen. </w:t>
            </w:r>
            <w:r w:rsidR="00917AA6">
              <w:rPr>
                <w:szCs w:val="20"/>
              </w:rPr>
              <w:t xml:space="preserve">Würdest du nach den Herausforderungen etwas ändern/ergänzen? </w:t>
            </w:r>
            <w:r w:rsidRPr="00D2420E">
              <w:rPr>
                <w:szCs w:val="20"/>
              </w:rPr>
              <w:t>SuS können hier ihre Meldungen vom Beginn der Unterrichtseinheit ergänzen.</w:t>
            </w:r>
          </w:p>
        </w:tc>
        <w:tc>
          <w:tcPr>
            <w:tcW w:w="1985" w:type="dxa"/>
          </w:tcPr>
          <w:p w14:paraId="42930E5C" w14:textId="6FEA5C2C" w:rsidR="00A35AC1" w:rsidRPr="006C0684" w:rsidRDefault="00A35AC1" w:rsidP="00E02ED2">
            <w:pPr>
              <w:spacing w:before="20" w:line="276" w:lineRule="auto"/>
              <w:cnfStyle w:val="000000100000" w:firstRow="0" w:lastRow="0" w:firstColumn="0" w:lastColumn="0" w:oddVBand="0" w:evenVBand="0" w:oddHBand="1" w:evenHBand="0" w:firstRowFirstColumn="0" w:firstRowLastColumn="0" w:lastRowFirstColumn="0" w:lastRowLastColumn="0"/>
              <w:rPr>
                <w:bCs/>
                <w:szCs w:val="20"/>
              </w:rPr>
            </w:pPr>
            <w:r>
              <w:rPr>
                <w:bCs/>
                <w:szCs w:val="20"/>
              </w:rPr>
              <w:lastRenderedPageBreak/>
              <w:t>PPT (Folie 5)</w:t>
            </w:r>
          </w:p>
        </w:tc>
        <w:tc>
          <w:tcPr>
            <w:tcW w:w="6203" w:type="dxa"/>
          </w:tcPr>
          <w:p w14:paraId="123F6480" w14:textId="217FDBD4" w:rsidR="000F0BC5" w:rsidRPr="00D2420E" w:rsidRDefault="000F0BC5" w:rsidP="000F0BC5">
            <w:pPr>
              <w:spacing w:line="276" w:lineRule="auto"/>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Als Abschluss kann L im Plenum ein paar Fragen aufgreifen und </w:t>
            </w:r>
            <w:r w:rsidR="00222AC5" w:rsidRPr="00D2420E">
              <w:rPr>
                <w:szCs w:val="20"/>
              </w:rPr>
              <w:t>SuS zu Wort kommen lassen</w:t>
            </w:r>
            <w:r w:rsidRPr="00D2420E">
              <w:rPr>
                <w:szCs w:val="20"/>
              </w:rPr>
              <w:t xml:space="preserve">. Zudem kann optional ein Stimmungsbild erstellt werden, um </w:t>
            </w:r>
            <w:r w:rsidR="0090356D" w:rsidRPr="00D2420E">
              <w:rPr>
                <w:szCs w:val="20"/>
              </w:rPr>
              <w:t xml:space="preserve">Feedback zur </w:t>
            </w:r>
            <w:r w:rsidRPr="00D2420E">
              <w:rPr>
                <w:szCs w:val="20"/>
              </w:rPr>
              <w:t>Methode und de</w:t>
            </w:r>
            <w:r w:rsidR="0090356D" w:rsidRPr="00D2420E">
              <w:rPr>
                <w:szCs w:val="20"/>
              </w:rPr>
              <w:t>m</w:t>
            </w:r>
            <w:r w:rsidRPr="00D2420E">
              <w:rPr>
                <w:szCs w:val="20"/>
              </w:rPr>
              <w:t xml:space="preserve"> Spielprozess </w:t>
            </w:r>
            <w:r w:rsidR="0090356D" w:rsidRPr="00D2420E">
              <w:rPr>
                <w:szCs w:val="20"/>
              </w:rPr>
              <w:t>einzuholen</w:t>
            </w:r>
            <w:r w:rsidRPr="00D2420E">
              <w:rPr>
                <w:szCs w:val="20"/>
              </w:rPr>
              <w:t>.</w:t>
            </w:r>
            <w:r w:rsidR="00222AC5" w:rsidRPr="00D2420E">
              <w:rPr>
                <w:szCs w:val="20"/>
              </w:rPr>
              <w:t xml:space="preserve"> Dies kann z. B. mit Smileys an der Tafel oder in Form einer Stellübung geschehen</w:t>
            </w:r>
            <w:r w:rsidR="001A7716" w:rsidRPr="00D2420E">
              <w:rPr>
                <w:szCs w:val="20"/>
              </w:rPr>
              <w:t>.</w:t>
            </w:r>
            <w:r w:rsidR="00222AC5" w:rsidRPr="00D2420E">
              <w:rPr>
                <w:szCs w:val="20"/>
              </w:rPr>
              <w:t xml:space="preserve"> Bei Letzterem tätigt L Aussagen und SuS stellen sich je nach Zustimmung oder Ablehnung im Klassenraum auf. Mögliche Aussagen können sein:</w:t>
            </w:r>
          </w:p>
          <w:p w14:paraId="0638799F" w14:textId="77777777" w:rsidR="00222AC5" w:rsidRPr="00D2420E" w:rsidRDefault="00222AC5"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lastRenderedPageBreak/>
              <w:t>Der Escape Room war spannend und interessant.</w:t>
            </w:r>
          </w:p>
          <w:p w14:paraId="0BC208A9" w14:textId="77777777" w:rsidR="00222AC5" w:rsidRPr="00D2420E" w:rsidRDefault="00222AC5"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Im Team haben wir gut zusammengearbeitet und viel voneinander gelernt.</w:t>
            </w:r>
          </w:p>
          <w:p w14:paraId="1E3D617B" w14:textId="1310743C" w:rsidR="00222AC5" w:rsidRPr="00D2420E" w:rsidRDefault="009555DC"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Am besten konnten wir die Herausforderungen gemeinsam </w:t>
            </w:r>
            <w:r w:rsidR="00222AC5" w:rsidRPr="00D2420E">
              <w:rPr>
                <w:szCs w:val="20"/>
              </w:rPr>
              <w:t>lösen.</w:t>
            </w:r>
          </w:p>
          <w:p w14:paraId="35DAA0B2" w14:textId="77777777" w:rsidR="006A0BF0" w:rsidRDefault="0032131F" w:rsidP="00917AA6">
            <w:pPr>
              <w:pStyle w:val="Listenabsatz"/>
              <w:numPr>
                <w:ilvl w:val="0"/>
                <w:numId w:val="2"/>
              </w:numPr>
              <w:spacing w:line="276" w:lineRule="auto"/>
              <w:ind w:left="357" w:hanging="357"/>
              <w:cnfStyle w:val="000000100000" w:firstRow="0" w:lastRow="0" w:firstColumn="0" w:lastColumn="0" w:oddVBand="0" w:evenVBand="0" w:oddHBand="1" w:evenHBand="0" w:firstRowFirstColumn="0" w:firstRowLastColumn="0" w:lastRowFirstColumn="0" w:lastRowLastColumn="0"/>
              <w:rPr>
                <w:szCs w:val="20"/>
              </w:rPr>
            </w:pPr>
            <w:r w:rsidRPr="00D2420E">
              <w:rPr>
                <w:szCs w:val="20"/>
              </w:rPr>
              <w:t xml:space="preserve">Ich habe beim Escape Room viel </w:t>
            </w:r>
            <w:r w:rsidR="006F4A93" w:rsidRPr="00D2420E">
              <w:rPr>
                <w:szCs w:val="20"/>
              </w:rPr>
              <w:t>lernen bzw. Gelerntes wiederholen können.</w:t>
            </w:r>
          </w:p>
          <w:p w14:paraId="5FCB5292" w14:textId="77777777" w:rsidR="009460AA" w:rsidRDefault="009460AA" w:rsidP="009460AA">
            <w:pPr>
              <w:spacing w:line="276" w:lineRule="auto"/>
              <w:cnfStyle w:val="000000100000" w:firstRow="0" w:lastRow="0" w:firstColumn="0" w:lastColumn="0" w:oddVBand="0" w:evenVBand="0" w:oddHBand="1" w:evenHBand="0" w:firstRowFirstColumn="0" w:firstRowLastColumn="0" w:lastRowFirstColumn="0" w:lastRowLastColumn="0"/>
              <w:rPr>
                <w:szCs w:val="20"/>
              </w:rPr>
            </w:pPr>
          </w:p>
          <w:p w14:paraId="1E9ABF1C" w14:textId="7B240730" w:rsidR="009460AA" w:rsidRPr="009460AA" w:rsidRDefault="009460AA" w:rsidP="009460AA">
            <w:pPr>
              <w:spacing w:line="276" w:lineRule="auto"/>
              <w:cnfStyle w:val="000000100000" w:firstRow="0" w:lastRow="0" w:firstColumn="0" w:lastColumn="0" w:oddVBand="0" w:evenVBand="0" w:oddHBand="1" w:evenHBand="0" w:firstRowFirstColumn="0" w:firstRowLastColumn="0" w:lastRowFirstColumn="0" w:lastRowLastColumn="0"/>
              <w:rPr>
                <w:szCs w:val="20"/>
              </w:rPr>
            </w:pPr>
            <w:r>
              <w:rPr>
                <w:szCs w:val="20"/>
              </w:rPr>
              <w:t>Die Reflexionsfragen dienen zur methodischen Sicherung, die Einstiegsfrage zur inhaltlichen Sicherung.</w:t>
            </w:r>
          </w:p>
        </w:tc>
      </w:tr>
    </w:tbl>
    <w:p w14:paraId="55E48F7F" w14:textId="31120B9C" w:rsidR="00C219AC" w:rsidRPr="00C219AC" w:rsidRDefault="00C219AC" w:rsidP="00C219AC">
      <w:pPr>
        <w:sectPr w:rsidR="00C219AC" w:rsidRPr="00C219AC" w:rsidSect="0005272C">
          <w:headerReference w:type="default" r:id="rId34"/>
          <w:footerReference w:type="default" r:id="rId35"/>
          <w:headerReference w:type="first" r:id="rId36"/>
          <w:footerReference w:type="first" r:id="rId37"/>
          <w:pgSz w:w="16840" w:h="11900" w:orient="landscape"/>
          <w:pgMar w:top="1701" w:right="1134" w:bottom="1418" w:left="1134" w:header="851" w:footer="680" w:gutter="0"/>
          <w:cols w:space="708"/>
          <w:docGrid w:linePitch="360"/>
        </w:sectPr>
      </w:pPr>
    </w:p>
    <w:p w14:paraId="63A547EF" w14:textId="6606ED6D" w:rsidR="00606549" w:rsidRPr="00115DAF" w:rsidRDefault="00914EBA" w:rsidP="00115DAF">
      <w:pPr>
        <w:pStyle w:val="berschrift2"/>
      </w:pPr>
      <w:r>
        <w:lastRenderedPageBreak/>
        <w:t>M</w:t>
      </w:r>
      <w:r w:rsidR="006B4F67">
        <w:t>1</w:t>
      </w:r>
      <w:r w:rsidR="00606549">
        <w:t xml:space="preserve">: </w:t>
      </w:r>
      <w:r w:rsidR="00EE4FBB">
        <w:t>Spielanleitung</w:t>
      </w:r>
    </w:p>
    <w:p w14:paraId="528BCF2D" w14:textId="3B7B4AE3" w:rsidR="00FF2D15" w:rsidRDefault="00D843FD" w:rsidP="00F81F62">
      <w:pPr>
        <w:jc w:val="both"/>
        <w:rPr>
          <w:rFonts w:asciiTheme="majorHAnsi" w:eastAsia="Fira Sans" w:hAnsiTheme="majorHAnsi" w:cstheme="majorHAnsi"/>
          <w:szCs w:val="20"/>
        </w:rPr>
      </w:pPr>
      <w:r w:rsidRPr="00377AB5">
        <w:rPr>
          <w:rFonts w:asciiTheme="majorHAnsi" w:eastAsia="Fira Sans" w:hAnsiTheme="majorHAnsi" w:cstheme="majorHAnsi"/>
          <w:szCs w:val="20"/>
        </w:rPr>
        <w:t>Willkommen bei</w:t>
      </w:r>
      <w:r w:rsidR="00404138">
        <w:rPr>
          <w:rFonts w:asciiTheme="majorHAnsi" w:eastAsia="Fira Sans" w:hAnsiTheme="majorHAnsi" w:cstheme="majorHAnsi"/>
          <w:szCs w:val="20"/>
        </w:rPr>
        <w:t>m</w:t>
      </w:r>
      <w:r w:rsidRPr="00377AB5">
        <w:rPr>
          <w:rFonts w:asciiTheme="majorHAnsi" w:eastAsia="Fira Sans" w:hAnsiTheme="majorHAnsi" w:cstheme="majorHAnsi"/>
          <w:szCs w:val="20"/>
        </w:rPr>
        <w:t xml:space="preserve"> Escape Room Spiel z</w:t>
      </w:r>
      <w:r w:rsidR="00404138">
        <w:rPr>
          <w:rFonts w:asciiTheme="majorHAnsi" w:eastAsia="Fira Sans" w:hAnsiTheme="majorHAnsi" w:cstheme="majorHAnsi"/>
          <w:szCs w:val="20"/>
        </w:rPr>
        <w:t>um Thema</w:t>
      </w:r>
      <w:r w:rsidRPr="00377AB5">
        <w:rPr>
          <w:rFonts w:asciiTheme="majorHAnsi" w:eastAsia="Fira Sans" w:hAnsiTheme="majorHAnsi" w:cstheme="majorHAnsi"/>
          <w:szCs w:val="20"/>
        </w:rPr>
        <w:t xml:space="preserve"> Wirtschaftsbildung</w:t>
      </w:r>
      <w:r w:rsidR="00404138">
        <w:rPr>
          <w:rFonts w:asciiTheme="majorHAnsi" w:eastAsia="Fira Sans" w:hAnsiTheme="majorHAnsi" w:cstheme="majorHAnsi"/>
          <w:szCs w:val="20"/>
        </w:rPr>
        <w:t>!</w:t>
      </w:r>
    </w:p>
    <w:p w14:paraId="23AD772F" w14:textId="128B0A57" w:rsidR="000C1B0E" w:rsidRDefault="00D843FD" w:rsidP="66EE32A6">
      <w:pPr>
        <w:jc w:val="both"/>
        <w:rPr>
          <w:rFonts w:asciiTheme="majorHAnsi" w:eastAsia="Fira Sans" w:hAnsiTheme="majorHAnsi" w:cstheme="majorBidi"/>
        </w:rPr>
      </w:pPr>
      <w:bookmarkStart w:id="14" w:name="_Hlk117534478"/>
      <w:r w:rsidRPr="66EE32A6">
        <w:rPr>
          <w:rFonts w:asciiTheme="majorHAnsi" w:eastAsia="Fira Sans" w:hAnsiTheme="majorHAnsi" w:cstheme="majorBidi"/>
        </w:rPr>
        <w:t>Hier werden die einzelnen Spiele genau beschrieben</w:t>
      </w:r>
      <w:r w:rsidR="001D7E6F" w:rsidRPr="66EE32A6">
        <w:rPr>
          <w:rFonts w:asciiTheme="majorHAnsi" w:eastAsia="Fira Sans" w:hAnsiTheme="majorHAnsi" w:cstheme="majorBidi"/>
        </w:rPr>
        <w:t xml:space="preserve"> – von den Spielregeln bis zur Lösung.</w:t>
      </w:r>
      <w:r w:rsidR="00FF2D15" w:rsidRPr="66EE32A6">
        <w:rPr>
          <w:rFonts w:asciiTheme="majorHAnsi" w:eastAsia="Fira Sans" w:hAnsiTheme="majorHAnsi" w:cstheme="majorBidi"/>
        </w:rPr>
        <w:t xml:space="preserve"> </w:t>
      </w:r>
      <w:r w:rsidR="001D7E6F" w:rsidRPr="66EE32A6">
        <w:rPr>
          <w:rFonts w:asciiTheme="majorHAnsi" w:eastAsia="Fira Sans" w:hAnsiTheme="majorHAnsi" w:cstheme="majorBidi"/>
        </w:rPr>
        <w:t>Alle</w:t>
      </w:r>
      <w:r w:rsidRPr="66EE32A6">
        <w:rPr>
          <w:rFonts w:asciiTheme="majorHAnsi" w:eastAsia="Fira Sans" w:hAnsiTheme="majorHAnsi" w:cstheme="majorBidi"/>
        </w:rPr>
        <w:t xml:space="preserve"> Herausforderungen zusammen </w:t>
      </w:r>
      <w:r w:rsidR="001D7E6F" w:rsidRPr="66EE32A6">
        <w:rPr>
          <w:rFonts w:asciiTheme="majorHAnsi" w:eastAsia="Fira Sans" w:hAnsiTheme="majorHAnsi" w:cstheme="majorBidi"/>
        </w:rPr>
        <w:t xml:space="preserve">ergeben </w:t>
      </w:r>
      <w:r w:rsidRPr="66EE32A6">
        <w:rPr>
          <w:rFonts w:asciiTheme="majorHAnsi" w:eastAsia="Fira Sans" w:hAnsiTheme="majorHAnsi" w:cstheme="majorBidi"/>
        </w:rPr>
        <w:t>einen E</w:t>
      </w:r>
      <w:r w:rsidR="001D7E6F" w:rsidRPr="66EE32A6">
        <w:rPr>
          <w:rFonts w:asciiTheme="majorHAnsi" w:eastAsia="Fira Sans" w:hAnsiTheme="majorHAnsi" w:cstheme="majorBidi"/>
        </w:rPr>
        <w:t>scape Room</w:t>
      </w:r>
      <w:r w:rsidRPr="66EE32A6">
        <w:rPr>
          <w:rFonts w:asciiTheme="majorHAnsi" w:eastAsia="Fira Sans" w:hAnsiTheme="majorHAnsi" w:cstheme="majorBidi"/>
        </w:rPr>
        <w:t xml:space="preserve">. </w:t>
      </w:r>
      <w:bookmarkEnd w:id="14"/>
      <w:r w:rsidRPr="66EE32A6">
        <w:rPr>
          <w:rFonts w:asciiTheme="majorHAnsi" w:eastAsia="Fira Sans" w:hAnsiTheme="majorHAnsi" w:cstheme="majorBidi"/>
        </w:rPr>
        <w:t xml:space="preserve">Alles, was </w:t>
      </w:r>
      <w:r w:rsidR="001D7E6F" w:rsidRPr="66EE32A6">
        <w:rPr>
          <w:rFonts w:asciiTheme="majorHAnsi" w:eastAsia="Fira Sans" w:hAnsiTheme="majorHAnsi" w:cstheme="majorBidi"/>
        </w:rPr>
        <w:t>für die</w:t>
      </w:r>
      <w:r w:rsidRPr="66EE32A6">
        <w:rPr>
          <w:rFonts w:asciiTheme="majorHAnsi" w:eastAsia="Fira Sans" w:hAnsiTheme="majorHAnsi" w:cstheme="majorBidi"/>
        </w:rPr>
        <w:t xml:space="preserve"> Vorbereitung</w:t>
      </w:r>
      <w:r w:rsidR="001D7E6F" w:rsidRPr="66EE32A6">
        <w:rPr>
          <w:rFonts w:asciiTheme="majorHAnsi" w:eastAsia="Fira Sans" w:hAnsiTheme="majorHAnsi" w:cstheme="majorBidi"/>
        </w:rPr>
        <w:t xml:space="preserve">, </w:t>
      </w:r>
      <w:r w:rsidRPr="66EE32A6">
        <w:rPr>
          <w:rFonts w:asciiTheme="majorHAnsi" w:eastAsia="Fira Sans" w:hAnsiTheme="majorHAnsi" w:cstheme="majorBidi"/>
        </w:rPr>
        <w:t xml:space="preserve">Durchführung und Nachbetrachtung des </w:t>
      </w:r>
      <w:r w:rsidR="00AF5C08" w:rsidRPr="66EE32A6">
        <w:rPr>
          <w:rFonts w:asciiTheme="majorHAnsi" w:eastAsia="Fira Sans" w:hAnsiTheme="majorHAnsi" w:cstheme="majorBidi"/>
        </w:rPr>
        <w:t>Escape Rooms</w:t>
      </w:r>
      <w:r w:rsidRPr="66EE32A6">
        <w:rPr>
          <w:rFonts w:asciiTheme="majorHAnsi" w:eastAsia="Fira Sans" w:hAnsiTheme="majorHAnsi" w:cstheme="majorBidi"/>
        </w:rPr>
        <w:t xml:space="preserve"> benötigt wird, ist</w:t>
      </w:r>
      <w:r w:rsidR="00105FF1">
        <w:rPr>
          <w:rFonts w:asciiTheme="majorHAnsi" w:eastAsia="Fira Sans" w:hAnsiTheme="majorHAnsi" w:cstheme="majorBidi"/>
        </w:rPr>
        <w:t xml:space="preserve"> </w:t>
      </w:r>
      <w:r w:rsidR="00EE4FBB" w:rsidRPr="66EE32A6">
        <w:rPr>
          <w:rFonts w:asciiTheme="majorHAnsi" w:eastAsia="Fira Sans" w:hAnsiTheme="majorHAnsi" w:cstheme="majorBidi"/>
        </w:rPr>
        <w:t>hier zu finden</w:t>
      </w:r>
      <w:r w:rsidRPr="66EE32A6">
        <w:rPr>
          <w:rFonts w:asciiTheme="majorHAnsi" w:eastAsia="Fira Sans" w:hAnsiTheme="majorHAnsi" w:cstheme="majorBidi"/>
        </w:rPr>
        <w:t>.</w:t>
      </w:r>
    </w:p>
    <w:p w14:paraId="34A7DB92" w14:textId="21EE89F8" w:rsidR="00D843FD" w:rsidRPr="001D7E6F" w:rsidRDefault="00D843FD" w:rsidP="00D843FD">
      <w:pPr>
        <w:rPr>
          <w:rFonts w:asciiTheme="majorHAnsi" w:eastAsia="Fira Sans" w:hAnsiTheme="majorHAnsi" w:cstheme="majorHAnsi"/>
          <w:b/>
          <w:szCs w:val="20"/>
        </w:rPr>
      </w:pPr>
      <w:r w:rsidRPr="001D7E6F">
        <w:rPr>
          <w:rFonts w:asciiTheme="majorHAnsi" w:eastAsia="Fira Sans" w:hAnsiTheme="majorHAnsi" w:cstheme="majorHAnsi"/>
          <w:b/>
          <w:szCs w:val="20"/>
        </w:rPr>
        <w:t>Viel Spaß beim Spielen und Lernen!</w:t>
      </w:r>
    </w:p>
    <w:p w14:paraId="67B9CC4C" w14:textId="3B369D28" w:rsidR="00C740BA" w:rsidRDefault="00C740BA" w:rsidP="00C740BA">
      <w:pPr>
        <w:jc w:val="both"/>
        <w:rPr>
          <w:rFonts w:asciiTheme="majorHAnsi" w:eastAsia="Fira Sans" w:hAnsiTheme="majorHAnsi" w:cstheme="majorHAnsi"/>
          <w:szCs w:val="20"/>
        </w:rPr>
      </w:pPr>
    </w:p>
    <w:p w14:paraId="5DDF6C07" w14:textId="7A1886A2" w:rsidR="00C740BA" w:rsidRDefault="000C3FAA" w:rsidP="00DA10FD">
      <w:pPr>
        <w:pStyle w:val="berschrift3"/>
      </w:pPr>
      <w:r>
        <w:rPr>
          <w:noProof/>
        </w:rPr>
        <w:drawing>
          <wp:anchor distT="0" distB="0" distL="114300" distR="114300" simplePos="0" relativeHeight="251659300" behindDoc="0" locked="0" layoutInCell="1" allowOverlap="1" wp14:anchorId="6508A4FA" wp14:editId="0461741F">
            <wp:simplePos x="0" y="0"/>
            <wp:positionH relativeFrom="margin">
              <wp:align>left</wp:align>
            </wp:positionH>
            <wp:positionV relativeFrom="paragraph">
              <wp:posOffset>259324</wp:posOffset>
            </wp:positionV>
            <wp:extent cx="3288000" cy="2466000"/>
            <wp:effectExtent l="0" t="0" r="8255" b="0"/>
            <wp:wrapSquare wrapText="bothSides"/>
            <wp:docPr id="687668928"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88000" cy="2466000"/>
                    </a:xfrm>
                    <a:prstGeom prst="rect">
                      <a:avLst/>
                    </a:prstGeom>
                    <a:noFill/>
                    <a:ln>
                      <a:noFill/>
                    </a:ln>
                  </pic:spPr>
                </pic:pic>
              </a:graphicData>
            </a:graphic>
            <wp14:sizeRelH relativeFrom="page">
              <wp14:pctWidth>0</wp14:pctWidth>
            </wp14:sizeRelH>
            <wp14:sizeRelV relativeFrom="page">
              <wp14:pctHeight>0</wp14:pctHeight>
            </wp14:sizeRelV>
          </wp:anchor>
        </w:drawing>
      </w:r>
      <w:r w:rsidR="00C740BA" w:rsidRPr="006E7914">
        <w:t>Inhalt de</w:t>
      </w:r>
      <w:r w:rsidR="00A136BD">
        <w:t>r Box</w:t>
      </w:r>
    </w:p>
    <w:p w14:paraId="7F1A1E58" w14:textId="4DBB47F9" w:rsidR="006C741C" w:rsidRPr="006C741C" w:rsidRDefault="006C741C" w:rsidP="006C741C"/>
    <w:p w14:paraId="0ED662D8" w14:textId="19F1FC2D" w:rsidR="0034369D" w:rsidRPr="0034369D" w:rsidRDefault="00E116CA" w:rsidP="0034369D">
      <w:r>
        <w:rPr>
          <w:noProof/>
        </w:rPr>
        <w:drawing>
          <wp:anchor distT="0" distB="0" distL="114300" distR="114300" simplePos="0" relativeHeight="251660324" behindDoc="0" locked="0" layoutInCell="1" allowOverlap="1" wp14:anchorId="38F3336D" wp14:editId="75C1BECA">
            <wp:simplePos x="0" y="0"/>
            <wp:positionH relativeFrom="column">
              <wp:posOffset>3154680</wp:posOffset>
            </wp:positionH>
            <wp:positionV relativeFrom="paragraph">
              <wp:posOffset>133985</wp:posOffset>
            </wp:positionV>
            <wp:extent cx="2467610" cy="2018665"/>
            <wp:effectExtent l="0" t="4128" r="4763" b="4762"/>
            <wp:wrapSquare wrapText="bothSides"/>
            <wp:docPr id="583382073"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8272"/>
                    <a:stretch/>
                  </pic:blipFill>
                  <pic:spPr bwMode="auto">
                    <a:xfrm rot="5400000">
                      <a:off x="0" y="0"/>
                      <a:ext cx="2467610" cy="20186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8A4F44C" w14:textId="77777777" w:rsidR="00E116CA" w:rsidRDefault="00E116CA" w:rsidP="00C740BA">
      <w:pPr>
        <w:jc w:val="both"/>
        <w:rPr>
          <w:rFonts w:asciiTheme="majorHAnsi" w:eastAsia="Fira Sans" w:hAnsiTheme="majorHAnsi" w:cstheme="majorHAnsi"/>
          <w:szCs w:val="20"/>
        </w:rPr>
      </w:pPr>
    </w:p>
    <w:p w14:paraId="68517994" w14:textId="77777777" w:rsidR="00E116CA" w:rsidRDefault="00E116CA" w:rsidP="00C740BA">
      <w:pPr>
        <w:jc w:val="both"/>
        <w:rPr>
          <w:rFonts w:asciiTheme="majorHAnsi" w:eastAsia="Fira Sans" w:hAnsiTheme="majorHAnsi" w:cstheme="majorHAnsi"/>
          <w:szCs w:val="20"/>
        </w:rPr>
      </w:pPr>
    </w:p>
    <w:p w14:paraId="026AB2FF" w14:textId="77777777" w:rsidR="00E116CA" w:rsidRDefault="00E116CA" w:rsidP="00C740BA">
      <w:pPr>
        <w:jc w:val="both"/>
        <w:rPr>
          <w:rFonts w:asciiTheme="majorHAnsi" w:eastAsia="Fira Sans" w:hAnsiTheme="majorHAnsi" w:cstheme="majorHAnsi"/>
          <w:szCs w:val="20"/>
        </w:rPr>
      </w:pPr>
    </w:p>
    <w:p w14:paraId="0602DCA0" w14:textId="77777777" w:rsidR="00E116CA" w:rsidRDefault="00E116CA" w:rsidP="00C740BA">
      <w:pPr>
        <w:jc w:val="both"/>
        <w:rPr>
          <w:rFonts w:asciiTheme="majorHAnsi" w:eastAsia="Fira Sans" w:hAnsiTheme="majorHAnsi" w:cstheme="majorHAnsi"/>
          <w:szCs w:val="20"/>
        </w:rPr>
      </w:pPr>
    </w:p>
    <w:p w14:paraId="61AFDC0A" w14:textId="77777777" w:rsidR="00E116CA" w:rsidRDefault="00E116CA" w:rsidP="00C740BA">
      <w:pPr>
        <w:jc w:val="both"/>
        <w:rPr>
          <w:rFonts w:asciiTheme="majorHAnsi" w:eastAsia="Fira Sans" w:hAnsiTheme="majorHAnsi" w:cstheme="majorHAnsi"/>
          <w:szCs w:val="20"/>
        </w:rPr>
      </w:pPr>
    </w:p>
    <w:p w14:paraId="3E051961" w14:textId="77777777" w:rsidR="00E116CA" w:rsidRDefault="00E116CA" w:rsidP="00C740BA">
      <w:pPr>
        <w:jc w:val="both"/>
        <w:rPr>
          <w:rFonts w:asciiTheme="majorHAnsi" w:eastAsia="Fira Sans" w:hAnsiTheme="majorHAnsi" w:cstheme="majorHAnsi"/>
          <w:szCs w:val="20"/>
        </w:rPr>
      </w:pPr>
    </w:p>
    <w:p w14:paraId="1F1C609B" w14:textId="77777777" w:rsidR="00E116CA" w:rsidRDefault="00E116CA" w:rsidP="00C740BA">
      <w:pPr>
        <w:jc w:val="both"/>
        <w:rPr>
          <w:rFonts w:asciiTheme="majorHAnsi" w:eastAsia="Fira Sans" w:hAnsiTheme="majorHAnsi" w:cstheme="majorHAnsi"/>
          <w:szCs w:val="20"/>
        </w:rPr>
      </w:pPr>
    </w:p>
    <w:p w14:paraId="5044DEE2" w14:textId="77777777" w:rsidR="00E116CA" w:rsidRDefault="00E116CA" w:rsidP="00C740BA">
      <w:pPr>
        <w:jc w:val="both"/>
        <w:rPr>
          <w:rFonts w:asciiTheme="majorHAnsi" w:eastAsia="Fira Sans" w:hAnsiTheme="majorHAnsi" w:cstheme="majorHAnsi"/>
          <w:szCs w:val="20"/>
        </w:rPr>
      </w:pPr>
    </w:p>
    <w:p w14:paraId="6CC6FBA4" w14:textId="77777777" w:rsidR="00E116CA" w:rsidRDefault="00E116CA" w:rsidP="00C740BA">
      <w:pPr>
        <w:jc w:val="both"/>
        <w:rPr>
          <w:rFonts w:asciiTheme="majorHAnsi" w:eastAsia="Fira Sans" w:hAnsiTheme="majorHAnsi" w:cstheme="majorHAnsi"/>
          <w:szCs w:val="20"/>
        </w:rPr>
      </w:pPr>
    </w:p>
    <w:p w14:paraId="1BDD7611" w14:textId="77777777" w:rsidR="00E116CA" w:rsidRDefault="00E116CA" w:rsidP="00C740BA">
      <w:pPr>
        <w:jc w:val="both"/>
        <w:rPr>
          <w:rFonts w:asciiTheme="majorHAnsi" w:eastAsia="Fira Sans" w:hAnsiTheme="majorHAnsi" w:cstheme="majorHAnsi"/>
          <w:szCs w:val="20"/>
        </w:rPr>
      </w:pPr>
    </w:p>
    <w:p w14:paraId="20736589" w14:textId="77777777" w:rsidR="00E116CA" w:rsidRDefault="00E116CA" w:rsidP="00C740BA">
      <w:pPr>
        <w:jc w:val="both"/>
        <w:rPr>
          <w:rFonts w:asciiTheme="majorHAnsi" w:eastAsia="Fira Sans" w:hAnsiTheme="majorHAnsi" w:cstheme="majorHAnsi"/>
          <w:szCs w:val="20"/>
        </w:rPr>
      </w:pPr>
    </w:p>
    <w:p w14:paraId="7137A374" w14:textId="77777777" w:rsidR="00E116CA" w:rsidRDefault="00E116CA" w:rsidP="00C740BA">
      <w:pPr>
        <w:jc w:val="both"/>
        <w:rPr>
          <w:rFonts w:asciiTheme="majorHAnsi" w:eastAsia="Fira Sans" w:hAnsiTheme="majorHAnsi" w:cstheme="majorHAnsi"/>
          <w:szCs w:val="20"/>
        </w:rPr>
      </w:pPr>
    </w:p>
    <w:p w14:paraId="0C1D3DA6" w14:textId="77777777" w:rsidR="00E116CA" w:rsidRDefault="00E116CA" w:rsidP="00C740BA">
      <w:pPr>
        <w:jc w:val="both"/>
        <w:rPr>
          <w:rFonts w:asciiTheme="majorHAnsi" w:eastAsia="Fira Sans" w:hAnsiTheme="majorHAnsi" w:cstheme="majorHAnsi"/>
          <w:szCs w:val="20"/>
        </w:rPr>
      </w:pPr>
    </w:p>
    <w:p w14:paraId="5F404260" w14:textId="7E86955E" w:rsidR="00C740BA" w:rsidRPr="001D2EEE" w:rsidRDefault="00A136BD" w:rsidP="00C740BA">
      <w:pPr>
        <w:jc w:val="both"/>
        <w:rPr>
          <w:rFonts w:asciiTheme="majorHAnsi" w:eastAsia="Fira Sans" w:hAnsiTheme="majorHAnsi" w:cstheme="majorHAnsi"/>
          <w:szCs w:val="20"/>
        </w:rPr>
      </w:pPr>
      <w:r>
        <w:rPr>
          <w:rFonts w:asciiTheme="majorHAnsi" w:eastAsia="Fira Sans" w:hAnsiTheme="majorHAnsi" w:cstheme="majorHAnsi"/>
          <w:szCs w:val="20"/>
        </w:rPr>
        <w:t>Die</w:t>
      </w:r>
      <w:r w:rsidR="00C740BA" w:rsidRPr="001D2EEE">
        <w:rPr>
          <w:rFonts w:asciiTheme="majorHAnsi" w:eastAsia="Fira Sans" w:hAnsiTheme="majorHAnsi" w:cstheme="majorHAnsi"/>
          <w:szCs w:val="20"/>
        </w:rPr>
        <w:t xml:space="preserve"> Escape Room </w:t>
      </w:r>
      <w:r>
        <w:rPr>
          <w:rFonts w:asciiTheme="majorHAnsi" w:eastAsia="Fira Sans" w:hAnsiTheme="majorHAnsi" w:cstheme="majorHAnsi"/>
          <w:szCs w:val="20"/>
        </w:rPr>
        <w:t>Box</w:t>
      </w:r>
      <w:r w:rsidR="00C740BA" w:rsidRPr="001D2EEE">
        <w:rPr>
          <w:rFonts w:asciiTheme="majorHAnsi" w:eastAsia="Fira Sans" w:hAnsiTheme="majorHAnsi" w:cstheme="majorHAnsi"/>
          <w:szCs w:val="20"/>
        </w:rPr>
        <w:t xml:space="preserve"> beinhaltet:</w:t>
      </w:r>
    </w:p>
    <w:p w14:paraId="17AF7088" w14:textId="45B7B426" w:rsidR="006E7914" w:rsidRPr="00917AA6" w:rsidRDefault="00A136BD" w:rsidP="008647DD">
      <w:pPr>
        <w:pStyle w:val="Listenabsatz"/>
        <w:numPr>
          <w:ilvl w:val="0"/>
          <w:numId w:val="4"/>
        </w:numPr>
        <w:jc w:val="both"/>
        <w:rPr>
          <w:rFonts w:asciiTheme="majorHAnsi" w:eastAsia="Fira Sans" w:hAnsiTheme="majorHAnsi" w:cstheme="majorHAnsi"/>
          <w:szCs w:val="20"/>
        </w:rPr>
      </w:pPr>
      <w:r w:rsidRPr="00606549">
        <w:rPr>
          <w:rFonts w:asciiTheme="majorHAnsi" w:eastAsia="Fira Sans" w:hAnsiTheme="majorHAnsi" w:cstheme="majorHAnsi"/>
          <w:b/>
          <w:szCs w:val="20"/>
        </w:rPr>
        <w:t>Vier</w:t>
      </w:r>
      <w:r w:rsidR="00C740BA" w:rsidRPr="00606549">
        <w:rPr>
          <w:rFonts w:asciiTheme="majorHAnsi" w:eastAsia="Fira Sans" w:hAnsiTheme="majorHAnsi" w:cstheme="majorHAnsi"/>
          <w:b/>
          <w:szCs w:val="20"/>
        </w:rPr>
        <w:t xml:space="preserve"> Schlösser</w:t>
      </w:r>
      <w:r w:rsidR="00C740BA" w:rsidRPr="00606549">
        <w:rPr>
          <w:rFonts w:asciiTheme="majorHAnsi" w:eastAsia="Fira Sans" w:hAnsiTheme="majorHAnsi" w:cstheme="majorHAnsi"/>
          <w:szCs w:val="20"/>
        </w:rPr>
        <w:t xml:space="preserve">: ein Schloss mit Schlüssel, </w:t>
      </w:r>
      <w:r w:rsidRPr="00606549">
        <w:rPr>
          <w:rFonts w:asciiTheme="majorHAnsi" w:eastAsia="Fira Sans" w:hAnsiTheme="majorHAnsi" w:cstheme="majorHAnsi"/>
          <w:szCs w:val="20"/>
        </w:rPr>
        <w:t>ein</w:t>
      </w:r>
      <w:r w:rsidR="00C740BA" w:rsidRPr="00606549">
        <w:rPr>
          <w:rFonts w:asciiTheme="majorHAnsi" w:eastAsia="Fira Sans" w:hAnsiTheme="majorHAnsi" w:cstheme="majorHAnsi"/>
          <w:szCs w:val="20"/>
        </w:rPr>
        <w:t xml:space="preserve"> </w:t>
      </w:r>
      <w:r w:rsidRPr="00606549">
        <w:rPr>
          <w:rFonts w:asciiTheme="majorHAnsi" w:eastAsia="Fira Sans" w:hAnsiTheme="majorHAnsi" w:cstheme="majorHAnsi"/>
          <w:szCs w:val="20"/>
        </w:rPr>
        <w:t>Schloss</w:t>
      </w:r>
      <w:r w:rsidR="00C740BA" w:rsidRPr="00606549">
        <w:rPr>
          <w:rFonts w:asciiTheme="majorHAnsi" w:eastAsia="Fira Sans" w:hAnsiTheme="majorHAnsi" w:cstheme="majorHAnsi"/>
          <w:szCs w:val="20"/>
        </w:rPr>
        <w:t xml:space="preserve"> mit vierstelligem Zahlencode, </w:t>
      </w:r>
      <w:r w:rsidRPr="00606549">
        <w:rPr>
          <w:rFonts w:asciiTheme="majorHAnsi" w:eastAsia="Fira Sans" w:hAnsiTheme="majorHAnsi" w:cstheme="majorHAnsi"/>
          <w:szCs w:val="20"/>
        </w:rPr>
        <w:t xml:space="preserve">zwei Schlösser </w:t>
      </w:r>
      <w:r w:rsidR="00C740BA" w:rsidRPr="00606549">
        <w:rPr>
          <w:rFonts w:asciiTheme="majorHAnsi" w:eastAsia="Fira Sans" w:hAnsiTheme="majorHAnsi" w:cstheme="majorHAnsi"/>
          <w:szCs w:val="20"/>
        </w:rPr>
        <w:t>mit dreistelligem</w:t>
      </w:r>
      <w:r w:rsidR="00C740BA" w:rsidRPr="001D2EEE">
        <w:rPr>
          <w:rFonts w:asciiTheme="majorHAnsi" w:eastAsia="Fira Sans" w:hAnsiTheme="majorHAnsi" w:cstheme="majorHAnsi"/>
          <w:szCs w:val="20"/>
        </w:rPr>
        <w:t xml:space="preserve"> Zahlencode</w:t>
      </w:r>
      <w:r w:rsidR="006E7914" w:rsidRPr="001D2EEE">
        <w:rPr>
          <w:rFonts w:asciiTheme="majorHAnsi" w:eastAsia="Fira Sans" w:hAnsiTheme="majorHAnsi" w:cstheme="majorHAnsi"/>
          <w:szCs w:val="20"/>
        </w:rPr>
        <w:t>.</w:t>
      </w:r>
      <w:r w:rsidR="0094042B" w:rsidRPr="0094042B">
        <w:rPr>
          <w:rFonts w:asciiTheme="majorHAnsi" w:eastAsia="Fira Sans" w:hAnsiTheme="majorHAnsi" w:cstheme="majorHAnsi"/>
          <w:szCs w:val="20"/>
        </w:rPr>
        <w:t xml:space="preserve"> </w:t>
      </w:r>
      <w:r w:rsidR="0094042B" w:rsidRPr="00377AB5">
        <w:rPr>
          <w:rFonts w:asciiTheme="majorHAnsi" w:eastAsia="Fira Sans" w:hAnsiTheme="majorHAnsi" w:cstheme="majorHAnsi"/>
          <w:szCs w:val="20"/>
        </w:rPr>
        <w:t>Die jeweiligen Herausforderungen sind auf spezifische Schlösser zugeschnitten</w:t>
      </w:r>
      <w:r w:rsidR="0094042B">
        <w:rPr>
          <w:rFonts w:asciiTheme="majorHAnsi" w:eastAsia="Fira Sans" w:hAnsiTheme="majorHAnsi" w:cstheme="majorHAnsi"/>
          <w:szCs w:val="20"/>
        </w:rPr>
        <w:t xml:space="preserve">. Die Schlösser müssen auf die jeweiligen Lösungen eingestellt werden (siehe Anleitung </w:t>
      </w:r>
      <w:r w:rsidR="0094042B" w:rsidRPr="00917AA6">
        <w:rPr>
          <w:rFonts w:asciiTheme="majorHAnsi" w:eastAsia="Fira Sans" w:hAnsiTheme="majorHAnsi" w:cstheme="majorHAnsi"/>
          <w:szCs w:val="20"/>
        </w:rPr>
        <w:t xml:space="preserve">auf S. </w:t>
      </w:r>
      <w:r w:rsidR="004D5BA5" w:rsidRPr="00917AA6">
        <w:rPr>
          <w:rFonts w:asciiTheme="majorHAnsi" w:eastAsia="Fira Sans" w:hAnsiTheme="majorHAnsi" w:cstheme="majorHAnsi"/>
          <w:szCs w:val="20"/>
        </w:rPr>
        <w:t>9</w:t>
      </w:r>
      <w:r w:rsidR="0094042B" w:rsidRPr="00917AA6">
        <w:rPr>
          <w:rFonts w:asciiTheme="majorHAnsi" w:eastAsia="Fira Sans" w:hAnsiTheme="majorHAnsi" w:cstheme="majorHAnsi"/>
          <w:szCs w:val="20"/>
        </w:rPr>
        <w:t>)</w:t>
      </w:r>
      <w:r w:rsidRPr="00917AA6">
        <w:rPr>
          <w:rFonts w:asciiTheme="majorHAnsi" w:eastAsia="Fira Sans" w:hAnsiTheme="majorHAnsi" w:cstheme="majorHAnsi"/>
          <w:szCs w:val="20"/>
        </w:rPr>
        <w:t>.</w:t>
      </w:r>
      <w:r w:rsidR="006E7914" w:rsidRPr="00917AA6">
        <w:rPr>
          <w:rFonts w:asciiTheme="majorHAnsi" w:eastAsia="Fira Sans" w:hAnsiTheme="majorHAnsi" w:cstheme="majorHAnsi"/>
          <w:szCs w:val="20"/>
        </w:rPr>
        <w:t xml:space="preserve"> Zudem soll hier nochmal daran erinnert werden, dass die</w:t>
      </w:r>
      <w:r w:rsidR="009460AA" w:rsidRPr="00917AA6">
        <w:rPr>
          <w:rFonts w:asciiTheme="majorHAnsi" w:eastAsia="Fira Sans" w:hAnsiTheme="majorHAnsi" w:cstheme="majorHAnsi"/>
          <w:szCs w:val="20"/>
        </w:rPr>
        <w:t xml:space="preserve"> Lehrerin bzw. der Lehrer</w:t>
      </w:r>
      <w:r w:rsidR="006E7914" w:rsidRPr="00917AA6">
        <w:rPr>
          <w:rFonts w:asciiTheme="majorHAnsi" w:eastAsia="Fira Sans" w:hAnsiTheme="majorHAnsi" w:cstheme="majorHAnsi"/>
          <w:szCs w:val="20"/>
        </w:rPr>
        <w:t xml:space="preserve"> den Schlüssel abnehmen</w:t>
      </w:r>
      <w:r w:rsidR="00C03FF0" w:rsidRPr="00917AA6">
        <w:rPr>
          <w:rFonts w:asciiTheme="majorHAnsi" w:eastAsia="Fira Sans" w:hAnsiTheme="majorHAnsi" w:cstheme="majorHAnsi"/>
          <w:szCs w:val="20"/>
        </w:rPr>
        <w:t xml:space="preserve"> und separat verstauen </w:t>
      </w:r>
      <w:r w:rsidR="000072C1" w:rsidRPr="00917AA6">
        <w:rPr>
          <w:rFonts w:asciiTheme="majorHAnsi" w:eastAsia="Fira Sans" w:hAnsiTheme="majorHAnsi" w:cstheme="majorHAnsi"/>
          <w:szCs w:val="20"/>
        </w:rPr>
        <w:t>muss.</w:t>
      </w:r>
    </w:p>
    <w:p w14:paraId="127E2D2E" w14:textId="77777777" w:rsidR="0058607E" w:rsidRPr="00917AA6" w:rsidRDefault="002F4D08" w:rsidP="008647DD">
      <w:pPr>
        <w:pStyle w:val="Listenabsatz"/>
        <w:numPr>
          <w:ilvl w:val="0"/>
          <w:numId w:val="4"/>
        </w:numPr>
        <w:jc w:val="both"/>
        <w:rPr>
          <w:rFonts w:asciiTheme="majorHAnsi" w:eastAsia="Fira Sans" w:hAnsiTheme="majorHAnsi" w:cstheme="majorHAnsi"/>
          <w:szCs w:val="20"/>
        </w:rPr>
      </w:pPr>
      <w:r w:rsidRPr="00917AA6">
        <w:rPr>
          <w:rFonts w:asciiTheme="majorHAnsi" w:eastAsia="Fira Sans" w:hAnsiTheme="majorHAnsi" w:cstheme="majorHAnsi"/>
          <w:szCs w:val="20"/>
        </w:rPr>
        <w:t>Eine</w:t>
      </w:r>
      <w:r w:rsidRPr="00917AA6">
        <w:rPr>
          <w:rFonts w:asciiTheme="majorHAnsi" w:eastAsia="Fira Sans" w:hAnsiTheme="majorHAnsi" w:cstheme="majorHAnsi"/>
          <w:b/>
          <w:szCs w:val="20"/>
        </w:rPr>
        <w:t xml:space="preserve"> </w:t>
      </w:r>
      <w:r w:rsidR="004A14BF" w:rsidRPr="00917AA6">
        <w:rPr>
          <w:rFonts w:asciiTheme="majorHAnsi" w:eastAsia="Fira Sans" w:hAnsiTheme="majorHAnsi" w:cstheme="majorHAnsi"/>
          <w:b/>
          <w:szCs w:val="20"/>
        </w:rPr>
        <w:t>Haspe</w:t>
      </w:r>
      <w:r w:rsidR="00B944AF" w:rsidRPr="00917AA6">
        <w:rPr>
          <w:rFonts w:asciiTheme="majorHAnsi" w:eastAsia="Fira Sans" w:hAnsiTheme="majorHAnsi" w:cstheme="majorHAnsi"/>
          <w:szCs w:val="20"/>
        </w:rPr>
        <w:t xml:space="preserve">: </w:t>
      </w:r>
      <w:r w:rsidR="009F5A7E" w:rsidRPr="00917AA6">
        <w:rPr>
          <w:rFonts w:asciiTheme="majorHAnsi" w:eastAsia="Fira Sans" w:hAnsiTheme="majorHAnsi" w:cstheme="majorHAnsi"/>
          <w:szCs w:val="20"/>
        </w:rPr>
        <w:t>M</w:t>
      </w:r>
      <w:r w:rsidR="00B944AF" w:rsidRPr="00917AA6">
        <w:rPr>
          <w:rFonts w:asciiTheme="majorHAnsi" w:eastAsia="Fira Sans" w:hAnsiTheme="majorHAnsi" w:cstheme="majorHAnsi"/>
          <w:szCs w:val="20"/>
        </w:rPr>
        <w:t>it der roten Haspe</w:t>
      </w:r>
      <w:r w:rsidR="00050DFF" w:rsidRPr="00917AA6">
        <w:rPr>
          <w:rFonts w:asciiTheme="majorHAnsi" w:eastAsia="Fira Sans" w:hAnsiTheme="majorHAnsi" w:cstheme="majorHAnsi"/>
          <w:szCs w:val="20"/>
        </w:rPr>
        <w:t xml:space="preserve"> und den Schlössern</w:t>
      </w:r>
      <w:r w:rsidR="00B944AF" w:rsidRPr="00917AA6">
        <w:rPr>
          <w:rFonts w:asciiTheme="majorHAnsi" w:eastAsia="Fira Sans" w:hAnsiTheme="majorHAnsi" w:cstheme="majorHAnsi"/>
          <w:szCs w:val="20"/>
        </w:rPr>
        <w:t xml:space="preserve"> kann d</w:t>
      </w:r>
      <w:r w:rsidR="00A136BD" w:rsidRPr="00917AA6">
        <w:rPr>
          <w:rFonts w:asciiTheme="majorHAnsi" w:eastAsia="Fira Sans" w:hAnsiTheme="majorHAnsi" w:cstheme="majorHAnsi"/>
          <w:szCs w:val="20"/>
        </w:rPr>
        <w:t xml:space="preserve">ie Box </w:t>
      </w:r>
      <w:r w:rsidR="00B944AF" w:rsidRPr="00917AA6">
        <w:rPr>
          <w:rFonts w:asciiTheme="majorHAnsi" w:eastAsia="Fira Sans" w:hAnsiTheme="majorHAnsi" w:cstheme="majorHAnsi"/>
          <w:szCs w:val="20"/>
        </w:rPr>
        <w:t>verriegelt werden</w:t>
      </w:r>
      <w:r w:rsidR="009F5A7E" w:rsidRPr="00917AA6">
        <w:rPr>
          <w:rFonts w:asciiTheme="majorHAnsi" w:eastAsia="Fira Sans" w:hAnsiTheme="majorHAnsi" w:cstheme="majorHAnsi"/>
          <w:szCs w:val="20"/>
        </w:rPr>
        <w:t>.</w:t>
      </w:r>
    </w:p>
    <w:p w14:paraId="5A8C0316" w14:textId="77777777" w:rsidR="0058607E" w:rsidRPr="00917AA6" w:rsidRDefault="0058607E" w:rsidP="0058607E">
      <w:pPr>
        <w:jc w:val="both"/>
        <w:rPr>
          <w:rFonts w:eastAsia="Fira Sans"/>
        </w:rPr>
      </w:pPr>
    </w:p>
    <w:p w14:paraId="2915F997" w14:textId="791FF878" w:rsidR="0022753B" w:rsidRPr="0058607E" w:rsidRDefault="00085BD7" w:rsidP="00DA10FD">
      <w:pPr>
        <w:pStyle w:val="berschrift3"/>
        <w:rPr>
          <w:rFonts w:eastAsia="Fira Sans"/>
        </w:rPr>
      </w:pPr>
      <w:r w:rsidRPr="00917AA6">
        <w:rPr>
          <w:rFonts w:eastAsia="Fira Sans"/>
        </w:rPr>
        <w:t>Vorbereitung</w:t>
      </w:r>
    </w:p>
    <w:p w14:paraId="3433C521" w14:textId="5F7559B1" w:rsidR="000B26A9" w:rsidRDefault="0022753B" w:rsidP="0022753B">
      <w:pPr>
        <w:jc w:val="both"/>
        <w:rPr>
          <w:rFonts w:asciiTheme="majorHAnsi" w:eastAsia="Fira Sans" w:hAnsiTheme="majorHAnsi" w:cstheme="majorHAnsi"/>
          <w:szCs w:val="20"/>
        </w:rPr>
      </w:pPr>
      <w:r>
        <w:rPr>
          <w:rFonts w:asciiTheme="majorHAnsi" w:eastAsia="Fira Sans" w:hAnsiTheme="majorHAnsi" w:cstheme="majorHAnsi"/>
          <w:szCs w:val="20"/>
        </w:rPr>
        <w:t xml:space="preserve">Zu Beginn des Spiels </w:t>
      </w:r>
      <w:r w:rsidR="00992EFA">
        <w:rPr>
          <w:rFonts w:asciiTheme="majorHAnsi" w:eastAsia="Fira Sans" w:hAnsiTheme="majorHAnsi" w:cstheme="majorHAnsi"/>
          <w:szCs w:val="20"/>
        </w:rPr>
        <w:t xml:space="preserve">müssen die </w:t>
      </w:r>
      <w:proofErr w:type="gramStart"/>
      <w:r w:rsidR="00992EFA">
        <w:rPr>
          <w:rFonts w:asciiTheme="majorHAnsi" w:eastAsia="Fira Sans" w:hAnsiTheme="majorHAnsi" w:cstheme="majorHAnsi"/>
          <w:szCs w:val="20"/>
        </w:rPr>
        <w:t>Lehrer:innen</w:t>
      </w:r>
      <w:proofErr w:type="gramEnd"/>
      <w:r>
        <w:rPr>
          <w:rFonts w:asciiTheme="majorHAnsi" w:eastAsia="Fira Sans" w:hAnsiTheme="majorHAnsi" w:cstheme="majorHAnsi"/>
          <w:szCs w:val="20"/>
        </w:rPr>
        <w:t xml:space="preserve"> diese Materialien aus de</w:t>
      </w:r>
      <w:r w:rsidR="00A136BD">
        <w:rPr>
          <w:rFonts w:asciiTheme="majorHAnsi" w:eastAsia="Fira Sans" w:hAnsiTheme="majorHAnsi" w:cstheme="majorHAnsi"/>
          <w:szCs w:val="20"/>
        </w:rPr>
        <w:t xml:space="preserve">r Box </w:t>
      </w:r>
      <w:r>
        <w:rPr>
          <w:rFonts w:asciiTheme="majorHAnsi" w:eastAsia="Fira Sans" w:hAnsiTheme="majorHAnsi" w:cstheme="majorHAnsi"/>
          <w:szCs w:val="20"/>
        </w:rPr>
        <w:t xml:space="preserve">entfernen und den </w:t>
      </w:r>
      <w:r w:rsidR="00992EFA">
        <w:rPr>
          <w:rFonts w:asciiTheme="majorHAnsi" w:eastAsia="Fira Sans" w:hAnsiTheme="majorHAnsi" w:cstheme="majorHAnsi"/>
          <w:szCs w:val="20"/>
        </w:rPr>
        <w:t xml:space="preserve">Preis für die Herausforderungen </w:t>
      </w:r>
      <w:r>
        <w:rPr>
          <w:rFonts w:asciiTheme="majorHAnsi" w:eastAsia="Fira Sans" w:hAnsiTheme="majorHAnsi" w:cstheme="majorHAnsi"/>
          <w:szCs w:val="20"/>
        </w:rPr>
        <w:t>i</w:t>
      </w:r>
      <w:r w:rsidR="00A136BD">
        <w:rPr>
          <w:rFonts w:asciiTheme="majorHAnsi" w:eastAsia="Fira Sans" w:hAnsiTheme="majorHAnsi" w:cstheme="majorHAnsi"/>
          <w:szCs w:val="20"/>
        </w:rPr>
        <w:t xml:space="preserve">n der Box </w:t>
      </w:r>
      <w:r>
        <w:rPr>
          <w:rFonts w:asciiTheme="majorHAnsi" w:eastAsia="Fira Sans" w:hAnsiTheme="majorHAnsi" w:cstheme="majorHAnsi"/>
          <w:szCs w:val="20"/>
        </w:rPr>
        <w:t>verstecken</w:t>
      </w:r>
      <w:r w:rsidR="00C309E2">
        <w:rPr>
          <w:rFonts w:asciiTheme="majorHAnsi" w:eastAsia="Fira Sans" w:hAnsiTheme="majorHAnsi" w:cstheme="majorHAnsi"/>
          <w:szCs w:val="20"/>
        </w:rPr>
        <w:t>. Anschließend wird d</w:t>
      </w:r>
      <w:r w:rsidR="00A136BD">
        <w:rPr>
          <w:rFonts w:asciiTheme="majorHAnsi" w:eastAsia="Fira Sans" w:hAnsiTheme="majorHAnsi" w:cstheme="majorHAnsi"/>
          <w:szCs w:val="20"/>
        </w:rPr>
        <w:t xml:space="preserve">ie Box </w:t>
      </w:r>
      <w:r w:rsidR="00C309E2">
        <w:rPr>
          <w:rFonts w:asciiTheme="majorHAnsi" w:eastAsia="Fira Sans" w:hAnsiTheme="majorHAnsi" w:cstheme="majorHAnsi"/>
          <w:szCs w:val="20"/>
        </w:rPr>
        <w:t>mit der Haspe und den Schlössern ver</w:t>
      </w:r>
      <w:r w:rsidR="009E09F3">
        <w:rPr>
          <w:rFonts w:asciiTheme="majorHAnsi" w:eastAsia="Fira Sans" w:hAnsiTheme="majorHAnsi" w:cstheme="majorHAnsi"/>
          <w:szCs w:val="20"/>
        </w:rPr>
        <w:t>riegelt</w:t>
      </w:r>
      <w:r w:rsidR="00F35542">
        <w:rPr>
          <w:rFonts w:asciiTheme="majorHAnsi" w:eastAsia="Fira Sans" w:hAnsiTheme="majorHAnsi" w:cstheme="majorHAnsi"/>
          <w:szCs w:val="20"/>
        </w:rPr>
        <w:t xml:space="preserve"> (siehe Foto 2)</w:t>
      </w:r>
      <w:r w:rsidR="00E52AEE">
        <w:rPr>
          <w:rFonts w:asciiTheme="majorHAnsi" w:eastAsia="Fira Sans" w:hAnsiTheme="majorHAnsi" w:cstheme="majorHAnsi"/>
          <w:szCs w:val="20"/>
        </w:rPr>
        <w:t>.</w:t>
      </w:r>
      <w:r w:rsidR="000B26A9">
        <w:rPr>
          <w:rFonts w:asciiTheme="majorHAnsi" w:eastAsia="Fira Sans" w:hAnsiTheme="majorHAnsi" w:cstheme="majorHAnsi"/>
          <w:szCs w:val="20"/>
        </w:rPr>
        <w:t xml:space="preserve"> </w:t>
      </w:r>
      <w:r w:rsidR="00860FCC">
        <w:rPr>
          <w:rFonts w:asciiTheme="majorHAnsi" w:eastAsia="Fira Sans" w:hAnsiTheme="majorHAnsi" w:cstheme="majorHAnsi"/>
          <w:szCs w:val="20"/>
        </w:rPr>
        <w:t xml:space="preserve">Dies funktioniert am besten, </w:t>
      </w:r>
      <w:r w:rsidR="003F0B28">
        <w:rPr>
          <w:rFonts w:asciiTheme="majorHAnsi" w:eastAsia="Fira Sans" w:hAnsiTheme="majorHAnsi" w:cstheme="majorHAnsi"/>
          <w:szCs w:val="20"/>
        </w:rPr>
        <w:t>wenn das schwerste Schloss</w:t>
      </w:r>
      <w:r w:rsidR="000B26A9">
        <w:rPr>
          <w:rFonts w:asciiTheme="majorHAnsi" w:eastAsia="Fira Sans" w:hAnsiTheme="majorHAnsi" w:cstheme="majorHAnsi"/>
          <w:szCs w:val="20"/>
        </w:rPr>
        <w:t xml:space="preserve"> am unteren Ende der Haspe angebracht wird.</w:t>
      </w:r>
    </w:p>
    <w:p w14:paraId="02D1A4CA" w14:textId="4D7101CE" w:rsidR="00C309E2" w:rsidRDefault="00C309E2" w:rsidP="0022753B">
      <w:pPr>
        <w:jc w:val="both"/>
        <w:rPr>
          <w:rFonts w:asciiTheme="majorHAnsi" w:eastAsia="Fira Sans" w:hAnsiTheme="majorHAnsi" w:cstheme="majorHAnsi"/>
          <w:szCs w:val="20"/>
        </w:rPr>
      </w:pPr>
    </w:p>
    <w:p w14:paraId="7DE584B3" w14:textId="4AAF9842" w:rsidR="00E52AEE" w:rsidRDefault="00992EFA" w:rsidP="0022753B">
      <w:pPr>
        <w:jc w:val="both"/>
        <w:rPr>
          <w:rFonts w:asciiTheme="majorHAnsi" w:eastAsia="Fira Sans" w:hAnsiTheme="majorHAnsi" w:cstheme="majorHAnsi"/>
          <w:szCs w:val="20"/>
        </w:rPr>
      </w:pPr>
      <w:r>
        <w:rPr>
          <w:rFonts w:asciiTheme="majorHAnsi" w:eastAsia="Fira Sans" w:hAnsiTheme="majorHAnsi" w:cstheme="majorHAnsi"/>
          <w:szCs w:val="20"/>
        </w:rPr>
        <w:t xml:space="preserve">Was die </w:t>
      </w:r>
      <w:proofErr w:type="spellStart"/>
      <w:proofErr w:type="gramStart"/>
      <w:r>
        <w:rPr>
          <w:rFonts w:asciiTheme="majorHAnsi" w:eastAsia="Fira Sans" w:hAnsiTheme="majorHAnsi" w:cstheme="majorHAnsi"/>
          <w:szCs w:val="20"/>
        </w:rPr>
        <w:t>Schüler:innen</w:t>
      </w:r>
      <w:proofErr w:type="spellEnd"/>
      <w:proofErr w:type="gramEnd"/>
      <w:r>
        <w:rPr>
          <w:rFonts w:asciiTheme="majorHAnsi" w:eastAsia="Fira Sans" w:hAnsiTheme="majorHAnsi" w:cstheme="majorHAnsi"/>
          <w:szCs w:val="20"/>
        </w:rPr>
        <w:t xml:space="preserve"> für das Lösen der Rätsel erhalten, ist den Lehrer:innen überlassen.</w:t>
      </w:r>
    </w:p>
    <w:p w14:paraId="1AB2FE60" w14:textId="47CE2B3F" w:rsidR="00E52AEE" w:rsidRDefault="000529FF" w:rsidP="008647DD">
      <w:pPr>
        <w:pStyle w:val="Listenabsatz"/>
        <w:numPr>
          <w:ilvl w:val="0"/>
          <w:numId w:val="8"/>
        </w:numPr>
        <w:jc w:val="both"/>
        <w:rPr>
          <w:rFonts w:asciiTheme="majorHAnsi" w:eastAsia="Fira Sans" w:hAnsiTheme="majorHAnsi" w:cstheme="majorHAnsi"/>
          <w:szCs w:val="20"/>
        </w:rPr>
      </w:pPr>
      <w:r w:rsidRPr="00E52AEE">
        <w:rPr>
          <w:rFonts w:asciiTheme="majorHAnsi" w:eastAsia="Fira Sans" w:hAnsiTheme="majorHAnsi" w:cstheme="majorHAnsi"/>
          <w:szCs w:val="20"/>
        </w:rPr>
        <w:t xml:space="preserve">Eine Option wäre, </w:t>
      </w:r>
      <w:r w:rsidRPr="00221489">
        <w:rPr>
          <w:rFonts w:asciiTheme="majorHAnsi" w:eastAsia="Fira Sans" w:hAnsiTheme="majorHAnsi" w:cstheme="majorHAnsi"/>
          <w:szCs w:val="20"/>
        </w:rPr>
        <w:t xml:space="preserve">Urkunden </w:t>
      </w:r>
      <w:r w:rsidR="00E52AEE" w:rsidRPr="00221489">
        <w:rPr>
          <w:rFonts w:asciiTheme="majorHAnsi" w:eastAsia="Fira Sans" w:hAnsiTheme="majorHAnsi" w:cstheme="majorHAnsi"/>
          <w:szCs w:val="20"/>
        </w:rPr>
        <w:t>in d</w:t>
      </w:r>
      <w:r w:rsidR="00A136BD" w:rsidRPr="00221489">
        <w:rPr>
          <w:rFonts w:asciiTheme="majorHAnsi" w:eastAsia="Fira Sans" w:hAnsiTheme="majorHAnsi" w:cstheme="majorHAnsi"/>
          <w:szCs w:val="20"/>
        </w:rPr>
        <w:t xml:space="preserve">ie Box </w:t>
      </w:r>
      <w:r w:rsidR="00E52AEE" w:rsidRPr="00221489">
        <w:rPr>
          <w:rFonts w:asciiTheme="majorHAnsi" w:eastAsia="Fira Sans" w:hAnsiTheme="majorHAnsi" w:cstheme="majorHAnsi"/>
          <w:szCs w:val="20"/>
        </w:rPr>
        <w:t xml:space="preserve">zu legen </w:t>
      </w:r>
      <w:r w:rsidR="00917AA6">
        <w:rPr>
          <w:rFonts w:asciiTheme="majorHAnsi" w:eastAsia="Fira Sans" w:hAnsiTheme="majorHAnsi" w:cstheme="majorHAnsi"/>
          <w:szCs w:val="20"/>
        </w:rPr>
        <w:t xml:space="preserve">(pro </w:t>
      </w:r>
      <w:proofErr w:type="spellStart"/>
      <w:r w:rsidR="00917AA6">
        <w:rPr>
          <w:rFonts w:asciiTheme="majorHAnsi" w:eastAsia="Fira Sans" w:hAnsiTheme="majorHAnsi" w:cstheme="majorHAnsi"/>
          <w:szCs w:val="20"/>
        </w:rPr>
        <w:t>Schüler:in</w:t>
      </w:r>
      <w:proofErr w:type="spellEnd"/>
      <w:r w:rsidR="00917AA6">
        <w:rPr>
          <w:rFonts w:asciiTheme="majorHAnsi" w:eastAsia="Fira Sans" w:hAnsiTheme="majorHAnsi" w:cstheme="majorHAnsi"/>
          <w:szCs w:val="20"/>
        </w:rPr>
        <w:t xml:space="preserve"> oder pro Team) oder auch einen </w:t>
      </w:r>
      <w:r w:rsidR="00917AA6" w:rsidRPr="00917AA6">
        <w:rPr>
          <w:rFonts w:asciiTheme="majorHAnsi" w:eastAsia="Fira Sans" w:hAnsiTheme="majorHAnsi" w:cstheme="majorHAnsi"/>
          <w:szCs w:val="20"/>
        </w:rPr>
        <w:t>Dankesbrief für die gesamte Klasse auszudrucken und vorzulesen</w:t>
      </w:r>
      <w:r w:rsidR="004C1AA7" w:rsidRPr="00917AA6">
        <w:rPr>
          <w:rFonts w:asciiTheme="majorHAnsi" w:eastAsia="Fira Sans" w:hAnsiTheme="majorHAnsi" w:cstheme="majorHAnsi"/>
          <w:szCs w:val="20"/>
        </w:rPr>
        <w:t xml:space="preserve"> (siehe Vorlage M</w:t>
      </w:r>
      <w:r w:rsidR="00221489" w:rsidRPr="00917AA6">
        <w:rPr>
          <w:rFonts w:asciiTheme="majorHAnsi" w:eastAsia="Fira Sans" w:hAnsiTheme="majorHAnsi" w:cstheme="majorHAnsi"/>
          <w:szCs w:val="20"/>
        </w:rPr>
        <w:t>11</w:t>
      </w:r>
      <w:r w:rsidR="004C1AA7" w:rsidRPr="00917AA6">
        <w:rPr>
          <w:rFonts w:asciiTheme="majorHAnsi" w:eastAsia="Fira Sans" w:hAnsiTheme="majorHAnsi" w:cstheme="majorHAnsi"/>
          <w:szCs w:val="20"/>
        </w:rPr>
        <w:t>).</w:t>
      </w:r>
    </w:p>
    <w:p w14:paraId="2814E07D" w14:textId="2A8FE9A8" w:rsidR="00E52AEE" w:rsidRDefault="004C1AA7" w:rsidP="008647DD">
      <w:pPr>
        <w:pStyle w:val="Listenabsatz"/>
        <w:numPr>
          <w:ilvl w:val="0"/>
          <w:numId w:val="8"/>
        </w:numPr>
        <w:jc w:val="both"/>
        <w:rPr>
          <w:rFonts w:asciiTheme="majorHAnsi" w:eastAsia="Fira Sans" w:hAnsiTheme="majorHAnsi" w:cstheme="majorHAnsi"/>
          <w:szCs w:val="20"/>
        </w:rPr>
      </w:pPr>
      <w:r>
        <w:rPr>
          <w:rFonts w:asciiTheme="majorHAnsi" w:eastAsia="Fira Sans" w:hAnsiTheme="majorHAnsi" w:cstheme="majorHAnsi"/>
          <w:szCs w:val="20"/>
        </w:rPr>
        <w:t>Auch Schilder</w:t>
      </w:r>
      <w:r w:rsidR="000529FF" w:rsidRPr="00E52AEE">
        <w:rPr>
          <w:rFonts w:asciiTheme="majorHAnsi" w:eastAsia="Fira Sans" w:hAnsiTheme="majorHAnsi" w:cstheme="majorHAnsi"/>
          <w:szCs w:val="20"/>
        </w:rPr>
        <w:t xml:space="preserve"> mit Aufschriften wie „Wir haben es geschafft“</w:t>
      </w:r>
      <w:r>
        <w:rPr>
          <w:rFonts w:asciiTheme="majorHAnsi" w:eastAsia="Fira Sans" w:hAnsiTheme="majorHAnsi" w:cstheme="majorHAnsi"/>
          <w:szCs w:val="20"/>
        </w:rPr>
        <w:t xml:space="preserve"> oder „Gemeinsam </w:t>
      </w:r>
      <w:r w:rsidR="00901100">
        <w:rPr>
          <w:rFonts w:asciiTheme="majorHAnsi" w:eastAsia="Fira Sans" w:hAnsiTheme="majorHAnsi" w:cstheme="majorHAnsi"/>
          <w:szCs w:val="20"/>
        </w:rPr>
        <w:t>schaffen wir mehr</w:t>
      </w:r>
      <w:r>
        <w:rPr>
          <w:rFonts w:asciiTheme="majorHAnsi" w:eastAsia="Fira Sans" w:hAnsiTheme="majorHAnsi" w:cstheme="majorHAnsi"/>
          <w:szCs w:val="20"/>
        </w:rPr>
        <w:t>“ können hineingelegt werden.</w:t>
      </w:r>
    </w:p>
    <w:p w14:paraId="787675DD" w14:textId="4D44856A" w:rsidR="004C1AA7" w:rsidRDefault="000529FF" w:rsidP="37B06450">
      <w:pPr>
        <w:pStyle w:val="Listenabsatz"/>
        <w:numPr>
          <w:ilvl w:val="0"/>
          <w:numId w:val="8"/>
        </w:numPr>
        <w:jc w:val="both"/>
        <w:rPr>
          <w:rFonts w:asciiTheme="majorHAnsi" w:eastAsia="Fira Sans" w:hAnsiTheme="majorHAnsi" w:cstheme="majorBidi"/>
        </w:rPr>
      </w:pPr>
      <w:r w:rsidRPr="37B06450">
        <w:rPr>
          <w:rFonts w:asciiTheme="majorHAnsi" w:eastAsia="Fira Sans" w:hAnsiTheme="majorHAnsi" w:cstheme="majorBidi"/>
        </w:rPr>
        <w:t xml:space="preserve">Da sich die </w:t>
      </w:r>
      <w:proofErr w:type="spellStart"/>
      <w:proofErr w:type="gramStart"/>
      <w:r w:rsidRPr="37B06450">
        <w:rPr>
          <w:rFonts w:asciiTheme="majorHAnsi" w:eastAsia="Fira Sans" w:hAnsiTheme="majorHAnsi" w:cstheme="majorBidi"/>
        </w:rPr>
        <w:t>Schüler:innen</w:t>
      </w:r>
      <w:proofErr w:type="spellEnd"/>
      <w:proofErr w:type="gramEnd"/>
      <w:r w:rsidRPr="37B06450">
        <w:rPr>
          <w:rFonts w:asciiTheme="majorHAnsi" w:eastAsia="Fira Sans" w:hAnsiTheme="majorHAnsi" w:cstheme="majorBidi"/>
        </w:rPr>
        <w:t xml:space="preserve"> bei den Herausforderungen teilweise ziemlich anstrengen müssen, könnte</w:t>
      </w:r>
      <w:r w:rsidR="002B2212">
        <w:rPr>
          <w:rFonts w:asciiTheme="majorHAnsi" w:eastAsia="Fira Sans" w:hAnsiTheme="majorHAnsi" w:cstheme="majorBidi"/>
        </w:rPr>
        <w:t xml:space="preserve"> </w:t>
      </w:r>
      <w:r w:rsidRPr="37B06450">
        <w:rPr>
          <w:rFonts w:asciiTheme="majorHAnsi" w:eastAsia="Fira Sans" w:hAnsiTheme="majorHAnsi" w:cstheme="majorBidi"/>
        </w:rPr>
        <w:t xml:space="preserve">auch </w:t>
      </w:r>
      <w:r w:rsidR="002B2212">
        <w:rPr>
          <w:rFonts w:asciiTheme="majorHAnsi" w:eastAsia="Fira Sans" w:hAnsiTheme="majorHAnsi" w:cstheme="majorBidi"/>
        </w:rPr>
        <w:t xml:space="preserve">Obst </w:t>
      </w:r>
      <w:r w:rsidRPr="37B06450">
        <w:rPr>
          <w:rFonts w:asciiTheme="majorHAnsi" w:eastAsia="Fira Sans" w:hAnsiTheme="majorHAnsi" w:cstheme="majorBidi"/>
        </w:rPr>
        <w:t>i</w:t>
      </w:r>
      <w:r w:rsidR="00A136BD" w:rsidRPr="37B06450">
        <w:rPr>
          <w:rFonts w:asciiTheme="majorHAnsi" w:eastAsia="Fira Sans" w:hAnsiTheme="majorHAnsi" w:cstheme="majorBidi"/>
        </w:rPr>
        <w:t xml:space="preserve">n der Box </w:t>
      </w:r>
      <w:r w:rsidRPr="37B06450">
        <w:rPr>
          <w:rFonts w:asciiTheme="majorHAnsi" w:eastAsia="Fira Sans" w:hAnsiTheme="majorHAnsi" w:cstheme="majorBidi"/>
        </w:rPr>
        <w:t>platziert werden, um die Energie</w:t>
      </w:r>
      <w:r w:rsidR="000337E9" w:rsidRPr="37B06450">
        <w:rPr>
          <w:rFonts w:asciiTheme="majorHAnsi" w:eastAsia="Fira Sans" w:hAnsiTheme="majorHAnsi" w:cstheme="majorBidi"/>
        </w:rPr>
        <w:t>reserven</w:t>
      </w:r>
      <w:r w:rsidRPr="37B06450">
        <w:rPr>
          <w:rFonts w:asciiTheme="majorHAnsi" w:eastAsia="Fira Sans" w:hAnsiTheme="majorHAnsi" w:cstheme="majorBidi"/>
        </w:rPr>
        <w:t xml:space="preserve"> wieder aufzufüllen.</w:t>
      </w:r>
    </w:p>
    <w:p w14:paraId="33644773" w14:textId="05A5A3D9" w:rsidR="0022753B" w:rsidRPr="00E52AEE" w:rsidRDefault="00397BCB" w:rsidP="008647DD">
      <w:pPr>
        <w:pStyle w:val="Listenabsatz"/>
        <w:numPr>
          <w:ilvl w:val="0"/>
          <w:numId w:val="8"/>
        </w:numPr>
        <w:jc w:val="both"/>
        <w:rPr>
          <w:rFonts w:asciiTheme="majorHAnsi" w:eastAsia="Fira Sans" w:hAnsiTheme="majorHAnsi" w:cstheme="majorHAnsi"/>
          <w:szCs w:val="20"/>
        </w:rPr>
      </w:pPr>
      <w:r w:rsidRPr="00E52AEE">
        <w:rPr>
          <w:rFonts w:asciiTheme="majorHAnsi" w:eastAsia="Fira Sans" w:hAnsiTheme="majorHAnsi" w:cstheme="majorHAnsi"/>
          <w:szCs w:val="20"/>
        </w:rPr>
        <w:t>Eine weitere Option wäre, eine in mehrere Teile zerschnittene Schatzkarte in d</w:t>
      </w:r>
      <w:r w:rsidR="00A136BD">
        <w:rPr>
          <w:rFonts w:asciiTheme="majorHAnsi" w:eastAsia="Fira Sans" w:hAnsiTheme="majorHAnsi" w:cstheme="majorHAnsi"/>
          <w:szCs w:val="20"/>
        </w:rPr>
        <w:t xml:space="preserve">ie Box </w:t>
      </w:r>
      <w:r w:rsidRPr="00E52AEE">
        <w:rPr>
          <w:rFonts w:asciiTheme="majorHAnsi" w:eastAsia="Fira Sans" w:hAnsiTheme="majorHAnsi" w:cstheme="majorHAnsi"/>
          <w:szCs w:val="20"/>
        </w:rPr>
        <w:t>zu legen. Jedes Team, das d</w:t>
      </w:r>
      <w:r w:rsidR="00A136BD">
        <w:rPr>
          <w:rFonts w:asciiTheme="majorHAnsi" w:eastAsia="Fira Sans" w:hAnsiTheme="majorHAnsi" w:cstheme="majorHAnsi"/>
          <w:szCs w:val="20"/>
        </w:rPr>
        <w:t xml:space="preserve">ie Box </w:t>
      </w:r>
      <w:r w:rsidRPr="00E52AEE">
        <w:rPr>
          <w:rFonts w:asciiTheme="majorHAnsi" w:eastAsia="Fira Sans" w:hAnsiTheme="majorHAnsi" w:cstheme="majorHAnsi"/>
          <w:szCs w:val="20"/>
        </w:rPr>
        <w:t xml:space="preserve">öffnet, erhält ein Teil. Erst wenn alle Teams die Herausforderungen gelöst haben, kann durch das Kombinieren der Teile die Schatzkarte vervollständigt und </w:t>
      </w:r>
      <w:r w:rsidR="00843808">
        <w:rPr>
          <w:rFonts w:asciiTheme="majorHAnsi" w:eastAsia="Fira Sans" w:hAnsiTheme="majorHAnsi" w:cstheme="majorHAnsi"/>
          <w:szCs w:val="20"/>
        </w:rPr>
        <w:t xml:space="preserve">der Preis (z. B. </w:t>
      </w:r>
      <w:r w:rsidR="002B2212">
        <w:rPr>
          <w:rFonts w:asciiTheme="majorHAnsi" w:eastAsia="Fira Sans" w:hAnsiTheme="majorHAnsi" w:cstheme="majorHAnsi"/>
          <w:szCs w:val="20"/>
        </w:rPr>
        <w:t>Obst</w:t>
      </w:r>
      <w:r w:rsidR="00843808">
        <w:rPr>
          <w:rFonts w:asciiTheme="majorHAnsi" w:eastAsia="Fira Sans" w:hAnsiTheme="majorHAnsi" w:cstheme="majorHAnsi"/>
          <w:szCs w:val="20"/>
        </w:rPr>
        <w:t xml:space="preserve">, Schilder, Urkunden) gefunden </w:t>
      </w:r>
      <w:r w:rsidRPr="00E52AEE">
        <w:rPr>
          <w:rFonts w:asciiTheme="majorHAnsi" w:eastAsia="Fira Sans" w:hAnsiTheme="majorHAnsi" w:cstheme="majorHAnsi"/>
          <w:szCs w:val="20"/>
        </w:rPr>
        <w:t>werden.</w:t>
      </w:r>
    </w:p>
    <w:p w14:paraId="39B886CD" w14:textId="5B7EDB3E" w:rsidR="00C740BA" w:rsidRDefault="00C740BA" w:rsidP="00C740BA">
      <w:pPr>
        <w:jc w:val="both"/>
        <w:rPr>
          <w:rFonts w:asciiTheme="majorHAnsi" w:eastAsia="Fira Sans" w:hAnsiTheme="majorHAnsi" w:cstheme="majorHAnsi"/>
          <w:szCs w:val="20"/>
        </w:rPr>
      </w:pPr>
    </w:p>
    <w:p w14:paraId="09F313C2" w14:textId="77777777" w:rsidR="00A136BD" w:rsidRPr="00AF769A" w:rsidRDefault="00A136BD" w:rsidP="00A136BD">
      <w:pPr>
        <w:shd w:val="clear" w:color="auto" w:fill="FFFFFF"/>
        <w:spacing w:line="288" w:lineRule="auto"/>
        <w:jc w:val="both"/>
        <w:textAlignment w:val="top"/>
        <w:rPr>
          <w:rFonts w:ascii="Arial" w:hAnsi="Arial" w:cs="Arial"/>
          <w:szCs w:val="20"/>
        </w:rPr>
      </w:pPr>
      <w:r w:rsidRPr="00AF769A">
        <w:rPr>
          <w:rFonts w:ascii="Arial" w:hAnsi="Arial" w:cs="Arial"/>
          <w:szCs w:val="20"/>
        </w:rPr>
        <w:lastRenderedPageBreak/>
        <w:t xml:space="preserve">Um ein </w:t>
      </w:r>
      <w:r w:rsidRPr="00A136BD">
        <w:rPr>
          <w:rFonts w:ascii="Arial" w:hAnsi="Arial" w:cs="Arial"/>
          <w:b/>
          <w:szCs w:val="20"/>
        </w:rPr>
        <w:t>Zahlenschloss einstellen</w:t>
      </w:r>
      <w:r w:rsidRPr="00AF769A">
        <w:rPr>
          <w:rFonts w:ascii="Arial" w:hAnsi="Arial" w:cs="Arial"/>
          <w:szCs w:val="20"/>
        </w:rPr>
        <w:t xml:space="preserve"> zu können, muss der Bügel in einer anderen Position als der Verschlusshaltung heruntergedrückt werden. Erst dann kann dem Schloss eine neue Nummer gegeben werden.</w:t>
      </w:r>
    </w:p>
    <w:p w14:paraId="4D49C0BC"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Drehe den Bügel um 90 Grad gegen den Uhrzeigersinn und drücke ihn nach unten in die vorgegebene Kerbe.</w:t>
      </w:r>
    </w:p>
    <w:p w14:paraId="2173BC2C"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Halte den Bügel nach unten gedrückt. Halte ihn so lange fest, bis die neue, gewünschte Nummer am Zahlenrad eingestellt ist.</w:t>
      </w:r>
    </w:p>
    <w:p w14:paraId="7006AF96" w14:textId="77777777" w:rsidR="00A136BD" w:rsidRPr="00AF769A"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Lass anschließend den Bügel wieder los – nun ist die neue Nummer im Schloss gespeichert.</w:t>
      </w:r>
    </w:p>
    <w:p w14:paraId="4B8AF1E5" w14:textId="30E14232" w:rsidR="00A136BD" w:rsidRDefault="00A136BD" w:rsidP="008647DD">
      <w:pPr>
        <w:pStyle w:val="Listenabsatz"/>
        <w:numPr>
          <w:ilvl w:val="0"/>
          <w:numId w:val="13"/>
        </w:numPr>
        <w:shd w:val="clear" w:color="auto" w:fill="FFFFFF"/>
        <w:spacing w:line="288" w:lineRule="auto"/>
        <w:jc w:val="both"/>
        <w:textAlignment w:val="top"/>
        <w:rPr>
          <w:rFonts w:ascii="Arial" w:hAnsi="Arial" w:cs="Arial"/>
          <w:szCs w:val="20"/>
        </w:rPr>
      </w:pPr>
      <w:r w:rsidRPr="00AF769A">
        <w:rPr>
          <w:rFonts w:ascii="Arial" w:hAnsi="Arial" w:cs="Arial"/>
          <w:szCs w:val="20"/>
        </w:rPr>
        <w:t>Schließ nun das Schloss und teste die neu gewählte Nummer.</w:t>
      </w:r>
    </w:p>
    <w:p w14:paraId="6E8FD71D" w14:textId="23F1755D" w:rsidR="00A136BD" w:rsidRDefault="00A136BD" w:rsidP="00A136BD">
      <w:pPr>
        <w:jc w:val="both"/>
        <w:rPr>
          <w:rFonts w:asciiTheme="majorHAnsi" w:eastAsia="Fira Sans" w:hAnsiTheme="majorHAnsi" w:cstheme="majorHAnsi"/>
          <w:szCs w:val="20"/>
        </w:rPr>
      </w:pPr>
      <w:r w:rsidRPr="00EA2D09">
        <w:rPr>
          <w:rFonts w:asciiTheme="majorHAnsi" w:eastAsia="Fira Sans" w:hAnsiTheme="majorHAnsi" w:cstheme="majorHAnsi"/>
          <w:szCs w:val="20"/>
        </w:rPr>
        <w:t>Sollte</w:t>
      </w:r>
      <w:r>
        <w:rPr>
          <w:rFonts w:asciiTheme="majorHAnsi" w:eastAsia="Fira Sans" w:hAnsiTheme="majorHAnsi" w:cstheme="majorHAnsi"/>
          <w:szCs w:val="20"/>
        </w:rPr>
        <w:t xml:space="preserve">n die Rätsel verändert werden, müssen die Schlösser </w:t>
      </w:r>
      <w:r w:rsidRPr="00EA2D09">
        <w:rPr>
          <w:rFonts w:asciiTheme="majorHAnsi" w:eastAsia="Fira Sans" w:hAnsiTheme="majorHAnsi" w:cstheme="majorHAnsi"/>
          <w:szCs w:val="20"/>
        </w:rPr>
        <w:t>nachher auf die Standardlösung zurück</w:t>
      </w:r>
      <w:r>
        <w:rPr>
          <w:rFonts w:asciiTheme="majorHAnsi" w:eastAsia="Fira Sans" w:hAnsiTheme="majorHAnsi" w:cstheme="majorHAnsi"/>
          <w:szCs w:val="20"/>
        </w:rPr>
        <w:t>gestellt</w:t>
      </w:r>
      <w:r w:rsidRPr="00EA2D09">
        <w:rPr>
          <w:rFonts w:asciiTheme="majorHAnsi" w:eastAsia="Fira Sans" w:hAnsiTheme="majorHAnsi" w:cstheme="majorHAnsi"/>
          <w:szCs w:val="20"/>
        </w:rPr>
        <w:t xml:space="preserve"> oder</w:t>
      </w:r>
      <w:r>
        <w:rPr>
          <w:rFonts w:asciiTheme="majorHAnsi" w:eastAsia="Fira Sans" w:hAnsiTheme="majorHAnsi" w:cstheme="majorHAnsi"/>
          <w:szCs w:val="20"/>
        </w:rPr>
        <w:t xml:space="preserve"> </w:t>
      </w:r>
      <w:r w:rsidRPr="00EA2D09">
        <w:rPr>
          <w:rFonts w:asciiTheme="majorHAnsi" w:eastAsia="Fira Sans" w:hAnsiTheme="majorHAnsi" w:cstheme="majorHAnsi"/>
          <w:szCs w:val="20"/>
        </w:rPr>
        <w:t xml:space="preserve">eine Notiz </w:t>
      </w:r>
      <w:r>
        <w:rPr>
          <w:rFonts w:asciiTheme="majorHAnsi" w:eastAsia="Fira Sans" w:hAnsiTheme="majorHAnsi" w:cstheme="majorHAnsi"/>
          <w:szCs w:val="20"/>
        </w:rPr>
        <w:t xml:space="preserve">mit der eingestellten Zahlenkombination </w:t>
      </w:r>
      <w:r w:rsidRPr="00EA2D09">
        <w:rPr>
          <w:rFonts w:asciiTheme="majorHAnsi" w:eastAsia="Fira Sans" w:hAnsiTheme="majorHAnsi" w:cstheme="majorHAnsi"/>
          <w:szCs w:val="20"/>
        </w:rPr>
        <w:t>hinterlassen</w:t>
      </w:r>
      <w:r>
        <w:rPr>
          <w:rFonts w:asciiTheme="majorHAnsi" w:eastAsia="Fira Sans" w:hAnsiTheme="majorHAnsi" w:cstheme="majorHAnsi"/>
          <w:szCs w:val="20"/>
        </w:rPr>
        <w:t xml:space="preserve"> werden</w:t>
      </w:r>
      <w:r w:rsidRPr="00EA2D09">
        <w:rPr>
          <w:rFonts w:asciiTheme="majorHAnsi" w:eastAsia="Fira Sans" w:hAnsiTheme="majorHAnsi" w:cstheme="majorHAnsi"/>
          <w:szCs w:val="20"/>
        </w:rPr>
        <w:t>.</w:t>
      </w:r>
      <w:r>
        <w:rPr>
          <w:rFonts w:asciiTheme="majorHAnsi" w:eastAsia="Fira Sans" w:hAnsiTheme="majorHAnsi" w:cstheme="majorHAnsi"/>
          <w:szCs w:val="20"/>
        </w:rPr>
        <w:t xml:space="preserve"> Am besten wäre es, die Schlösser aufzulegen, mit dem richtigen Code zu öffnen und ein Foto davon zu machen. Vor jedem Spiel sollte die</w:t>
      </w:r>
      <w:r w:rsidR="00E23F69">
        <w:rPr>
          <w:rFonts w:asciiTheme="majorHAnsi" w:eastAsia="Fira Sans" w:hAnsiTheme="majorHAnsi" w:cstheme="majorHAnsi"/>
          <w:szCs w:val="20"/>
        </w:rPr>
        <w:t xml:space="preserve"> Lehrerin bzw. der Lehrer</w:t>
      </w:r>
      <w:r>
        <w:rPr>
          <w:rFonts w:asciiTheme="majorHAnsi" w:eastAsia="Fira Sans" w:hAnsiTheme="majorHAnsi" w:cstheme="majorHAnsi"/>
          <w:szCs w:val="20"/>
        </w:rPr>
        <w:t xml:space="preserve"> überprüfen, ob die notierten Codes stimmen.</w:t>
      </w:r>
    </w:p>
    <w:p w14:paraId="75A8FA1B" w14:textId="77777777" w:rsidR="00A136BD" w:rsidRPr="00A136BD" w:rsidRDefault="00A136BD" w:rsidP="00A136BD">
      <w:pPr>
        <w:shd w:val="clear" w:color="auto" w:fill="FFFFFF"/>
        <w:spacing w:line="276" w:lineRule="auto"/>
        <w:jc w:val="both"/>
        <w:textAlignment w:val="top"/>
        <w:rPr>
          <w:rFonts w:ascii="Arial" w:hAnsi="Arial" w:cs="Arial"/>
          <w:szCs w:val="20"/>
        </w:rPr>
      </w:pPr>
    </w:p>
    <w:p w14:paraId="279E47B5" w14:textId="77777777" w:rsidR="004B7BF6" w:rsidRDefault="00B619EF" w:rsidP="00DA10FD">
      <w:pPr>
        <w:pStyle w:val="berschrift3"/>
        <w:rPr>
          <w:rFonts w:eastAsia="Fira Sans"/>
        </w:rPr>
      </w:pPr>
      <w:r>
        <w:rPr>
          <w:rFonts w:eastAsia="Fira Sans"/>
        </w:rPr>
        <w:t xml:space="preserve">Materialien für die </w:t>
      </w:r>
      <w:r w:rsidRPr="00A136BD">
        <w:t>Herausforderungen</w:t>
      </w:r>
    </w:p>
    <w:p w14:paraId="69D489D4" w14:textId="36A0D3D7" w:rsidR="009F112C" w:rsidRPr="00710CAB" w:rsidRDefault="009F112C" w:rsidP="00385550">
      <w:pPr>
        <w:jc w:val="both"/>
      </w:pPr>
      <w:r w:rsidRPr="66EE32A6">
        <w:t>Die benötigten Materialien werden alle ausgedruckt</w:t>
      </w:r>
      <w:r w:rsidR="004B7BF6" w:rsidRPr="66EE32A6">
        <w:t xml:space="preserve"> und teilweise ausgeschnitten (siehe Scheren-Symbol)</w:t>
      </w:r>
      <w:r w:rsidRPr="66EE32A6">
        <w:t>. Für eine Klasse werden je nach Klassengröße mehrere Sets benötigt. Als Team für einen Escape Room sind vier bis fünf Teilnehmende</w:t>
      </w:r>
      <w:r w:rsidR="00503DC6">
        <w:t xml:space="preserve"> </w:t>
      </w:r>
      <w:r w:rsidRPr="66EE32A6">
        <w:t>vorgesehen.</w:t>
      </w:r>
      <w:r w:rsidR="004B7BF6" w:rsidRPr="66EE32A6">
        <w:t xml:space="preserve"> Alle benötigten und optionalen Materialien sind</w:t>
      </w:r>
      <w:r w:rsidR="00943F3F" w:rsidRPr="66EE32A6">
        <w:t xml:space="preserve"> aufgelistet</w:t>
      </w:r>
      <w:r w:rsidR="004B7BF6" w:rsidRPr="66EE32A6">
        <w:t xml:space="preserve"> </w:t>
      </w:r>
      <w:r w:rsidR="004B7BF6" w:rsidRPr="00385550">
        <w:t>in M3</w:t>
      </w:r>
      <w:r w:rsidR="004B7BF6" w:rsidRPr="66EE32A6">
        <w:t xml:space="preserve"> zu finden.</w:t>
      </w:r>
    </w:p>
    <w:p w14:paraId="158046E8" w14:textId="775195D0" w:rsidR="00085BD7" w:rsidRDefault="00085BD7">
      <w:pPr>
        <w:spacing w:line="240" w:lineRule="auto"/>
        <w:rPr>
          <w:rFonts w:asciiTheme="majorHAnsi" w:eastAsia="Fira Sans" w:hAnsiTheme="majorHAnsi" w:cstheme="majorBidi"/>
          <w:b/>
          <w:iCs/>
          <w:color w:val="8D82B1" w:themeColor="accent1"/>
        </w:rPr>
      </w:pPr>
    </w:p>
    <w:p w14:paraId="38FFEACD" w14:textId="4750B11F" w:rsidR="00E824FD" w:rsidRPr="00E824FD" w:rsidRDefault="00E824FD" w:rsidP="00DA10FD">
      <w:pPr>
        <w:pStyle w:val="berschrift3"/>
        <w:rPr>
          <w:rFonts w:eastAsia="Fira Sans"/>
        </w:rPr>
      </w:pPr>
      <w:r>
        <w:rPr>
          <w:rFonts w:eastAsia="Fira Sans"/>
        </w:rPr>
        <w:t>Ablauf &amp; Spielregeln</w:t>
      </w:r>
    </w:p>
    <w:p w14:paraId="16D33985" w14:textId="46FD6B0B" w:rsidR="004B7BF6" w:rsidRPr="004B7BF6" w:rsidRDefault="004B7BF6" w:rsidP="008647DD">
      <w:pPr>
        <w:pStyle w:val="Listenabsatz"/>
        <w:numPr>
          <w:ilvl w:val="0"/>
          <w:numId w:val="10"/>
        </w:numPr>
        <w:spacing w:line="276" w:lineRule="auto"/>
        <w:jc w:val="both"/>
        <w:rPr>
          <w:szCs w:val="20"/>
        </w:rPr>
      </w:pPr>
      <w:r w:rsidRPr="004B7BF6">
        <w:rPr>
          <w:szCs w:val="20"/>
        </w:rPr>
        <w:t>Vier Herausforderungen sind im Team zu lösen.</w:t>
      </w:r>
      <w:r w:rsidR="00706D71">
        <w:rPr>
          <w:szCs w:val="20"/>
        </w:rPr>
        <w:t xml:space="preserve"> Zusätzlich gibt es ein Bonusrätsel.</w:t>
      </w:r>
    </w:p>
    <w:p w14:paraId="10A72870" w14:textId="231B5434" w:rsidR="004B7BF6" w:rsidRPr="004B7BF6" w:rsidRDefault="004B7BF6" w:rsidP="008647DD">
      <w:pPr>
        <w:pStyle w:val="Listenabsatz"/>
        <w:numPr>
          <w:ilvl w:val="0"/>
          <w:numId w:val="10"/>
        </w:numPr>
        <w:spacing w:line="276" w:lineRule="auto"/>
        <w:jc w:val="both"/>
        <w:rPr>
          <w:szCs w:val="20"/>
        </w:rPr>
      </w:pPr>
      <w:r w:rsidRPr="004B7BF6">
        <w:rPr>
          <w:szCs w:val="20"/>
        </w:rPr>
        <w:t xml:space="preserve">Alle Materialien, die für die Herausforderungen benötigt werden, erhalten die </w:t>
      </w:r>
      <w:proofErr w:type="spellStart"/>
      <w:proofErr w:type="gramStart"/>
      <w:r w:rsidR="002344A3">
        <w:rPr>
          <w:szCs w:val="20"/>
        </w:rPr>
        <w:t>Schüler:innen</w:t>
      </w:r>
      <w:proofErr w:type="spellEnd"/>
      <w:proofErr w:type="gramEnd"/>
      <w:r w:rsidR="002344A3">
        <w:rPr>
          <w:szCs w:val="20"/>
        </w:rPr>
        <w:t xml:space="preserve"> von den Lehrer:innen als Materialienpaket. Welches Material zu welcher Herausforderung gehört, müssen die </w:t>
      </w:r>
      <w:proofErr w:type="spellStart"/>
      <w:proofErr w:type="gramStart"/>
      <w:r w:rsidR="002344A3">
        <w:rPr>
          <w:szCs w:val="20"/>
        </w:rPr>
        <w:t>Schüler:innen</w:t>
      </w:r>
      <w:proofErr w:type="spellEnd"/>
      <w:proofErr w:type="gramEnd"/>
      <w:r w:rsidR="002344A3">
        <w:rPr>
          <w:szCs w:val="20"/>
        </w:rPr>
        <w:t xml:space="preserve"> selbst herausfinden</w:t>
      </w:r>
      <w:r w:rsidRPr="004B7BF6">
        <w:rPr>
          <w:szCs w:val="20"/>
        </w:rPr>
        <w:t>.</w:t>
      </w:r>
    </w:p>
    <w:p w14:paraId="33C8DF39" w14:textId="0693C034" w:rsidR="004B7BF6" w:rsidRPr="004B7BF6" w:rsidRDefault="004B7BF6" w:rsidP="008647DD">
      <w:pPr>
        <w:pStyle w:val="Listenabsatz"/>
        <w:numPr>
          <w:ilvl w:val="0"/>
          <w:numId w:val="10"/>
        </w:numPr>
        <w:spacing w:line="276" w:lineRule="auto"/>
        <w:jc w:val="both"/>
        <w:rPr>
          <w:szCs w:val="20"/>
        </w:rPr>
      </w:pPr>
      <w:r w:rsidRPr="004B7BF6">
        <w:rPr>
          <w:szCs w:val="20"/>
        </w:rPr>
        <w:t xml:space="preserve">Pro Herausforderung dürfen </w:t>
      </w:r>
      <w:r w:rsidR="002344A3">
        <w:rPr>
          <w:szCs w:val="20"/>
        </w:rPr>
        <w:t xml:space="preserve">den </w:t>
      </w:r>
      <w:proofErr w:type="gramStart"/>
      <w:r w:rsidR="002344A3">
        <w:rPr>
          <w:szCs w:val="20"/>
        </w:rPr>
        <w:t>Lehrer:innen</w:t>
      </w:r>
      <w:proofErr w:type="gramEnd"/>
      <w:r w:rsidRPr="004B7BF6">
        <w:rPr>
          <w:szCs w:val="20"/>
        </w:rPr>
        <w:t xml:space="preserve"> drei Lösungen vorgebracht werden. Diese Begrenzung dient dazu, dass </w:t>
      </w:r>
      <w:r w:rsidR="002344A3">
        <w:rPr>
          <w:szCs w:val="20"/>
        </w:rPr>
        <w:t xml:space="preserve">die </w:t>
      </w:r>
      <w:proofErr w:type="spellStart"/>
      <w:proofErr w:type="gramStart"/>
      <w:r w:rsidR="002344A3">
        <w:rPr>
          <w:szCs w:val="20"/>
        </w:rPr>
        <w:t>Schüler:innen</w:t>
      </w:r>
      <w:proofErr w:type="spellEnd"/>
      <w:proofErr w:type="gramEnd"/>
      <w:r w:rsidRPr="004B7BF6">
        <w:rPr>
          <w:szCs w:val="20"/>
        </w:rPr>
        <w:t xml:space="preserve"> nicht zum Raten verführt werden, sondern wirklich versuchen, die Herausforderungen Schritt für Schritt zu lösen.</w:t>
      </w:r>
      <w:r w:rsidR="002344A3" w:rsidRPr="002344A3">
        <w:rPr>
          <w:noProof/>
        </w:rPr>
        <w:t xml:space="preserve"> </w:t>
      </w:r>
    </w:p>
    <w:p w14:paraId="4FDC7582" w14:textId="6D3ACAFB" w:rsidR="004B7BF6" w:rsidRPr="004B7BF6" w:rsidRDefault="004B7BF6" w:rsidP="008647DD">
      <w:pPr>
        <w:pStyle w:val="Listenabsatz"/>
        <w:numPr>
          <w:ilvl w:val="0"/>
          <w:numId w:val="10"/>
        </w:numPr>
        <w:spacing w:line="276" w:lineRule="auto"/>
        <w:jc w:val="both"/>
      </w:pPr>
      <w:r>
        <w:t xml:space="preserve">Im Spielverlauf dürfen die </w:t>
      </w:r>
      <w:proofErr w:type="spellStart"/>
      <w:proofErr w:type="gramStart"/>
      <w:r w:rsidR="002344A3">
        <w:t>Schüler:innen</w:t>
      </w:r>
      <w:proofErr w:type="spellEnd"/>
      <w:proofErr w:type="gramEnd"/>
      <w:r w:rsidR="002344A3">
        <w:t xml:space="preserve"> die Lehrer:inne</w:t>
      </w:r>
      <w:r w:rsidR="00C7645B">
        <w:t>n</w:t>
      </w:r>
      <w:r>
        <w:t xml:space="preserve"> um vier Hinweise bitten, wenn sie nicht mehr weiterwissen. Die dafür benötigten Hinweiskarten erhalten die </w:t>
      </w:r>
      <w:proofErr w:type="spellStart"/>
      <w:proofErr w:type="gramStart"/>
      <w:r w:rsidR="00C7645B">
        <w:t>Schüler:innen</w:t>
      </w:r>
      <w:proofErr w:type="spellEnd"/>
      <w:proofErr w:type="gramEnd"/>
      <w:r>
        <w:t xml:space="preserve"> zeitgleich mit den anderen Materialien.</w:t>
      </w:r>
    </w:p>
    <w:p w14:paraId="28FA4867" w14:textId="405D277D" w:rsidR="004B7BF6" w:rsidRPr="004B7BF6" w:rsidRDefault="004B7BF6" w:rsidP="008647DD">
      <w:pPr>
        <w:pStyle w:val="Listenabsatz"/>
        <w:numPr>
          <w:ilvl w:val="0"/>
          <w:numId w:val="10"/>
        </w:numPr>
        <w:spacing w:line="276" w:lineRule="auto"/>
        <w:jc w:val="both"/>
        <w:rPr>
          <w:szCs w:val="20"/>
        </w:rPr>
      </w:pPr>
      <w:r w:rsidRPr="004B7BF6">
        <w:rPr>
          <w:szCs w:val="20"/>
        </w:rPr>
        <w:t>Ziel ist es, gemeinsam als Team zusammen zu arbeiten und Lösungen zu finden.</w:t>
      </w:r>
    </w:p>
    <w:p w14:paraId="23E008AC" w14:textId="50C77787" w:rsidR="004B7BF6" w:rsidRPr="004B7BF6" w:rsidRDefault="004B7BF6" w:rsidP="002344A3">
      <w:pPr>
        <w:jc w:val="both"/>
      </w:pPr>
    </w:p>
    <w:p w14:paraId="0120833D" w14:textId="4E71F689" w:rsidR="00121964" w:rsidRDefault="00121964" w:rsidP="00DA10FD">
      <w:pPr>
        <w:pStyle w:val="berschrift3"/>
        <w:rPr>
          <w:rFonts w:eastAsia="Fira Sans"/>
        </w:rPr>
      </w:pPr>
      <w:r>
        <w:rPr>
          <w:rFonts w:eastAsia="Fira Sans"/>
        </w:rPr>
        <w:t>Spielende</w:t>
      </w:r>
    </w:p>
    <w:p w14:paraId="4FFCE0CA" w14:textId="55E7F17E" w:rsidR="00734174" w:rsidRDefault="00734174" w:rsidP="00451A63">
      <w:pPr>
        <w:jc w:val="both"/>
        <w:rPr>
          <w:rFonts w:asciiTheme="majorHAnsi" w:eastAsia="Fira Sans" w:hAnsiTheme="majorHAnsi" w:cstheme="majorHAnsi"/>
          <w:szCs w:val="20"/>
        </w:rPr>
      </w:pPr>
      <w:r>
        <w:rPr>
          <w:rFonts w:asciiTheme="majorHAnsi" w:eastAsia="Fira Sans" w:hAnsiTheme="majorHAnsi" w:cstheme="majorHAnsi"/>
          <w:szCs w:val="20"/>
        </w:rPr>
        <w:t>Der Escape Room ist beendet, sobald die vier Herausforderungen von allen Teams innerhalb der 60 Minuten gelöst worden sind.</w:t>
      </w:r>
      <w:r w:rsidR="00860FCC">
        <w:rPr>
          <w:rFonts w:asciiTheme="majorHAnsi" w:eastAsia="Fira Sans" w:hAnsiTheme="majorHAnsi" w:cstheme="majorHAnsi"/>
          <w:szCs w:val="20"/>
        </w:rPr>
        <w:t xml:space="preserve"> </w:t>
      </w:r>
      <w:r w:rsidR="00A136BD">
        <w:rPr>
          <w:rFonts w:asciiTheme="majorHAnsi" w:eastAsia="Fira Sans" w:hAnsiTheme="majorHAnsi" w:cstheme="majorHAnsi"/>
          <w:szCs w:val="20"/>
        </w:rPr>
        <w:t>Die Box</w:t>
      </w:r>
      <w:r w:rsidR="00860FCC">
        <w:rPr>
          <w:rFonts w:asciiTheme="majorHAnsi" w:eastAsia="Fira Sans" w:hAnsiTheme="majorHAnsi" w:cstheme="majorHAnsi"/>
          <w:szCs w:val="20"/>
        </w:rPr>
        <w:t xml:space="preserve"> kann entweder immer wieder geöffnet und geschlossen werden oder gemeinsam geöffnet werden, sobald alle Teams fertig sind.</w:t>
      </w:r>
      <w:r w:rsidR="001B0819">
        <w:rPr>
          <w:rFonts w:asciiTheme="majorHAnsi" w:eastAsia="Fira Sans" w:hAnsiTheme="majorHAnsi" w:cstheme="majorHAnsi"/>
          <w:szCs w:val="20"/>
        </w:rPr>
        <w:t xml:space="preserve"> Je nach </w:t>
      </w:r>
      <w:r w:rsidR="00A136BD">
        <w:rPr>
          <w:rFonts w:asciiTheme="majorHAnsi" w:eastAsia="Fira Sans" w:hAnsiTheme="majorHAnsi" w:cstheme="majorHAnsi"/>
          <w:szCs w:val="20"/>
        </w:rPr>
        <w:t>Inhalt der Box</w:t>
      </w:r>
      <w:r w:rsidR="001B0819">
        <w:rPr>
          <w:rFonts w:asciiTheme="majorHAnsi" w:eastAsia="Fira Sans" w:hAnsiTheme="majorHAnsi" w:cstheme="majorHAnsi"/>
          <w:szCs w:val="20"/>
        </w:rPr>
        <w:t xml:space="preserve"> </w:t>
      </w:r>
      <w:r w:rsidR="00860FCC">
        <w:rPr>
          <w:rFonts w:asciiTheme="majorHAnsi" w:eastAsia="Fira Sans" w:hAnsiTheme="majorHAnsi" w:cstheme="majorHAnsi"/>
          <w:szCs w:val="20"/>
        </w:rPr>
        <w:t>bieten sich unterschiedliche Varianten an</w:t>
      </w:r>
      <w:r w:rsidR="00C06775">
        <w:rPr>
          <w:rFonts w:asciiTheme="majorHAnsi" w:eastAsia="Fira Sans" w:hAnsiTheme="majorHAnsi" w:cstheme="majorHAnsi"/>
          <w:szCs w:val="20"/>
        </w:rPr>
        <w:t>:</w:t>
      </w:r>
    </w:p>
    <w:p w14:paraId="50A3B58A" w14:textId="0B89C289" w:rsidR="00734174" w:rsidRDefault="00C06775" w:rsidP="008647DD">
      <w:pPr>
        <w:pStyle w:val="Listenabsatz"/>
        <w:numPr>
          <w:ilvl w:val="0"/>
          <w:numId w:val="9"/>
        </w:numPr>
        <w:jc w:val="both"/>
        <w:rPr>
          <w:rFonts w:asciiTheme="majorHAnsi" w:eastAsia="Fira Sans" w:hAnsiTheme="majorHAnsi" w:cstheme="majorHAnsi"/>
          <w:szCs w:val="20"/>
        </w:rPr>
      </w:pPr>
      <w:r>
        <w:rPr>
          <w:rFonts w:asciiTheme="majorHAnsi" w:eastAsia="Fira Sans" w:hAnsiTheme="majorHAnsi" w:cstheme="majorHAnsi"/>
          <w:szCs w:val="20"/>
        </w:rPr>
        <w:t xml:space="preserve">Ist </w:t>
      </w:r>
      <w:r w:rsidR="00A136BD">
        <w:rPr>
          <w:rFonts w:asciiTheme="majorHAnsi" w:eastAsia="Fira Sans" w:hAnsiTheme="majorHAnsi" w:cstheme="majorHAnsi"/>
          <w:szCs w:val="20"/>
        </w:rPr>
        <w:t xml:space="preserve">in der Box </w:t>
      </w:r>
      <w:r>
        <w:rPr>
          <w:rFonts w:asciiTheme="majorHAnsi" w:eastAsia="Fira Sans" w:hAnsiTheme="majorHAnsi" w:cstheme="majorHAnsi"/>
          <w:szCs w:val="20"/>
        </w:rPr>
        <w:t xml:space="preserve">eine Schatzkarte enthalten, </w:t>
      </w:r>
      <w:r w:rsidR="00C64DA5">
        <w:rPr>
          <w:rFonts w:asciiTheme="majorHAnsi" w:eastAsia="Fira Sans" w:hAnsiTheme="majorHAnsi" w:cstheme="majorHAnsi"/>
          <w:szCs w:val="20"/>
        </w:rPr>
        <w:t>kann</w:t>
      </w:r>
      <w:r>
        <w:rPr>
          <w:rFonts w:asciiTheme="majorHAnsi" w:eastAsia="Fira Sans" w:hAnsiTheme="majorHAnsi" w:cstheme="majorHAnsi"/>
          <w:szCs w:val="20"/>
        </w:rPr>
        <w:t xml:space="preserve"> jedes Team, sobald es alle vier Rätsel gelöst hat, das letzte Schloss öffnen und einen Teil der Schatzkarte entnehmen. Sobald alle Teams fertig sind, wird der Preis </w:t>
      </w:r>
      <w:r w:rsidR="00C64DA5">
        <w:rPr>
          <w:rFonts w:asciiTheme="majorHAnsi" w:eastAsia="Fira Sans" w:hAnsiTheme="majorHAnsi" w:cstheme="majorHAnsi"/>
          <w:szCs w:val="20"/>
        </w:rPr>
        <w:t xml:space="preserve">abschließend </w:t>
      </w:r>
      <w:r>
        <w:rPr>
          <w:rFonts w:asciiTheme="majorHAnsi" w:eastAsia="Fira Sans" w:hAnsiTheme="majorHAnsi" w:cstheme="majorHAnsi"/>
          <w:szCs w:val="20"/>
        </w:rPr>
        <w:t>gemeinsam gesucht.</w:t>
      </w:r>
    </w:p>
    <w:p w14:paraId="54B72912" w14:textId="3ADCE44D" w:rsidR="00BA120F" w:rsidRPr="00E2236E" w:rsidRDefault="00860FCC" w:rsidP="00BA120F">
      <w:pPr>
        <w:pStyle w:val="Listenabsatz"/>
        <w:numPr>
          <w:ilvl w:val="0"/>
          <w:numId w:val="9"/>
        </w:numPr>
        <w:jc w:val="both"/>
        <w:rPr>
          <w:rFonts w:asciiTheme="majorHAnsi" w:eastAsia="Fira Sans" w:hAnsiTheme="majorHAnsi" w:cstheme="majorBidi"/>
        </w:rPr>
      </w:pPr>
      <w:r w:rsidRPr="37B06450">
        <w:rPr>
          <w:rFonts w:asciiTheme="majorHAnsi" w:eastAsia="Fira Sans" w:hAnsiTheme="majorHAnsi" w:cstheme="majorBidi"/>
        </w:rPr>
        <w:t>Sind i</w:t>
      </w:r>
      <w:r w:rsidR="00A136BD" w:rsidRPr="37B06450">
        <w:rPr>
          <w:rFonts w:asciiTheme="majorHAnsi" w:eastAsia="Fira Sans" w:hAnsiTheme="majorHAnsi" w:cstheme="majorBidi"/>
        </w:rPr>
        <w:t xml:space="preserve">n der Box </w:t>
      </w:r>
      <w:r w:rsidR="00901100" w:rsidRPr="37B06450">
        <w:rPr>
          <w:rFonts w:asciiTheme="majorHAnsi" w:eastAsia="Fira Sans" w:hAnsiTheme="majorHAnsi" w:cstheme="majorBidi"/>
        </w:rPr>
        <w:t>Urkunden, Schilder</w:t>
      </w:r>
      <w:r w:rsidRPr="37B06450">
        <w:rPr>
          <w:rFonts w:asciiTheme="majorHAnsi" w:eastAsia="Fira Sans" w:hAnsiTheme="majorHAnsi" w:cstheme="majorBidi"/>
        </w:rPr>
        <w:t xml:space="preserve"> oder Süßigkeiten enthalten, kann jedes Team für sich d</w:t>
      </w:r>
      <w:r w:rsidR="00A136BD" w:rsidRPr="37B06450">
        <w:rPr>
          <w:rFonts w:asciiTheme="majorHAnsi" w:eastAsia="Fira Sans" w:hAnsiTheme="majorHAnsi" w:cstheme="majorBidi"/>
        </w:rPr>
        <w:t xml:space="preserve">ie Box </w:t>
      </w:r>
      <w:r w:rsidRPr="37B06450">
        <w:rPr>
          <w:rFonts w:asciiTheme="majorHAnsi" w:eastAsia="Fira Sans" w:hAnsiTheme="majorHAnsi" w:cstheme="majorBidi"/>
        </w:rPr>
        <w:t xml:space="preserve">öffnen und einen Teil entnehmen oder auf ein gemeinsames Öffnen </w:t>
      </w:r>
      <w:r w:rsidR="00C64DA5" w:rsidRPr="37B06450">
        <w:rPr>
          <w:rFonts w:asciiTheme="majorHAnsi" w:eastAsia="Fira Sans" w:hAnsiTheme="majorHAnsi" w:cstheme="majorBidi"/>
        </w:rPr>
        <w:t xml:space="preserve">im Plenum </w:t>
      </w:r>
      <w:r w:rsidRPr="37B06450">
        <w:rPr>
          <w:rFonts w:asciiTheme="majorHAnsi" w:eastAsia="Fira Sans" w:hAnsiTheme="majorHAnsi" w:cstheme="majorBidi"/>
        </w:rPr>
        <w:t>gewartet werden.</w:t>
      </w:r>
      <w:r w:rsidR="00C64DA5" w:rsidRPr="37B06450">
        <w:rPr>
          <w:rFonts w:asciiTheme="majorHAnsi" w:eastAsia="Fira Sans" w:hAnsiTheme="majorHAnsi" w:cstheme="majorBidi"/>
        </w:rPr>
        <w:t xml:space="preserve"> Ein gemeinsames Öffnen hat den Vorteil, dass die langsameren Teams nicht zu sehr unter Druck geraten und nicht bereits im Vorhinein wissen, was i</w:t>
      </w:r>
      <w:r w:rsidR="00A136BD" w:rsidRPr="37B06450">
        <w:rPr>
          <w:rFonts w:asciiTheme="majorHAnsi" w:eastAsia="Fira Sans" w:hAnsiTheme="majorHAnsi" w:cstheme="majorBidi"/>
        </w:rPr>
        <w:t xml:space="preserve">n der Box </w:t>
      </w:r>
      <w:r w:rsidR="00C64DA5" w:rsidRPr="37B06450">
        <w:rPr>
          <w:rFonts w:asciiTheme="majorHAnsi" w:eastAsia="Fira Sans" w:hAnsiTheme="majorHAnsi" w:cstheme="majorBidi"/>
        </w:rPr>
        <w:t>enthalten ist.</w:t>
      </w:r>
      <w:r w:rsidR="00E2236E">
        <w:rPr>
          <w:rFonts w:asciiTheme="majorHAnsi" w:eastAsia="Fira Sans" w:hAnsiTheme="majorHAnsi" w:cstheme="majorBidi"/>
        </w:rPr>
        <w:t xml:space="preserve"> Schnellere Teams können zusätzlich das Bonusrätsel (M9) lösen.</w:t>
      </w:r>
    </w:p>
    <w:p w14:paraId="6A0C06EF" w14:textId="035F0FE9" w:rsidR="003B7CA3" w:rsidRPr="00E824FD" w:rsidRDefault="003B7CA3" w:rsidP="00E824FD">
      <w:pPr>
        <w:pStyle w:val="berschrift4"/>
        <w:rPr>
          <w:rFonts w:eastAsia="Fira Sans"/>
        </w:rPr>
      </w:pPr>
      <w:r w:rsidRPr="00E824FD">
        <w:rPr>
          <w:rFonts w:eastAsia="Fira Sans"/>
        </w:rPr>
        <w:br w:type="page"/>
      </w:r>
    </w:p>
    <w:p w14:paraId="71BCCC42" w14:textId="27BDFA7E" w:rsidR="00D843FD" w:rsidRPr="00233D5C" w:rsidRDefault="003B7CA3" w:rsidP="00DA10FD">
      <w:pPr>
        <w:pStyle w:val="berschrift2"/>
        <w:rPr>
          <w:rFonts w:eastAsia="Fira Sans"/>
        </w:rPr>
      </w:pPr>
      <w:r>
        <w:rPr>
          <w:rFonts w:eastAsia="Fira Sans"/>
        </w:rPr>
        <w:lastRenderedPageBreak/>
        <w:t>M2</w:t>
      </w:r>
      <w:r w:rsidR="00943F3F">
        <w:rPr>
          <w:rFonts w:eastAsia="Fira Sans"/>
        </w:rPr>
        <w:t xml:space="preserve">: </w:t>
      </w:r>
      <w:r w:rsidR="00233D5C" w:rsidRPr="00233D5C">
        <w:rPr>
          <w:rFonts w:eastAsia="Fira Sans"/>
        </w:rPr>
        <w:t>Herausforderungen</w:t>
      </w:r>
      <w:r w:rsidR="00D843FD" w:rsidRPr="00233D5C">
        <w:rPr>
          <w:rFonts w:eastAsia="Fira Sans"/>
        </w:rPr>
        <w:t xml:space="preserve"> des Escape Rooms</w:t>
      </w:r>
    </w:p>
    <w:p w14:paraId="16B01697" w14:textId="77777777" w:rsidR="008F467C" w:rsidRDefault="008F467C" w:rsidP="000727D1">
      <w:pPr>
        <w:jc w:val="both"/>
        <w:rPr>
          <w:rFonts w:asciiTheme="majorHAnsi" w:eastAsia="Fira Sans" w:hAnsiTheme="majorHAnsi" w:cstheme="majorHAnsi"/>
          <w:szCs w:val="20"/>
        </w:rPr>
      </w:pPr>
    </w:p>
    <w:p w14:paraId="4F86567D" w14:textId="394B3EAC" w:rsidR="000727D1" w:rsidRDefault="000727D1" w:rsidP="000727D1">
      <w:pPr>
        <w:jc w:val="both"/>
        <w:rPr>
          <w:rFonts w:asciiTheme="majorHAnsi" w:eastAsia="Fira Sans" w:hAnsiTheme="majorHAnsi" w:cstheme="majorHAnsi"/>
          <w:szCs w:val="20"/>
        </w:rPr>
      </w:pPr>
      <w:r w:rsidRPr="00233D5C">
        <w:rPr>
          <w:rFonts w:asciiTheme="majorHAnsi" w:eastAsia="Fira Sans" w:hAnsiTheme="majorHAnsi" w:cstheme="majorHAnsi"/>
          <w:szCs w:val="20"/>
        </w:rPr>
        <w:t>Jede Herausford</w:t>
      </w:r>
      <w:r>
        <w:rPr>
          <w:rFonts w:asciiTheme="majorHAnsi" w:eastAsia="Fira Sans" w:hAnsiTheme="majorHAnsi" w:cstheme="majorHAnsi"/>
          <w:szCs w:val="20"/>
        </w:rPr>
        <w:t>erung besteht aus einem Schloss (mit oder ohne Schlüssel) sowie einem Textblatt</w:t>
      </w:r>
      <w:r w:rsidR="00016105">
        <w:rPr>
          <w:rFonts w:asciiTheme="majorHAnsi" w:eastAsia="Fira Sans" w:hAnsiTheme="majorHAnsi" w:cstheme="majorHAnsi"/>
          <w:szCs w:val="20"/>
        </w:rPr>
        <w:t xml:space="preserve">. </w:t>
      </w:r>
      <w:r>
        <w:rPr>
          <w:rFonts w:asciiTheme="majorHAnsi" w:eastAsia="Fira Sans" w:hAnsiTheme="majorHAnsi" w:cstheme="majorHAnsi"/>
          <w:szCs w:val="20"/>
        </w:rPr>
        <w:t xml:space="preserve">Abgesehen davon </w:t>
      </w:r>
      <w:r w:rsidRPr="00016105">
        <w:rPr>
          <w:rFonts w:asciiTheme="majorHAnsi" w:eastAsia="Fira Sans" w:hAnsiTheme="majorHAnsi" w:cstheme="majorHAnsi"/>
          <w:szCs w:val="20"/>
        </w:rPr>
        <w:t xml:space="preserve">unterscheiden sich alle Herausforderungen durch </w:t>
      </w:r>
      <w:r w:rsidR="00037ACE" w:rsidRPr="00016105">
        <w:rPr>
          <w:rFonts w:asciiTheme="majorHAnsi" w:eastAsia="Fira Sans" w:hAnsiTheme="majorHAnsi" w:cstheme="majorHAnsi"/>
          <w:szCs w:val="20"/>
        </w:rPr>
        <w:t xml:space="preserve">die </w:t>
      </w:r>
      <w:r w:rsidRPr="00016105">
        <w:rPr>
          <w:rFonts w:asciiTheme="majorHAnsi" w:eastAsia="Fira Sans" w:hAnsiTheme="majorHAnsi" w:cstheme="majorHAnsi"/>
          <w:szCs w:val="20"/>
        </w:rPr>
        <w:t xml:space="preserve">Materialien und </w:t>
      </w:r>
      <w:r w:rsidR="00016105">
        <w:rPr>
          <w:rFonts w:asciiTheme="majorHAnsi" w:eastAsia="Fira Sans" w:hAnsiTheme="majorHAnsi" w:cstheme="majorHAnsi"/>
          <w:szCs w:val="20"/>
        </w:rPr>
        <w:t xml:space="preserve">die </w:t>
      </w:r>
      <w:r w:rsidR="00A46731" w:rsidRPr="00016105">
        <w:rPr>
          <w:rFonts w:asciiTheme="majorHAnsi" w:eastAsia="Fira Sans" w:hAnsiTheme="majorHAnsi" w:cstheme="majorHAnsi"/>
          <w:szCs w:val="20"/>
        </w:rPr>
        <w:t>im Spiel gestellten Anforderungen</w:t>
      </w:r>
      <w:r w:rsidRPr="00016105">
        <w:rPr>
          <w:rFonts w:asciiTheme="majorHAnsi" w:eastAsia="Fira Sans" w:hAnsiTheme="majorHAnsi" w:cstheme="majorHAnsi"/>
          <w:szCs w:val="20"/>
        </w:rPr>
        <w:t>.</w:t>
      </w:r>
    </w:p>
    <w:p w14:paraId="448EF16E" w14:textId="3AD0EDAA" w:rsidR="00037ACE" w:rsidRDefault="00037ACE" w:rsidP="000727D1">
      <w:pPr>
        <w:jc w:val="both"/>
        <w:rPr>
          <w:rFonts w:asciiTheme="majorHAnsi" w:eastAsia="Fira Sans" w:hAnsiTheme="majorHAnsi" w:cstheme="majorHAnsi"/>
          <w:szCs w:val="20"/>
        </w:rPr>
      </w:pPr>
    </w:p>
    <w:p w14:paraId="300EB17E" w14:textId="77777777" w:rsidR="000727D1" w:rsidRDefault="000727D1" w:rsidP="00D843FD">
      <w:pPr>
        <w:rPr>
          <w:rFonts w:asciiTheme="majorHAnsi" w:eastAsia="Fira Sans" w:hAnsiTheme="majorHAnsi" w:cstheme="majorHAnsi"/>
          <w:szCs w:val="20"/>
        </w:rPr>
      </w:pPr>
    </w:p>
    <w:p w14:paraId="3F7D51BF" w14:textId="687D8DCF" w:rsidR="00260876" w:rsidRDefault="00F23C10" w:rsidP="00DA10FD">
      <w:pPr>
        <w:pStyle w:val="berschrift3"/>
        <w:rPr>
          <w:rFonts w:eastAsia="Fira Sans"/>
        </w:rPr>
      </w:pPr>
      <w:r w:rsidRPr="00510EEE">
        <w:rPr>
          <w:rFonts w:eastAsia="Fira Sans"/>
        </w:rPr>
        <w:t xml:space="preserve">Informationen zu </w:t>
      </w:r>
      <w:r w:rsidR="00D931C3" w:rsidRPr="00510EEE">
        <w:rPr>
          <w:rFonts w:eastAsia="Fira Sans"/>
        </w:rPr>
        <w:t>Herausforderung</w:t>
      </w:r>
      <w:r w:rsidRPr="00510EEE">
        <w:rPr>
          <w:rFonts w:eastAsia="Fira Sans"/>
        </w:rPr>
        <w:t xml:space="preserve"> 1</w:t>
      </w:r>
    </w:p>
    <w:p w14:paraId="5FD69C11" w14:textId="77777777" w:rsidR="00510EEE" w:rsidRDefault="00510EEE" w:rsidP="00510EEE"/>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510EEE" w14:paraId="05D8C1DB"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21B3F87" w14:textId="75714CB3" w:rsidR="00510EEE" w:rsidRPr="00A87DD2" w:rsidRDefault="00510EEE" w:rsidP="00057C4F">
            <w:pPr>
              <w:rPr>
                <w:rStyle w:val="Erwhnung"/>
                <w:color w:val="303059" w:themeColor="accent3"/>
                <w:shd w:val="clear" w:color="auto" w:fill="auto"/>
              </w:rPr>
            </w:pPr>
            <w:r w:rsidRPr="00A87DD2">
              <w:rPr>
                <w:rStyle w:val="Erwhnung"/>
                <w:color w:val="303059" w:themeColor="accent3"/>
                <w:shd w:val="clear" w:color="auto" w:fill="auto"/>
              </w:rPr>
              <w:t xml:space="preserve">Herausforderung </w:t>
            </w:r>
            <w:r>
              <w:rPr>
                <w:rStyle w:val="Erwhnung"/>
                <w:color w:val="303059" w:themeColor="accent3"/>
                <w:shd w:val="clear" w:color="auto" w:fill="auto"/>
              </w:rPr>
              <w:t>1</w:t>
            </w:r>
          </w:p>
        </w:tc>
        <w:tc>
          <w:tcPr>
            <w:tcW w:w="6649" w:type="dxa"/>
          </w:tcPr>
          <w:p w14:paraId="4A60FD0D" w14:textId="77777777" w:rsidR="00510EEE" w:rsidRPr="00A87DD2" w:rsidRDefault="00510EEE"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Zahlenchaos</w:t>
            </w:r>
            <w:r w:rsidRPr="00A87DD2">
              <w:rPr>
                <w:color w:val="303059" w:themeColor="accent3"/>
              </w:rPr>
              <w:t xml:space="preserve"> </w:t>
            </w:r>
          </w:p>
        </w:tc>
      </w:tr>
      <w:tr w:rsidR="00510EEE" w14:paraId="43D4A8AB"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79191C6" w14:textId="77777777" w:rsidR="00510EEE" w:rsidRPr="00A87DD2" w:rsidRDefault="00510EEE" w:rsidP="00057C4F">
            <w:pPr>
              <w:rPr>
                <w:rStyle w:val="Erwhnung"/>
                <w:color w:val="303059" w:themeColor="accent3"/>
                <w:shd w:val="clear" w:color="auto" w:fill="auto"/>
              </w:rPr>
            </w:pPr>
            <w:r w:rsidRPr="00A87DD2">
              <w:rPr>
                <w:rStyle w:val="Erwhnung"/>
                <w:color w:val="303059" w:themeColor="accent3"/>
                <w:shd w:val="clear" w:color="auto" w:fill="auto"/>
              </w:rPr>
              <w:t>Aufgabe</w:t>
            </w:r>
          </w:p>
        </w:tc>
        <w:tc>
          <w:tcPr>
            <w:tcW w:w="6649" w:type="dxa"/>
          </w:tcPr>
          <w:p w14:paraId="56924101" w14:textId="77777777" w:rsidR="00510EEE" w:rsidRPr="00A87DD2"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Zuordnen und</w:t>
            </w:r>
            <w:r w:rsidRPr="00A87DD2">
              <w:rPr>
                <w:rStyle w:val="Erwhnung"/>
                <w:color w:val="auto"/>
                <w:shd w:val="clear" w:color="auto" w:fill="auto"/>
              </w:rPr>
              <w:t xml:space="preserve"> Rechenaufgabe</w:t>
            </w:r>
            <w:r w:rsidRPr="00A87DD2">
              <w:rPr>
                <w:rStyle w:val="Erwhnung"/>
                <w:color w:val="auto"/>
              </w:rPr>
              <w:t xml:space="preserve"> </w:t>
            </w:r>
          </w:p>
        </w:tc>
      </w:tr>
      <w:tr w:rsidR="00510EEE" w14:paraId="22C9499C" w14:textId="77777777" w:rsidTr="00057C4F">
        <w:tc>
          <w:tcPr>
            <w:cnfStyle w:val="001000000000" w:firstRow="0" w:lastRow="0" w:firstColumn="1" w:lastColumn="0" w:oddVBand="0" w:evenVBand="0" w:oddHBand="0" w:evenHBand="0" w:firstRowFirstColumn="0" w:firstRowLastColumn="0" w:lastRowFirstColumn="0" w:lastRowLastColumn="0"/>
            <w:tcW w:w="2405" w:type="dxa"/>
          </w:tcPr>
          <w:p w14:paraId="505771C6" w14:textId="77777777" w:rsidR="00510EEE" w:rsidRPr="003E06DE" w:rsidRDefault="00510EEE" w:rsidP="00057C4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45B4A7F9" w14:textId="31EFD732" w:rsidR="00510EEE"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016105">
              <w:rPr>
                <w:rStyle w:val="Erwhnung"/>
                <w:color w:val="auto"/>
                <w:shd w:val="clear" w:color="auto" w:fill="auto"/>
              </w:rPr>
              <w:t xml:space="preserve">Textblatt </w:t>
            </w:r>
            <w:r w:rsidRPr="00D33658">
              <w:rPr>
                <w:rStyle w:val="Erwhnung"/>
                <w:color w:val="auto"/>
                <w:shd w:val="clear" w:color="auto" w:fill="auto"/>
              </w:rPr>
              <w:t xml:space="preserve">zu Herausforderung </w:t>
            </w:r>
            <w:r>
              <w:rPr>
                <w:rStyle w:val="Erwhnung"/>
                <w:color w:val="auto"/>
                <w:shd w:val="clear" w:color="auto" w:fill="auto"/>
              </w:rPr>
              <w:t>1</w:t>
            </w:r>
          </w:p>
          <w:p w14:paraId="770F74EB" w14:textId="77777777" w:rsidR="00510EEE"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Import- und Exportkärtchen (ausgeschnitten)</w:t>
            </w:r>
          </w:p>
          <w:p w14:paraId="3E9CDCA4" w14:textId="494D04E1" w:rsidR="00CA5B88" w:rsidRPr="0026243E" w:rsidRDefault="00CA5B88"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Hilfsblatt</w:t>
            </w:r>
          </w:p>
        </w:tc>
      </w:tr>
      <w:tr w:rsidR="00510EEE" w14:paraId="514277E8"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1F19AAD5" w14:textId="77777777" w:rsidR="00510EEE" w:rsidRPr="003E06DE" w:rsidRDefault="00510EEE" w:rsidP="00057C4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36BB79F5" w14:textId="14132AE1" w:rsidR="00510EEE" w:rsidRPr="00016105"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16105">
              <w:rPr>
                <w:rStyle w:val="Erwhnung"/>
                <w:color w:val="auto"/>
                <w:shd w:val="clear" w:color="auto" w:fill="auto"/>
              </w:rPr>
              <w:t xml:space="preserve">Schloss </w:t>
            </w:r>
            <w:r>
              <w:rPr>
                <w:rStyle w:val="Erwhnung"/>
                <w:color w:val="auto"/>
                <w:shd w:val="clear" w:color="auto" w:fill="auto"/>
              </w:rPr>
              <w:t xml:space="preserve">dreistellig </w:t>
            </w:r>
            <w:r w:rsidR="00245BD6">
              <w:rPr>
                <w:rStyle w:val="Erwhnung"/>
                <w:color w:val="auto"/>
                <w:shd w:val="clear" w:color="auto" w:fill="auto"/>
              </w:rPr>
              <w:t>1</w:t>
            </w:r>
            <w:r w:rsidRPr="00016105">
              <w:rPr>
                <w:rStyle w:val="Erwhnung"/>
                <w:color w:val="auto"/>
                <w:shd w:val="clear" w:color="auto" w:fill="auto"/>
              </w:rPr>
              <w:t xml:space="preserve">, </w:t>
            </w:r>
            <w:r w:rsidRPr="00595DDA">
              <w:rPr>
                <w:rStyle w:val="Erwhnung"/>
                <w:color w:val="auto"/>
                <w:shd w:val="clear" w:color="auto" w:fill="auto"/>
              </w:rPr>
              <w:t xml:space="preserve">Kombination </w:t>
            </w:r>
            <w:r>
              <w:rPr>
                <w:rStyle w:val="Erwhnung"/>
                <w:color w:val="auto"/>
                <w:shd w:val="clear" w:color="auto" w:fill="auto"/>
              </w:rPr>
              <w:t>340</w:t>
            </w:r>
          </w:p>
        </w:tc>
      </w:tr>
    </w:tbl>
    <w:p w14:paraId="7DFED931" w14:textId="77777777" w:rsidR="00510EEE" w:rsidRDefault="00510EEE" w:rsidP="00510EEE">
      <w:pPr>
        <w:rPr>
          <w:rFonts w:asciiTheme="majorHAnsi" w:eastAsia="Fira Sans" w:hAnsiTheme="majorHAnsi" w:cstheme="majorHAnsi"/>
          <w:szCs w:val="20"/>
        </w:rPr>
      </w:pPr>
    </w:p>
    <w:p w14:paraId="34DF2BCE" w14:textId="77777777" w:rsidR="00510EEE" w:rsidRPr="00EA2D09" w:rsidRDefault="00510EEE" w:rsidP="00510EEE">
      <w:pPr>
        <w:rPr>
          <w:rFonts w:asciiTheme="majorHAnsi" w:eastAsia="Fira Sans" w:hAnsiTheme="majorHAnsi" w:cstheme="majorHAnsi"/>
          <w:szCs w:val="20"/>
        </w:rPr>
      </w:pPr>
      <w:r w:rsidRPr="003563BC">
        <w:rPr>
          <w:rFonts w:asciiTheme="majorHAnsi" w:eastAsia="Fira Sans" w:hAnsiTheme="majorHAnsi" w:cstheme="majorHAnsi"/>
          <w:b/>
          <w:szCs w:val="20"/>
        </w:rPr>
        <w:t>Beschreibung</w:t>
      </w:r>
      <w:r>
        <w:rPr>
          <w:rFonts w:asciiTheme="majorHAnsi" w:eastAsia="Fira Sans" w:hAnsiTheme="majorHAnsi" w:cstheme="majorHAnsi"/>
          <w:b/>
          <w:szCs w:val="20"/>
        </w:rPr>
        <w:t xml:space="preserve"> und Lösung</w:t>
      </w:r>
    </w:p>
    <w:p w14:paraId="70A0532D" w14:textId="6E57D707" w:rsidR="00510EEE" w:rsidRDefault="00510EEE" w:rsidP="00510EEE">
      <w:pPr>
        <w:jc w:val="both"/>
      </w:pPr>
      <w:r w:rsidRPr="66EE32A6">
        <w:rPr>
          <w:color w:val="000000" w:themeColor="text1"/>
        </w:rPr>
        <w:t xml:space="preserve">Für dieses Rätsel ist es notwendig, </w:t>
      </w:r>
      <w:r>
        <w:t>dass die SuS die vorgegebenen Kärtchen richtig zuordnen. Dabei müssen sie erkennen, welche Waren in Münzhausen (bzw. in Österreich) produziert bzw. angebaut werden können und welche eher nicht</w:t>
      </w:r>
      <w:r w:rsidR="00E31AE8">
        <w:rPr>
          <w:rStyle w:val="Funotenzeichen"/>
        </w:rPr>
        <w:footnoteReference w:id="3"/>
      </w:r>
      <w:r>
        <w:t xml:space="preserve">. Nach der Zuordnung zu „Import“ bzw. „Export“ müssen sie die Beträge jeweils zusammenzählen. </w:t>
      </w:r>
    </w:p>
    <w:p w14:paraId="51A3E147" w14:textId="77777777" w:rsidR="00510EEE" w:rsidRDefault="00510EEE" w:rsidP="00510EEE">
      <w:pPr>
        <w:jc w:val="both"/>
        <w:rPr>
          <w:szCs w:val="20"/>
          <w:lang w:val="de-DE"/>
        </w:rPr>
      </w:pPr>
      <w:r w:rsidRPr="00872135">
        <w:rPr>
          <w:szCs w:val="20"/>
          <w:lang w:val="de-DE"/>
        </w:rPr>
        <w:t xml:space="preserve">Zu den </w:t>
      </w:r>
      <w:r>
        <w:rPr>
          <w:szCs w:val="20"/>
          <w:lang w:val="de-DE"/>
        </w:rPr>
        <w:t>Ex</w:t>
      </w:r>
      <w:r w:rsidRPr="00872135">
        <w:rPr>
          <w:szCs w:val="20"/>
          <w:lang w:val="de-DE"/>
        </w:rPr>
        <w:t>porten zählen:</w:t>
      </w:r>
    </w:p>
    <w:p w14:paraId="17064B6B" w14:textId="28518DF5" w:rsidR="00510EEE" w:rsidRPr="00474E53" w:rsidRDefault="00474E53" w:rsidP="653EE0BA">
      <w:pPr>
        <w:pStyle w:val="Listenabsatz"/>
        <w:numPr>
          <w:ilvl w:val="0"/>
          <w:numId w:val="27"/>
        </w:numPr>
        <w:jc w:val="both"/>
      </w:pPr>
      <w:r w:rsidRPr="00474E53">
        <w:t>Motorräder und Fahrräder</w:t>
      </w:r>
      <w:r w:rsidR="653EE0BA" w:rsidRPr="00474E53">
        <w:t>: 570 Euro</w:t>
      </w:r>
    </w:p>
    <w:p w14:paraId="67880D8D" w14:textId="52E67903" w:rsidR="00510EEE" w:rsidRPr="00474E53" w:rsidRDefault="007D6197" w:rsidP="00510EEE">
      <w:pPr>
        <w:pStyle w:val="Listenabsatz"/>
        <w:numPr>
          <w:ilvl w:val="0"/>
          <w:numId w:val="27"/>
        </w:numPr>
        <w:jc w:val="both"/>
        <w:rPr>
          <w:szCs w:val="20"/>
          <w:lang w:val="es-ES"/>
        </w:rPr>
      </w:pPr>
      <w:proofErr w:type="spellStart"/>
      <w:r>
        <w:rPr>
          <w:szCs w:val="20"/>
          <w:lang w:val="es-ES"/>
        </w:rPr>
        <w:t>Schnitth</w:t>
      </w:r>
      <w:r w:rsidR="00510EEE" w:rsidRPr="00474E53">
        <w:rPr>
          <w:szCs w:val="20"/>
          <w:lang w:val="es-ES"/>
        </w:rPr>
        <w:t>olz</w:t>
      </w:r>
      <w:proofErr w:type="spellEnd"/>
      <w:r w:rsidR="00510EEE" w:rsidRPr="00474E53">
        <w:rPr>
          <w:szCs w:val="20"/>
          <w:lang w:val="es-ES"/>
        </w:rPr>
        <w:t xml:space="preserve">: 2.890 </w:t>
      </w:r>
      <w:proofErr w:type="gramStart"/>
      <w:r w:rsidR="00510EEE" w:rsidRPr="00474E53">
        <w:rPr>
          <w:szCs w:val="20"/>
          <w:lang w:val="es-ES"/>
        </w:rPr>
        <w:t>Euro</w:t>
      </w:r>
      <w:proofErr w:type="gramEnd"/>
    </w:p>
    <w:p w14:paraId="697CD793" w14:textId="77777777" w:rsidR="00510EEE" w:rsidRPr="00474E53" w:rsidRDefault="00510EEE" w:rsidP="00510EEE">
      <w:pPr>
        <w:pStyle w:val="Listenabsatz"/>
        <w:numPr>
          <w:ilvl w:val="0"/>
          <w:numId w:val="27"/>
        </w:numPr>
        <w:jc w:val="both"/>
        <w:rPr>
          <w:szCs w:val="20"/>
          <w:lang w:val="es-ES"/>
        </w:rPr>
      </w:pPr>
      <w:proofErr w:type="spellStart"/>
      <w:r w:rsidRPr="00474E53">
        <w:rPr>
          <w:szCs w:val="20"/>
          <w:lang w:val="es-ES"/>
        </w:rPr>
        <w:t>Ski</w:t>
      </w:r>
      <w:proofErr w:type="spellEnd"/>
      <w:r w:rsidRPr="00474E53">
        <w:rPr>
          <w:szCs w:val="20"/>
          <w:lang w:val="es-ES"/>
        </w:rPr>
        <w:t xml:space="preserve">: 5.300 </w:t>
      </w:r>
      <w:proofErr w:type="gramStart"/>
      <w:r w:rsidRPr="00474E53">
        <w:rPr>
          <w:szCs w:val="20"/>
          <w:lang w:val="es-ES"/>
        </w:rPr>
        <w:t>Euro</w:t>
      </w:r>
      <w:proofErr w:type="gramEnd"/>
    </w:p>
    <w:p w14:paraId="75671E2E" w14:textId="74CB5D5C" w:rsidR="00510EEE" w:rsidRPr="00474E53" w:rsidRDefault="00EE76B4" w:rsidP="00510EEE">
      <w:pPr>
        <w:pStyle w:val="Listenabsatz"/>
        <w:numPr>
          <w:ilvl w:val="0"/>
          <w:numId w:val="27"/>
        </w:numPr>
        <w:jc w:val="both"/>
        <w:rPr>
          <w:szCs w:val="20"/>
          <w:lang w:val="es-ES"/>
        </w:rPr>
      </w:pPr>
      <w:proofErr w:type="spellStart"/>
      <w:r w:rsidRPr="00474E53">
        <w:rPr>
          <w:szCs w:val="20"/>
          <w:lang w:val="es-ES"/>
        </w:rPr>
        <w:t>Medikamente</w:t>
      </w:r>
      <w:proofErr w:type="spellEnd"/>
      <w:r w:rsidR="00510EEE" w:rsidRPr="00474E53">
        <w:rPr>
          <w:szCs w:val="20"/>
          <w:lang w:val="es-ES"/>
        </w:rPr>
        <w:t xml:space="preserve">: 12.720 </w:t>
      </w:r>
      <w:proofErr w:type="gramStart"/>
      <w:r w:rsidR="00510EEE" w:rsidRPr="00474E53">
        <w:rPr>
          <w:szCs w:val="20"/>
          <w:lang w:val="es-ES"/>
        </w:rPr>
        <w:t>Euro</w:t>
      </w:r>
      <w:proofErr w:type="gramEnd"/>
    </w:p>
    <w:p w14:paraId="0FFDCD9D" w14:textId="2E878F12" w:rsidR="00510EEE" w:rsidRPr="00474E53" w:rsidRDefault="00C10431" w:rsidP="653EE0BA">
      <w:pPr>
        <w:pStyle w:val="Listenabsatz"/>
        <w:numPr>
          <w:ilvl w:val="0"/>
          <w:numId w:val="27"/>
        </w:numPr>
        <w:jc w:val="both"/>
      </w:pPr>
      <w:r w:rsidRPr="00474E53">
        <w:t>Käse</w:t>
      </w:r>
      <w:r w:rsidR="653EE0BA" w:rsidRPr="00474E53">
        <w:t>: 350 Euro</w:t>
      </w:r>
    </w:p>
    <w:p w14:paraId="16C5C01A" w14:textId="77777777" w:rsidR="00510EEE" w:rsidRDefault="00510EEE" w:rsidP="00510EEE">
      <w:pPr>
        <w:pStyle w:val="Listenabsatz"/>
        <w:numPr>
          <w:ilvl w:val="0"/>
          <w:numId w:val="27"/>
        </w:numPr>
        <w:jc w:val="both"/>
        <w:rPr>
          <w:szCs w:val="20"/>
        </w:rPr>
      </w:pPr>
      <w:r w:rsidRPr="00872135">
        <w:rPr>
          <w:szCs w:val="20"/>
        </w:rPr>
        <w:t>Das ergibt eine Summe von 21.830 Euro</w:t>
      </w:r>
      <w:r>
        <w:rPr>
          <w:szCs w:val="20"/>
        </w:rPr>
        <w:t>.</w:t>
      </w:r>
    </w:p>
    <w:p w14:paraId="3B676489" w14:textId="77777777" w:rsidR="00510EEE" w:rsidRPr="00872135" w:rsidRDefault="00510EEE" w:rsidP="00510EEE">
      <w:pPr>
        <w:jc w:val="both"/>
        <w:rPr>
          <w:szCs w:val="20"/>
        </w:rPr>
      </w:pPr>
      <w:r>
        <w:rPr>
          <w:szCs w:val="20"/>
        </w:rPr>
        <w:t>Zu den Importen zählen:</w:t>
      </w:r>
    </w:p>
    <w:p w14:paraId="0888B35D" w14:textId="77777777" w:rsidR="00510EEE" w:rsidRDefault="00510EEE" w:rsidP="00510EEE">
      <w:pPr>
        <w:pStyle w:val="Listenabsatz"/>
        <w:numPr>
          <w:ilvl w:val="0"/>
          <w:numId w:val="28"/>
        </w:numPr>
        <w:jc w:val="both"/>
        <w:rPr>
          <w:szCs w:val="20"/>
          <w:lang w:val="es-ES"/>
        </w:rPr>
      </w:pPr>
      <w:proofErr w:type="spellStart"/>
      <w:r w:rsidRPr="00872135">
        <w:rPr>
          <w:szCs w:val="20"/>
          <w:lang w:val="es-ES"/>
        </w:rPr>
        <w:t>Baumwolle</w:t>
      </w:r>
      <w:proofErr w:type="spellEnd"/>
      <w:r w:rsidRPr="00872135">
        <w:rPr>
          <w:szCs w:val="20"/>
          <w:lang w:val="es-ES"/>
        </w:rPr>
        <w:t xml:space="preserve">: 1.500 </w:t>
      </w:r>
      <w:proofErr w:type="gramStart"/>
      <w:r w:rsidRPr="00872135">
        <w:rPr>
          <w:szCs w:val="20"/>
          <w:lang w:val="es-ES"/>
        </w:rPr>
        <w:t>Euro</w:t>
      </w:r>
      <w:proofErr w:type="gramEnd"/>
    </w:p>
    <w:p w14:paraId="7F55B738" w14:textId="77777777" w:rsidR="00510EEE" w:rsidRDefault="00510EEE" w:rsidP="00510EEE">
      <w:pPr>
        <w:pStyle w:val="Listenabsatz"/>
        <w:numPr>
          <w:ilvl w:val="0"/>
          <w:numId w:val="28"/>
        </w:numPr>
        <w:jc w:val="both"/>
        <w:rPr>
          <w:szCs w:val="20"/>
          <w:lang w:val="es-ES"/>
        </w:rPr>
      </w:pPr>
      <w:r w:rsidRPr="00872135">
        <w:rPr>
          <w:szCs w:val="20"/>
          <w:lang w:val="es-ES"/>
        </w:rPr>
        <w:t xml:space="preserve">Avocados: 200 </w:t>
      </w:r>
      <w:proofErr w:type="gramStart"/>
      <w:r w:rsidRPr="00872135">
        <w:rPr>
          <w:szCs w:val="20"/>
          <w:lang w:val="es-ES"/>
        </w:rPr>
        <w:t>Euro</w:t>
      </w:r>
      <w:proofErr w:type="gramEnd"/>
    </w:p>
    <w:p w14:paraId="1662E7A4" w14:textId="7164EA35" w:rsidR="00510EEE" w:rsidRDefault="005049AD" w:rsidP="00510EEE">
      <w:pPr>
        <w:pStyle w:val="Listenabsatz"/>
        <w:numPr>
          <w:ilvl w:val="0"/>
          <w:numId w:val="28"/>
        </w:numPr>
        <w:jc w:val="both"/>
        <w:rPr>
          <w:szCs w:val="20"/>
          <w:lang w:val="es-ES"/>
        </w:rPr>
      </w:pPr>
      <w:r>
        <w:rPr>
          <w:szCs w:val="20"/>
          <w:lang w:val="es-ES"/>
        </w:rPr>
        <w:t>Computer</w:t>
      </w:r>
      <w:r w:rsidR="00510EEE" w:rsidRPr="00872135">
        <w:rPr>
          <w:szCs w:val="20"/>
          <w:lang w:val="es-ES"/>
        </w:rPr>
        <w:t xml:space="preserve">: 11.900 </w:t>
      </w:r>
      <w:proofErr w:type="gramStart"/>
      <w:r w:rsidR="00510EEE" w:rsidRPr="00872135">
        <w:rPr>
          <w:szCs w:val="20"/>
          <w:lang w:val="es-ES"/>
        </w:rPr>
        <w:t>Euro</w:t>
      </w:r>
      <w:proofErr w:type="gramEnd"/>
    </w:p>
    <w:p w14:paraId="6B5D41A3" w14:textId="77777777" w:rsidR="00510EEE" w:rsidRDefault="00510EEE" w:rsidP="00510EEE">
      <w:pPr>
        <w:pStyle w:val="Listenabsatz"/>
        <w:numPr>
          <w:ilvl w:val="0"/>
          <w:numId w:val="28"/>
        </w:numPr>
        <w:jc w:val="both"/>
        <w:rPr>
          <w:szCs w:val="20"/>
          <w:lang w:val="es-ES"/>
        </w:rPr>
      </w:pPr>
      <w:proofErr w:type="spellStart"/>
      <w:r w:rsidRPr="00872135">
        <w:rPr>
          <w:szCs w:val="20"/>
          <w:lang w:val="es-ES"/>
        </w:rPr>
        <w:t>Bananen</w:t>
      </w:r>
      <w:proofErr w:type="spellEnd"/>
      <w:r w:rsidRPr="00872135">
        <w:rPr>
          <w:szCs w:val="20"/>
          <w:lang w:val="es-ES"/>
        </w:rPr>
        <w:t xml:space="preserve">: 430 </w:t>
      </w:r>
      <w:proofErr w:type="gramStart"/>
      <w:r w:rsidRPr="00872135">
        <w:rPr>
          <w:szCs w:val="20"/>
          <w:lang w:val="es-ES"/>
        </w:rPr>
        <w:t>Euro</w:t>
      </w:r>
      <w:proofErr w:type="gramEnd"/>
    </w:p>
    <w:p w14:paraId="73ABF9DB" w14:textId="77777777" w:rsidR="00510EEE" w:rsidRDefault="00510EEE" w:rsidP="00510EEE">
      <w:pPr>
        <w:pStyle w:val="Listenabsatz"/>
        <w:numPr>
          <w:ilvl w:val="0"/>
          <w:numId w:val="28"/>
        </w:numPr>
        <w:jc w:val="both"/>
        <w:rPr>
          <w:szCs w:val="20"/>
          <w:lang w:val="es-ES"/>
        </w:rPr>
      </w:pPr>
      <w:proofErr w:type="spellStart"/>
      <w:r w:rsidRPr="00872135">
        <w:rPr>
          <w:szCs w:val="20"/>
          <w:lang w:val="es-ES"/>
        </w:rPr>
        <w:t>Erdöl</w:t>
      </w:r>
      <w:proofErr w:type="spellEnd"/>
      <w:r w:rsidRPr="00872135">
        <w:rPr>
          <w:szCs w:val="20"/>
          <w:lang w:val="es-ES"/>
        </w:rPr>
        <w:t xml:space="preserve">: 7.460 </w:t>
      </w:r>
      <w:proofErr w:type="gramStart"/>
      <w:r w:rsidRPr="00872135">
        <w:rPr>
          <w:szCs w:val="20"/>
          <w:lang w:val="es-ES"/>
        </w:rPr>
        <w:t>Euro</w:t>
      </w:r>
      <w:proofErr w:type="gramEnd"/>
    </w:p>
    <w:p w14:paraId="279D3947" w14:textId="77777777" w:rsidR="00510EEE" w:rsidRPr="00872135" w:rsidRDefault="00510EEE" w:rsidP="00510EEE">
      <w:pPr>
        <w:pStyle w:val="Listenabsatz"/>
        <w:numPr>
          <w:ilvl w:val="0"/>
          <w:numId w:val="28"/>
        </w:numPr>
        <w:jc w:val="both"/>
        <w:rPr>
          <w:szCs w:val="20"/>
        </w:rPr>
      </w:pPr>
      <w:r w:rsidRPr="00872135">
        <w:rPr>
          <w:szCs w:val="20"/>
        </w:rPr>
        <w:t>Das ergibt eine Summe von 21.490 Euro.</w:t>
      </w:r>
    </w:p>
    <w:p w14:paraId="55AB0FDD" w14:textId="77777777" w:rsidR="00510EEE" w:rsidRDefault="00510EEE" w:rsidP="00510EEE">
      <w:pPr>
        <w:jc w:val="both"/>
      </w:pPr>
      <w:r>
        <w:t xml:space="preserve">Anschließend müssen die SuS die Importe von den Exporten abzählen, um die Handelsbilanz zu erhalten. Die Handelsbilanz beträgt </w:t>
      </w:r>
      <w:r w:rsidRPr="00872135">
        <w:rPr>
          <w:b/>
        </w:rPr>
        <w:t>340</w:t>
      </w:r>
      <w:r>
        <w:t xml:space="preserve"> Euro und ist zugleich die Schlüsselkombination.</w:t>
      </w:r>
    </w:p>
    <w:p w14:paraId="1E8C7E88" w14:textId="77777777" w:rsidR="00510EEE" w:rsidRPr="00EA2D09" w:rsidRDefault="00510EEE" w:rsidP="00510EEE">
      <w:pPr>
        <w:jc w:val="both"/>
        <w:rPr>
          <w:rFonts w:asciiTheme="majorHAnsi" w:eastAsia="Fira Sans" w:hAnsiTheme="majorHAnsi" w:cstheme="majorHAnsi"/>
          <w:szCs w:val="20"/>
        </w:rPr>
      </w:pPr>
    </w:p>
    <w:p w14:paraId="68E5813A" w14:textId="77777777" w:rsidR="00CA5B88" w:rsidRDefault="00CA5B88">
      <w:pPr>
        <w:spacing w:line="240" w:lineRule="auto"/>
        <w:rPr>
          <w:rFonts w:asciiTheme="majorHAnsi" w:eastAsia="Fira Sans" w:hAnsiTheme="majorHAnsi" w:cstheme="majorHAnsi"/>
          <w:b/>
          <w:szCs w:val="20"/>
        </w:rPr>
      </w:pPr>
      <w:r>
        <w:rPr>
          <w:rFonts w:asciiTheme="majorHAnsi" w:eastAsia="Fira Sans" w:hAnsiTheme="majorHAnsi" w:cstheme="majorHAnsi"/>
          <w:b/>
          <w:szCs w:val="20"/>
        </w:rPr>
        <w:br w:type="page"/>
      </w:r>
    </w:p>
    <w:p w14:paraId="0EDEFACE" w14:textId="5A6ED4C5" w:rsidR="00510EEE" w:rsidRPr="00EA2D09" w:rsidRDefault="00510EEE" w:rsidP="00510EEE">
      <w:pPr>
        <w:jc w:val="both"/>
        <w:rPr>
          <w:rFonts w:asciiTheme="majorHAnsi" w:eastAsia="Fira Sans" w:hAnsiTheme="majorHAnsi" w:cstheme="majorHAnsi"/>
          <w:szCs w:val="20"/>
        </w:rPr>
      </w:pPr>
      <w:r w:rsidRPr="003563BC">
        <w:rPr>
          <w:rFonts w:asciiTheme="majorHAnsi" w:eastAsia="Fira Sans" w:hAnsiTheme="majorHAnsi" w:cstheme="majorHAnsi"/>
          <w:b/>
          <w:szCs w:val="20"/>
        </w:rPr>
        <w:lastRenderedPageBreak/>
        <w:t>Anmerkungen</w:t>
      </w:r>
    </w:p>
    <w:p w14:paraId="420BBEC6" w14:textId="2C2C7EDF" w:rsidR="00823B62" w:rsidRDefault="00510EEE" w:rsidP="00A66394">
      <w:pPr>
        <w:jc w:val="both"/>
        <w:rPr>
          <w:rFonts w:asciiTheme="majorHAnsi" w:eastAsia="Fira Sans" w:hAnsiTheme="majorHAnsi" w:cstheme="majorHAnsi"/>
          <w:szCs w:val="20"/>
        </w:rPr>
      </w:pPr>
      <w:r>
        <w:rPr>
          <w:rFonts w:asciiTheme="majorHAnsi" w:eastAsia="Fira Sans" w:hAnsiTheme="majorHAnsi" w:cstheme="majorHAnsi"/>
          <w:szCs w:val="20"/>
        </w:rPr>
        <w:t>Die Rätsel können vereinfacht werden, indem weitere Hilfestellungen zu den vermutlich importierten bzw. exportierten Waren gegeben werden</w:t>
      </w:r>
      <w:r w:rsidR="00CA5B88">
        <w:rPr>
          <w:rFonts w:asciiTheme="majorHAnsi" w:eastAsia="Fira Sans" w:hAnsiTheme="majorHAnsi" w:cstheme="majorHAnsi"/>
          <w:szCs w:val="20"/>
        </w:rPr>
        <w:t xml:space="preserve"> (z. B. mithilfe des </w:t>
      </w:r>
      <w:hyperlink w:anchor="_Hilfsblatt_(optional)" w:history="1">
        <w:r w:rsidR="00CA5B88" w:rsidRPr="00CA5B88">
          <w:rPr>
            <w:rStyle w:val="Hyperlink"/>
            <w:rFonts w:asciiTheme="majorHAnsi" w:eastAsia="Fira Sans" w:hAnsiTheme="majorHAnsi" w:cstheme="majorHAnsi"/>
            <w:szCs w:val="20"/>
          </w:rPr>
          <w:t>Hilfsblattes</w:t>
        </w:r>
      </w:hyperlink>
      <w:r w:rsidR="00CA5B88">
        <w:rPr>
          <w:rFonts w:asciiTheme="majorHAnsi" w:eastAsia="Fira Sans" w:hAnsiTheme="majorHAnsi" w:cstheme="majorHAnsi"/>
          <w:szCs w:val="20"/>
        </w:rPr>
        <w:t>)</w:t>
      </w:r>
      <w:r>
        <w:rPr>
          <w:rFonts w:asciiTheme="majorHAnsi" w:eastAsia="Fira Sans" w:hAnsiTheme="majorHAnsi" w:cstheme="majorHAnsi"/>
          <w:szCs w:val="20"/>
        </w:rPr>
        <w:t>. Die Schwierigkeit kann auch angehoben werden, indem weitere Kärtchen hinzugefügt werden.</w:t>
      </w:r>
    </w:p>
    <w:p w14:paraId="7665610C" w14:textId="77777777" w:rsidR="00CA5B88" w:rsidRPr="00A66394" w:rsidRDefault="00CA5B88" w:rsidP="00A66394">
      <w:pPr>
        <w:jc w:val="both"/>
        <w:rPr>
          <w:rFonts w:asciiTheme="majorHAnsi" w:eastAsia="Fira Sans" w:hAnsiTheme="majorHAnsi" w:cstheme="majorHAnsi"/>
          <w:szCs w:val="20"/>
        </w:rPr>
      </w:pPr>
    </w:p>
    <w:p w14:paraId="11F5210F" w14:textId="6FFFC3E9" w:rsidR="00B31144" w:rsidRDefault="00B31144" w:rsidP="00DA10FD">
      <w:pPr>
        <w:pStyle w:val="berschrift3"/>
        <w:rPr>
          <w:rFonts w:eastAsia="Fira Sans"/>
        </w:rPr>
      </w:pPr>
      <w:r>
        <w:rPr>
          <w:rFonts w:eastAsia="Fira Sans"/>
        </w:rPr>
        <w:t>Informationen zu Herausforderung 2</w:t>
      </w:r>
    </w:p>
    <w:p w14:paraId="2F974A2F" w14:textId="77777777" w:rsidR="00F23C10" w:rsidRDefault="00F23C10"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510EEE" w14:paraId="398277AE"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A3FB79C" w14:textId="77852AB7" w:rsidR="00510EEE" w:rsidRPr="00D33658" w:rsidRDefault="00510EEE" w:rsidP="00057C4F">
            <w:pPr>
              <w:rPr>
                <w:rStyle w:val="Erwhnung"/>
                <w:color w:val="303059" w:themeColor="accent3"/>
                <w:shd w:val="clear" w:color="auto" w:fill="auto"/>
              </w:rPr>
            </w:pPr>
            <w:r w:rsidRPr="00D33658">
              <w:rPr>
                <w:rStyle w:val="Erwhnung"/>
                <w:color w:val="303059" w:themeColor="accent3"/>
                <w:shd w:val="clear" w:color="auto" w:fill="auto"/>
              </w:rPr>
              <w:t xml:space="preserve">Herausforderung </w:t>
            </w:r>
            <w:r>
              <w:rPr>
                <w:rStyle w:val="Erwhnung"/>
                <w:color w:val="303059" w:themeColor="accent3"/>
                <w:shd w:val="clear" w:color="auto" w:fill="auto"/>
              </w:rPr>
              <w:t>2</w:t>
            </w:r>
          </w:p>
        </w:tc>
        <w:tc>
          <w:tcPr>
            <w:tcW w:w="6649" w:type="dxa"/>
          </w:tcPr>
          <w:p w14:paraId="0973C613" w14:textId="77777777" w:rsidR="00510EEE" w:rsidRPr="00D33658" w:rsidRDefault="00510EEE"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color w:val="303059" w:themeColor="accent3"/>
              </w:rPr>
              <w:t>Wohin mit dem Unternehmen?</w:t>
            </w:r>
          </w:p>
        </w:tc>
      </w:tr>
      <w:tr w:rsidR="00510EEE" w14:paraId="588D2032"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D363190" w14:textId="77777777" w:rsidR="00510EEE" w:rsidRPr="00917AA6" w:rsidRDefault="00510EEE" w:rsidP="00057C4F">
            <w:pPr>
              <w:rPr>
                <w:rStyle w:val="Erwhnung"/>
                <w:color w:val="303059" w:themeColor="accent3"/>
                <w:shd w:val="clear" w:color="auto" w:fill="auto"/>
              </w:rPr>
            </w:pPr>
            <w:r w:rsidRPr="00917AA6">
              <w:rPr>
                <w:rStyle w:val="Erwhnung"/>
                <w:color w:val="303059" w:themeColor="accent3"/>
                <w:shd w:val="clear" w:color="auto" w:fill="auto"/>
              </w:rPr>
              <w:t>Aufgabe</w:t>
            </w:r>
          </w:p>
        </w:tc>
        <w:tc>
          <w:tcPr>
            <w:tcW w:w="6649" w:type="dxa"/>
          </w:tcPr>
          <w:p w14:paraId="03185BF9" w14:textId="77777777" w:rsidR="00510EEE" w:rsidRPr="00917AA6"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Texte entschlüsseln</w:t>
            </w:r>
          </w:p>
        </w:tc>
      </w:tr>
      <w:tr w:rsidR="00510EEE" w14:paraId="3F24D191" w14:textId="77777777" w:rsidTr="00057C4F">
        <w:tc>
          <w:tcPr>
            <w:cnfStyle w:val="001000000000" w:firstRow="0" w:lastRow="0" w:firstColumn="1" w:lastColumn="0" w:oddVBand="0" w:evenVBand="0" w:oddHBand="0" w:evenHBand="0" w:firstRowFirstColumn="0" w:firstRowLastColumn="0" w:lastRowFirstColumn="0" w:lastRowLastColumn="0"/>
            <w:tcW w:w="2405" w:type="dxa"/>
          </w:tcPr>
          <w:p w14:paraId="3918F59C" w14:textId="77777777" w:rsidR="00510EEE" w:rsidRPr="00D33658" w:rsidRDefault="00510EEE" w:rsidP="00057C4F">
            <w:pPr>
              <w:rPr>
                <w:rStyle w:val="Erwhnung"/>
                <w:b w:val="0"/>
                <w:bCs w:val="0"/>
                <w:color w:val="303059" w:themeColor="accent3"/>
                <w:shd w:val="clear" w:color="auto" w:fill="auto"/>
              </w:rPr>
            </w:pPr>
            <w:r w:rsidRPr="00D33658">
              <w:rPr>
                <w:rStyle w:val="Erwhnung"/>
                <w:color w:val="303059" w:themeColor="accent3"/>
                <w:shd w:val="clear" w:color="auto" w:fill="auto"/>
              </w:rPr>
              <w:t>Materialien</w:t>
            </w:r>
          </w:p>
        </w:tc>
        <w:tc>
          <w:tcPr>
            <w:tcW w:w="6649" w:type="dxa"/>
          </w:tcPr>
          <w:p w14:paraId="0D932B2E" w14:textId="26779FF1" w:rsidR="00510EEE" w:rsidRPr="00917AA6"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 xml:space="preserve">Textblatt zu Herausforderung </w:t>
            </w:r>
            <w:r>
              <w:rPr>
                <w:rStyle w:val="Erwhnung"/>
                <w:color w:val="auto"/>
                <w:shd w:val="clear" w:color="auto" w:fill="auto"/>
              </w:rPr>
              <w:t>2</w:t>
            </w:r>
          </w:p>
          <w:p w14:paraId="61EC3E74" w14:textId="6B97C0CF" w:rsidR="00510EEE" w:rsidRPr="00917AA6" w:rsidRDefault="00510EEE" w:rsidP="00510EEE">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Grafik „Stadtplan“</w:t>
            </w:r>
            <w:r>
              <w:rPr>
                <w:rStyle w:val="Erwhnung"/>
                <w:color w:val="auto"/>
                <w:shd w:val="clear" w:color="auto" w:fill="auto"/>
              </w:rPr>
              <w:t xml:space="preserve"> (in A3)</w:t>
            </w:r>
          </w:p>
        </w:tc>
      </w:tr>
      <w:tr w:rsidR="00510EEE" w14:paraId="1D5347AF"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8870F6" w14:textId="77777777" w:rsidR="00510EEE" w:rsidRPr="00D33658" w:rsidRDefault="00510EEE" w:rsidP="00057C4F">
            <w:pPr>
              <w:rPr>
                <w:rStyle w:val="Erwhnung"/>
                <w:color w:val="303059" w:themeColor="accent3"/>
                <w:shd w:val="clear" w:color="auto" w:fill="auto"/>
              </w:rPr>
            </w:pPr>
            <w:r w:rsidRPr="00D33658">
              <w:rPr>
                <w:rStyle w:val="Erwhnung"/>
                <w:color w:val="303059" w:themeColor="accent3"/>
                <w:shd w:val="clear" w:color="auto" w:fill="auto"/>
              </w:rPr>
              <w:t>Lösung</w:t>
            </w:r>
          </w:p>
        </w:tc>
        <w:tc>
          <w:tcPr>
            <w:tcW w:w="6649" w:type="dxa"/>
          </w:tcPr>
          <w:p w14:paraId="47623335" w14:textId="466854DC" w:rsidR="00510EEE" w:rsidRPr="00917AA6" w:rsidRDefault="00510EEE"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 xml:space="preserve">Schloss dreistellig </w:t>
            </w:r>
            <w:r w:rsidR="00245BD6">
              <w:rPr>
                <w:rStyle w:val="Erwhnung"/>
                <w:color w:val="auto"/>
                <w:shd w:val="clear" w:color="auto" w:fill="auto"/>
              </w:rPr>
              <w:t>2</w:t>
            </w:r>
            <w:r w:rsidRPr="00917AA6">
              <w:rPr>
                <w:rStyle w:val="Erwhnung"/>
                <w:color w:val="auto"/>
                <w:shd w:val="clear" w:color="auto" w:fill="auto"/>
              </w:rPr>
              <w:t>, Kombination 2</w:t>
            </w:r>
            <w:r w:rsidR="000607BB">
              <w:rPr>
                <w:rStyle w:val="Erwhnung"/>
                <w:color w:val="auto"/>
                <w:shd w:val="clear" w:color="auto" w:fill="auto"/>
              </w:rPr>
              <w:t>6</w:t>
            </w:r>
            <w:r w:rsidRPr="00917AA6">
              <w:rPr>
                <w:rStyle w:val="Erwhnung"/>
                <w:color w:val="auto"/>
                <w:shd w:val="clear" w:color="auto" w:fill="auto"/>
              </w:rPr>
              <w:t>9</w:t>
            </w:r>
          </w:p>
        </w:tc>
      </w:tr>
    </w:tbl>
    <w:p w14:paraId="1EF1BD5F" w14:textId="77777777" w:rsidR="00510EEE" w:rsidRDefault="00510EEE" w:rsidP="00510EEE">
      <w:pPr>
        <w:rPr>
          <w:rFonts w:asciiTheme="majorHAnsi" w:eastAsia="Fira Sans" w:hAnsiTheme="majorHAnsi" w:cstheme="majorHAnsi"/>
          <w:szCs w:val="20"/>
        </w:rPr>
      </w:pPr>
    </w:p>
    <w:p w14:paraId="3AFAB337" w14:textId="77777777" w:rsidR="00510EEE" w:rsidRPr="00EA2D09" w:rsidRDefault="00510EEE" w:rsidP="00510EEE">
      <w:pPr>
        <w:rPr>
          <w:rFonts w:asciiTheme="majorHAnsi" w:eastAsia="Fira Sans" w:hAnsiTheme="majorHAnsi" w:cstheme="majorHAnsi"/>
          <w:szCs w:val="20"/>
        </w:rPr>
      </w:pPr>
      <w:r w:rsidRPr="00F23C10">
        <w:rPr>
          <w:rFonts w:asciiTheme="majorHAnsi" w:eastAsia="Fira Sans" w:hAnsiTheme="majorHAnsi" w:cstheme="majorHAnsi"/>
          <w:b/>
          <w:szCs w:val="20"/>
        </w:rPr>
        <w:t>Beschreibung</w:t>
      </w:r>
      <w:r>
        <w:rPr>
          <w:rFonts w:asciiTheme="majorHAnsi" w:eastAsia="Fira Sans" w:hAnsiTheme="majorHAnsi" w:cstheme="majorHAnsi"/>
          <w:b/>
          <w:szCs w:val="20"/>
        </w:rPr>
        <w:t xml:space="preserve"> und Lösung</w:t>
      </w:r>
    </w:p>
    <w:p w14:paraId="3EBA0651" w14:textId="77777777" w:rsidR="00510EEE" w:rsidRDefault="00510EEE" w:rsidP="00510EEE">
      <w:pPr>
        <w:jc w:val="both"/>
        <w:rPr>
          <w:rFonts w:asciiTheme="majorHAnsi" w:eastAsia="Fira Sans" w:hAnsiTheme="majorHAnsi" w:cstheme="majorBidi"/>
        </w:rPr>
      </w:pPr>
      <w:r w:rsidRPr="37B06450">
        <w:rPr>
          <w:rFonts w:asciiTheme="majorHAnsi" w:eastAsia="Fira Sans" w:hAnsiTheme="majorHAnsi" w:cstheme="majorBidi"/>
        </w:rPr>
        <w:t>Die erste Herausforderung im Escape Room bildet den Auftakt für das gesamte Spiel. Die SuS erhalten einen Stadtplan mit Informationen. Sie müssen die Textfelder lesen, die teilweise verschlüsselt sind (im Kreis geschrieben, Spiegelschrift, auf den Kopf gestellt etc.). Bei einem Textfeld müssen die SuS die Vokale erst richtig entschlüsseln (1 = i, 2 = u, 3 = e, 4 = o, 5 = a), bei einem anderen müssen Wortteile richtig zugeordnet werden.</w:t>
      </w:r>
    </w:p>
    <w:p w14:paraId="01913A41" w14:textId="69BF474C" w:rsidR="00510EEE" w:rsidRPr="00917AA6" w:rsidRDefault="00510EEE" w:rsidP="00510EEE">
      <w:pPr>
        <w:jc w:val="both"/>
        <w:rPr>
          <w:rFonts w:asciiTheme="majorHAnsi" w:eastAsia="Fira Sans" w:hAnsiTheme="majorHAnsi" w:cstheme="majorHAnsi"/>
          <w:szCs w:val="20"/>
        </w:rPr>
      </w:pPr>
      <w:r>
        <w:rPr>
          <w:rFonts w:asciiTheme="majorHAnsi" w:eastAsia="Fira Sans" w:hAnsiTheme="majorHAnsi" w:cstheme="majorHAnsi"/>
          <w:szCs w:val="20"/>
        </w:rPr>
        <w:t xml:space="preserve">Sind alle Textfelder richtig entschlüsselt, erfahren die SuS die Koordinaten für die Unternehmensansiedlung. Das richtige Textfeld zieht sich von A nach </w:t>
      </w:r>
      <w:r w:rsidR="000607BB">
        <w:rPr>
          <w:rFonts w:asciiTheme="majorHAnsi" w:eastAsia="Fira Sans" w:hAnsiTheme="majorHAnsi" w:cstheme="majorHAnsi"/>
          <w:szCs w:val="20"/>
        </w:rPr>
        <w:t>B</w:t>
      </w:r>
      <w:r>
        <w:rPr>
          <w:rFonts w:asciiTheme="majorHAnsi" w:eastAsia="Fira Sans" w:hAnsiTheme="majorHAnsi" w:cstheme="majorHAnsi"/>
          <w:szCs w:val="20"/>
        </w:rPr>
        <w:t xml:space="preserve"> und von </w:t>
      </w:r>
      <w:r w:rsidR="000607BB">
        <w:rPr>
          <w:rFonts w:asciiTheme="majorHAnsi" w:eastAsia="Fira Sans" w:hAnsiTheme="majorHAnsi" w:cstheme="majorHAnsi"/>
          <w:szCs w:val="20"/>
        </w:rPr>
        <w:t>9</w:t>
      </w:r>
      <w:r>
        <w:rPr>
          <w:rFonts w:asciiTheme="majorHAnsi" w:eastAsia="Fira Sans" w:hAnsiTheme="majorHAnsi" w:cstheme="majorHAnsi"/>
          <w:szCs w:val="20"/>
        </w:rPr>
        <w:t xml:space="preserve"> nach 10. Da jeweils die </w:t>
      </w:r>
      <w:r w:rsidR="000607BB">
        <w:rPr>
          <w:rFonts w:asciiTheme="majorHAnsi" w:eastAsia="Fira Sans" w:hAnsiTheme="majorHAnsi" w:cstheme="majorHAnsi"/>
          <w:szCs w:val="20"/>
        </w:rPr>
        <w:t>niedrigste Ziffer und der erste Buchstabe</w:t>
      </w:r>
      <w:r>
        <w:rPr>
          <w:rFonts w:asciiTheme="majorHAnsi" w:eastAsia="Fira Sans" w:hAnsiTheme="majorHAnsi" w:cstheme="majorHAnsi"/>
          <w:szCs w:val="20"/>
        </w:rPr>
        <w:t xml:space="preserve"> für die Lösung verwendet werden müssen, ergibt das die Koordinaten </w:t>
      </w:r>
      <w:r w:rsidR="000607BB">
        <w:rPr>
          <w:rFonts w:asciiTheme="majorHAnsi" w:eastAsia="Fira Sans" w:hAnsiTheme="majorHAnsi" w:cstheme="majorHAnsi"/>
          <w:szCs w:val="20"/>
        </w:rPr>
        <w:t>A</w:t>
      </w:r>
      <w:r>
        <w:rPr>
          <w:rFonts w:asciiTheme="majorHAnsi" w:eastAsia="Fira Sans" w:hAnsiTheme="majorHAnsi" w:cstheme="majorHAnsi"/>
          <w:szCs w:val="20"/>
        </w:rPr>
        <w:t xml:space="preserve">9. Übersetzt man anschließend 9 anhand der vorgegebenen Erklärung (A = 26, B = 25 etc.), ergibt das die Ziffernkombi </w:t>
      </w:r>
      <w:r w:rsidRPr="001D7BE3">
        <w:rPr>
          <w:rFonts w:asciiTheme="majorHAnsi" w:eastAsia="Fira Sans" w:hAnsiTheme="majorHAnsi" w:cstheme="majorHAnsi"/>
          <w:b/>
          <w:szCs w:val="20"/>
        </w:rPr>
        <w:t>2</w:t>
      </w:r>
      <w:r w:rsidR="000607BB">
        <w:rPr>
          <w:rFonts w:asciiTheme="majorHAnsi" w:eastAsia="Fira Sans" w:hAnsiTheme="majorHAnsi" w:cstheme="majorHAnsi"/>
          <w:b/>
          <w:szCs w:val="20"/>
        </w:rPr>
        <w:t>6</w:t>
      </w:r>
      <w:r w:rsidRPr="001D7BE3">
        <w:rPr>
          <w:rFonts w:asciiTheme="majorHAnsi" w:eastAsia="Fira Sans" w:hAnsiTheme="majorHAnsi" w:cstheme="majorHAnsi"/>
          <w:b/>
          <w:szCs w:val="20"/>
        </w:rPr>
        <w:t>9</w:t>
      </w:r>
      <w:r>
        <w:rPr>
          <w:rFonts w:asciiTheme="majorHAnsi" w:eastAsia="Fira Sans" w:hAnsiTheme="majorHAnsi" w:cstheme="majorHAnsi"/>
          <w:szCs w:val="20"/>
        </w:rPr>
        <w:t>.</w:t>
      </w:r>
    </w:p>
    <w:p w14:paraId="3B748783" w14:textId="77777777" w:rsidR="00510EEE" w:rsidRPr="0026243E" w:rsidRDefault="00510EEE" w:rsidP="00510EEE">
      <w:pPr>
        <w:jc w:val="both"/>
        <w:rPr>
          <w:rFonts w:asciiTheme="majorHAnsi" w:eastAsia="Fira Sans" w:hAnsiTheme="majorHAnsi" w:cstheme="majorHAnsi"/>
          <w:szCs w:val="20"/>
        </w:rPr>
      </w:pPr>
      <w:r w:rsidRPr="00E369C8">
        <w:rPr>
          <w:rFonts w:asciiTheme="majorHAnsi" w:eastAsia="Fira Sans" w:hAnsiTheme="majorHAnsi" w:cstheme="majorHAnsi"/>
          <w:szCs w:val="20"/>
          <w:highlight w:val="yellow"/>
        </w:rPr>
        <w:t xml:space="preserve">   </w:t>
      </w:r>
    </w:p>
    <w:p w14:paraId="007F7367" w14:textId="77777777" w:rsidR="00510EEE" w:rsidRPr="0026243E" w:rsidRDefault="00510EEE" w:rsidP="00510EEE">
      <w:pPr>
        <w:jc w:val="both"/>
        <w:rPr>
          <w:rFonts w:asciiTheme="majorHAnsi" w:eastAsia="Fira Sans" w:hAnsiTheme="majorHAnsi" w:cstheme="majorHAnsi"/>
          <w:b/>
          <w:szCs w:val="20"/>
        </w:rPr>
      </w:pPr>
      <w:r w:rsidRPr="0026243E">
        <w:rPr>
          <w:rFonts w:asciiTheme="majorHAnsi" w:eastAsia="Fira Sans" w:hAnsiTheme="majorHAnsi" w:cstheme="majorHAnsi"/>
          <w:b/>
          <w:szCs w:val="20"/>
        </w:rPr>
        <w:t>Anmerkungen</w:t>
      </w:r>
    </w:p>
    <w:p w14:paraId="347AE7F2" w14:textId="77777777" w:rsidR="00510EEE" w:rsidRDefault="00510EEE" w:rsidP="00510EEE">
      <w:pPr>
        <w:jc w:val="both"/>
        <w:rPr>
          <w:rFonts w:asciiTheme="majorHAnsi" w:eastAsia="Fira Sans" w:hAnsiTheme="majorHAnsi" w:cstheme="majorHAnsi"/>
          <w:szCs w:val="20"/>
        </w:rPr>
      </w:pPr>
      <w:r w:rsidRPr="0026243E">
        <w:rPr>
          <w:rFonts w:asciiTheme="majorHAnsi" w:eastAsia="Fira Sans" w:hAnsiTheme="majorHAnsi" w:cstheme="majorHAnsi"/>
          <w:szCs w:val="20"/>
        </w:rPr>
        <w:t xml:space="preserve">Essenziell bei dieser Herausforderung ist, dass die SuS die Texte entschlüsseln und anschließend das richtige Textfeld auswählen. </w:t>
      </w:r>
      <w:r>
        <w:rPr>
          <w:rFonts w:asciiTheme="majorHAnsi" w:eastAsia="Fira Sans" w:hAnsiTheme="majorHAnsi" w:cstheme="majorHAnsi"/>
          <w:szCs w:val="20"/>
        </w:rPr>
        <w:t>Die richtigen Koordinaten können sie nur finden, wenn sie alle Textfelder entschlüsseln und lesen.</w:t>
      </w:r>
    </w:p>
    <w:p w14:paraId="6A210B3A" w14:textId="77777777" w:rsidR="00510EEE" w:rsidRDefault="00510EEE" w:rsidP="00510EEE">
      <w:pPr>
        <w:jc w:val="both"/>
        <w:rPr>
          <w:rFonts w:asciiTheme="majorHAnsi" w:eastAsia="Fira Sans" w:hAnsiTheme="majorHAnsi" w:cstheme="majorHAnsi"/>
          <w:szCs w:val="20"/>
        </w:rPr>
      </w:pPr>
      <w:r>
        <w:rPr>
          <w:rFonts w:asciiTheme="majorHAnsi" w:eastAsia="Fira Sans" w:hAnsiTheme="majorHAnsi" w:cstheme="majorHAnsi"/>
          <w:szCs w:val="20"/>
        </w:rPr>
        <w:t>Textfeld mit Vokalen: Direkt bei oder gar mitten in Wohnsiedlungen kann sich das Unternehmen nicht ansiedeln, das will Münzhausen nicht.</w:t>
      </w:r>
    </w:p>
    <w:p w14:paraId="10B88D06" w14:textId="77777777" w:rsidR="00510EEE" w:rsidRPr="0026243E" w:rsidRDefault="00510EEE" w:rsidP="00510EEE">
      <w:pPr>
        <w:jc w:val="both"/>
        <w:rPr>
          <w:rFonts w:asciiTheme="majorHAnsi" w:eastAsia="Fira Sans" w:hAnsiTheme="majorHAnsi" w:cstheme="majorHAnsi"/>
          <w:szCs w:val="20"/>
        </w:rPr>
      </w:pPr>
      <w:r>
        <w:rPr>
          <w:rFonts w:asciiTheme="majorHAnsi" w:eastAsia="Fira Sans" w:hAnsiTheme="majorHAnsi" w:cstheme="majorHAnsi"/>
          <w:szCs w:val="20"/>
        </w:rPr>
        <w:t xml:space="preserve">Textfeld mit Wortteilen: </w:t>
      </w:r>
      <w:r w:rsidRPr="0026243E">
        <w:rPr>
          <w:rFonts w:asciiTheme="majorHAnsi" w:eastAsia="Fira Sans" w:hAnsiTheme="majorHAnsi" w:cstheme="majorHAnsi"/>
          <w:szCs w:val="20"/>
        </w:rPr>
        <w:t>Als nachhaltiges Unternehmen ist nachhaltiger Verkehr wichtig. Es wäre also von Vorteil, wenn es eine öffentliche Verkehrsanbindung gäbe.</w:t>
      </w:r>
    </w:p>
    <w:p w14:paraId="7393B04D" w14:textId="1B6E0B00" w:rsidR="00511AE6" w:rsidRDefault="00511AE6" w:rsidP="00423EB4">
      <w:pPr>
        <w:jc w:val="both"/>
        <w:rPr>
          <w:rFonts w:asciiTheme="majorHAnsi" w:eastAsia="Fira Sans" w:hAnsiTheme="majorHAnsi" w:cstheme="majorHAnsi"/>
          <w:szCs w:val="20"/>
        </w:rPr>
      </w:pPr>
    </w:p>
    <w:p w14:paraId="245BD708" w14:textId="77777777" w:rsidR="007B4346" w:rsidRPr="0092131F" w:rsidRDefault="007B4346">
      <w:pPr>
        <w:spacing w:line="240" w:lineRule="auto"/>
        <w:rPr>
          <w:rFonts w:asciiTheme="majorHAnsi" w:eastAsia="Fira Sans" w:hAnsiTheme="majorHAnsi" w:cstheme="majorBidi"/>
          <w:b/>
          <w:iCs/>
          <w:color w:val="8D82B1" w:themeColor="accent1"/>
        </w:rPr>
      </w:pPr>
      <w:r w:rsidRPr="0092131F">
        <w:rPr>
          <w:rFonts w:eastAsia="Fira Sans"/>
        </w:rPr>
        <w:br w:type="page"/>
      </w:r>
    </w:p>
    <w:p w14:paraId="1BF74E72" w14:textId="5CEA5215" w:rsidR="003563BC" w:rsidRDefault="653EE0BA" w:rsidP="00DA10FD">
      <w:pPr>
        <w:pStyle w:val="berschrift3"/>
        <w:rPr>
          <w:rFonts w:eastAsia="Fira Sans"/>
        </w:rPr>
      </w:pPr>
      <w:r w:rsidRPr="653EE0BA">
        <w:rPr>
          <w:rFonts w:eastAsia="Fira Sans"/>
        </w:rPr>
        <w:lastRenderedPageBreak/>
        <w:t>Informationen zu Herausforderung 3</w:t>
      </w:r>
    </w:p>
    <w:p w14:paraId="4868969C" w14:textId="77777777" w:rsidR="00B31144" w:rsidRDefault="00B31144"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DE6A12" w14:paraId="421A3506" w14:textId="77777777" w:rsidTr="00F0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6CB58E7" w14:textId="66B63BF4"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Herausforderung 3</w:t>
            </w:r>
          </w:p>
        </w:tc>
        <w:tc>
          <w:tcPr>
            <w:tcW w:w="6649" w:type="dxa"/>
          </w:tcPr>
          <w:p w14:paraId="621E5E72" w14:textId="5F50A502" w:rsidR="00DE6A12" w:rsidRDefault="00423EB4" w:rsidP="00F041D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Wer tritt für die Umwelt ein?</w:t>
            </w:r>
          </w:p>
        </w:tc>
      </w:tr>
      <w:tr w:rsidR="00DE6A12" w14:paraId="084243D9"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270F974" w14:textId="77777777"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431E9B8D" w14:textId="4AE0163B" w:rsidR="00DE6A12" w:rsidRDefault="00622FB1"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Puzzleteile zuordnen und zusammensetzen</w:t>
            </w:r>
          </w:p>
        </w:tc>
      </w:tr>
      <w:tr w:rsidR="00DE6A12" w14:paraId="7EFD8377" w14:textId="77777777" w:rsidTr="00F041DF">
        <w:tc>
          <w:tcPr>
            <w:cnfStyle w:val="001000000000" w:firstRow="0" w:lastRow="0" w:firstColumn="1" w:lastColumn="0" w:oddVBand="0" w:evenVBand="0" w:oddHBand="0" w:evenHBand="0" w:firstRowFirstColumn="0" w:firstRowLastColumn="0" w:lastRowFirstColumn="0" w:lastRowLastColumn="0"/>
            <w:tcW w:w="2405" w:type="dxa"/>
          </w:tcPr>
          <w:p w14:paraId="71319B38" w14:textId="77777777" w:rsidR="00DE6A12" w:rsidRPr="003E06DE" w:rsidRDefault="00DE6A12" w:rsidP="00F041D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171CA6D0" w14:textId="588D924F" w:rsidR="00DE6A12" w:rsidRDefault="00DE6A12"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124CCB">
              <w:rPr>
                <w:rStyle w:val="Erwhnung"/>
                <w:color w:val="auto"/>
                <w:shd w:val="clear" w:color="auto" w:fill="auto"/>
              </w:rPr>
              <w:t>Textblatt</w:t>
            </w:r>
            <w:r w:rsidR="004A4124">
              <w:rPr>
                <w:rStyle w:val="Erwhnung"/>
                <w:color w:val="auto"/>
                <w:shd w:val="clear" w:color="auto" w:fill="auto"/>
              </w:rPr>
              <w:t xml:space="preserve"> zu Herausforderung 3</w:t>
            </w:r>
          </w:p>
          <w:p w14:paraId="7FFF44C0" w14:textId="41F01238" w:rsidR="00DE6A12" w:rsidRPr="00DB19E6" w:rsidRDefault="004A4124" w:rsidP="00DB19E6">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sidRPr="00D21635">
              <w:rPr>
                <w:rStyle w:val="Erwhnung"/>
                <w:color w:val="auto"/>
                <w:shd w:val="clear" w:color="auto" w:fill="auto"/>
              </w:rPr>
              <w:t>Puzzleteile (2 Sets</w:t>
            </w:r>
            <w:r w:rsidR="00872135">
              <w:rPr>
                <w:rStyle w:val="Erwhnung"/>
                <w:color w:val="auto"/>
                <w:shd w:val="clear" w:color="auto" w:fill="auto"/>
              </w:rPr>
              <w:t>, doppelseitig ausgedruckt und ausgeschnitten</w:t>
            </w:r>
            <w:r w:rsidRPr="00D21635">
              <w:rPr>
                <w:rStyle w:val="Erwhnung"/>
                <w:color w:val="auto"/>
                <w:shd w:val="clear" w:color="auto" w:fill="auto"/>
              </w:rPr>
              <w:t>)</w:t>
            </w:r>
            <w:r w:rsidR="00CA5B88">
              <w:rPr>
                <w:rStyle w:val="Erwhnung"/>
                <w:color w:val="auto"/>
                <w:shd w:val="clear" w:color="auto" w:fill="auto"/>
              </w:rPr>
              <w:t xml:space="preserve">; </w:t>
            </w:r>
            <w:r w:rsidR="00ED0790">
              <w:rPr>
                <w:rStyle w:val="Erwhnung"/>
                <w:color w:val="auto"/>
                <w:shd w:val="clear" w:color="auto" w:fill="auto"/>
              </w:rPr>
              <w:t xml:space="preserve">Teile </w:t>
            </w:r>
            <w:r w:rsidR="00CA5B88">
              <w:rPr>
                <w:rStyle w:val="Erwhnung"/>
                <w:color w:val="auto"/>
                <w:shd w:val="clear" w:color="auto" w:fill="auto"/>
              </w:rPr>
              <w:t>mit den Textfeldern nach oben austeilen</w:t>
            </w:r>
          </w:p>
        </w:tc>
      </w:tr>
      <w:tr w:rsidR="00DE6A12" w14:paraId="4BEEBAC5"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EA96709" w14:textId="3AFF063B" w:rsidR="00DE6A12" w:rsidRPr="003E06DE" w:rsidRDefault="00DE6A12" w:rsidP="00F041D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23E2B962" w14:textId="2B40310A" w:rsidR="00D33658" w:rsidRDefault="00D33658" w:rsidP="00DE6A12">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4A4124">
              <w:rPr>
                <w:rStyle w:val="Erwhnung"/>
                <w:color w:val="auto"/>
                <w:shd w:val="clear" w:color="auto" w:fill="auto"/>
              </w:rPr>
              <w:t>Schloss mit Schlüssel (wird bei L hinterlegt)</w:t>
            </w:r>
          </w:p>
        </w:tc>
      </w:tr>
    </w:tbl>
    <w:p w14:paraId="4C13986D" w14:textId="6F553FCA" w:rsidR="00DE6A12" w:rsidRDefault="00DE6A12" w:rsidP="00D843FD">
      <w:pPr>
        <w:rPr>
          <w:rFonts w:asciiTheme="majorHAnsi" w:eastAsia="Fira Sans" w:hAnsiTheme="majorHAnsi" w:cstheme="majorHAnsi"/>
          <w:szCs w:val="20"/>
        </w:rPr>
      </w:pPr>
    </w:p>
    <w:p w14:paraId="651A4B44" w14:textId="75C82F79" w:rsidR="00B33D12" w:rsidRPr="00EA2D09" w:rsidRDefault="00B33D12" w:rsidP="00B33D12">
      <w:pPr>
        <w:rPr>
          <w:rFonts w:asciiTheme="majorHAnsi" w:eastAsia="Fira Sans" w:hAnsiTheme="majorHAnsi" w:cstheme="majorHAnsi"/>
          <w:szCs w:val="20"/>
        </w:rPr>
      </w:pPr>
      <w:r w:rsidRPr="00B33D12">
        <w:rPr>
          <w:rFonts w:asciiTheme="majorHAnsi" w:eastAsia="Fira Sans" w:hAnsiTheme="majorHAnsi" w:cstheme="majorHAnsi"/>
          <w:b/>
          <w:szCs w:val="20"/>
        </w:rPr>
        <w:t>Beschreibung</w:t>
      </w:r>
      <w:r w:rsidR="00622FB1">
        <w:rPr>
          <w:rFonts w:asciiTheme="majorHAnsi" w:eastAsia="Fira Sans" w:hAnsiTheme="majorHAnsi" w:cstheme="majorHAnsi"/>
          <w:b/>
          <w:szCs w:val="20"/>
        </w:rPr>
        <w:t xml:space="preserve"> und Lösung</w:t>
      </w:r>
    </w:p>
    <w:p w14:paraId="11F06449" w14:textId="14127E6A" w:rsidR="000F54F3" w:rsidRPr="00371A8A" w:rsidRDefault="00857882" w:rsidP="00237B59">
      <w:pPr>
        <w:jc w:val="both"/>
      </w:pPr>
      <w:r w:rsidRPr="00F03632">
        <w:t>Beim Puzzle wird zwischen „nachhaltiges Unternehmen“ und „nicht nachhaltiges Unternehmen</w:t>
      </w:r>
      <w:r>
        <w:t>“ unterschieden</w:t>
      </w:r>
      <w:r w:rsidRPr="00371A8A">
        <w:t xml:space="preserve">. </w:t>
      </w:r>
      <w:r w:rsidR="00872135" w:rsidRPr="00F03632">
        <w:t>Die SuS müssen die Puzzleteile anhand der Aussagen richtig zuordnen</w:t>
      </w:r>
      <w:r w:rsidR="006A763E" w:rsidRPr="00F03632">
        <w:t xml:space="preserve">. Hier ist es wichtig, dass die </w:t>
      </w:r>
      <w:r w:rsidR="00F03632" w:rsidRPr="00F03632">
        <w:t>SuS die Puzzleteile mit den Textfeldern nach oben</w:t>
      </w:r>
      <w:r w:rsidR="00BA76FB">
        <w:t xml:space="preserve">, gemischt </w:t>
      </w:r>
      <w:r w:rsidR="00F03632" w:rsidRPr="00F03632">
        <w:t>erhalten</w:t>
      </w:r>
      <w:r w:rsidR="00872135" w:rsidRPr="00F03632">
        <w:t>.</w:t>
      </w:r>
      <w:r w:rsidR="0018048C" w:rsidRPr="00F03632">
        <w:t xml:space="preserve"> </w:t>
      </w:r>
      <w:r w:rsidR="00622FB1">
        <w:t xml:space="preserve">Nachdem </w:t>
      </w:r>
      <w:r w:rsidR="00290B1A">
        <w:t>die</w:t>
      </w:r>
      <w:r w:rsidR="00622FB1">
        <w:t xml:space="preserve"> Puzzleteile zugeordnet wurden, sollen die SuS die Teile richtig zusammensetzen</w:t>
      </w:r>
      <w:r w:rsidR="000F54F3" w:rsidRPr="00371A8A">
        <w:t>.</w:t>
      </w:r>
      <w:r w:rsidR="0018048C">
        <w:t xml:space="preserve"> </w:t>
      </w:r>
      <w:r w:rsidR="000F54F3" w:rsidRPr="00371A8A">
        <w:t>Auf der Rückseite der beiden Puzzle</w:t>
      </w:r>
      <w:r w:rsidR="000F54F3">
        <w:t>s</w:t>
      </w:r>
      <w:r w:rsidR="000F54F3" w:rsidRPr="00371A8A">
        <w:t xml:space="preserve"> steht je</w:t>
      </w:r>
      <w:r w:rsidR="003C575E">
        <w:t>weils</w:t>
      </w:r>
      <w:r w:rsidR="000F54F3" w:rsidRPr="00371A8A">
        <w:t xml:space="preserve"> ein Satz, welcher auf die </w:t>
      </w:r>
      <w:r w:rsidR="000F54F3" w:rsidRPr="00622FB1">
        <w:t>Lösung hinweist. Um diesen zu lesen, müssen SuS das Puzzle mit</w:t>
      </w:r>
      <w:r w:rsidR="00E341E4">
        <w:t>h</w:t>
      </w:r>
      <w:r w:rsidR="000F54F3" w:rsidRPr="00622FB1">
        <w:t>ilfe von Klebeband zusammenkleben und dann umdrehen</w:t>
      </w:r>
      <w:r w:rsidR="00D73F19">
        <w:t xml:space="preserve"> </w:t>
      </w:r>
      <w:r w:rsidR="000F54F3" w:rsidRPr="00622FB1">
        <w:t>oder sie schieben ein Papier darunter und</w:t>
      </w:r>
      <w:r w:rsidR="00010358">
        <w:t xml:space="preserve"> legen</w:t>
      </w:r>
      <w:r w:rsidR="000F54F3" w:rsidRPr="00622FB1">
        <w:t xml:space="preserve"> eines darauf und wenden das </w:t>
      </w:r>
      <w:r w:rsidR="001C6D5A">
        <w:t>Puzzle</w:t>
      </w:r>
      <w:r w:rsidR="000F54F3" w:rsidRPr="00622FB1">
        <w:t>.</w:t>
      </w:r>
      <w:r w:rsidR="000F54F3" w:rsidRPr="00371A8A">
        <w:t xml:space="preserve"> Hier </w:t>
      </w:r>
      <w:r w:rsidR="003C575E">
        <w:t xml:space="preserve">ist </w:t>
      </w:r>
      <w:r w:rsidR="000F54F3" w:rsidRPr="00371A8A">
        <w:t>ev</w:t>
      </w:r>
      <w:r w:rsidR="00010358">
        <w:t>tl.</w:t>
      </w:r>
      <w:r w:rsidR="000F54F3" w:rsidRPr="00371A8A">
        <w:t xml:space="preserve"> ein Hinweis von </w:t>
      </w:r>
      <w:r w:rsidR="0018048C">
        <w:t>L</w:t>
      </w:r>
      <w:r w:rsidR="000F54F3" w:rsidRPr="00371A8A">
        <w:t xml:space="preserve"> n</w:t>
      </w:r>
      <w:r w:rsidR="003C575E">
        <w:t>ötig</w:t>
      </w:r>
      <w:r w:rsidR="000F54F3" w:rsidRPr="00371A8A">
        <w:t xml:space="preserve">. </w:t>
      </w:r>
    </w:p>
    <w:p w14:paraId="4E43F3CC" w14:textId="291A4456" w:rsidR="000F54F3" w:rsidRPr="00371A8A" w:rsidRDefault="000F54F3" w:rsidP="00237B59">
      <w:pPr>
        <w:jc w:val="both"/>
      </w:pPr>
      <w:r w:rsidRPr="00371A8A">
        <w:t xml:space="preserve">Auf der Rückseite des Puzzles steht dann der Hinweis, dass die SuS sich den </w:t>
      </w:r>
      <w:r w:rsidRPr="00371A8A">
        <w:rPr>
          <w:b/>
        </w:rPr>
        <w:t xml:space="preserve">Schlüssel für das Schloss von der </w:t>
      </w:r>
      <w:r w:rsidR="0018048C">
        <w:rPr>
          <w:b/>
        </w:rPr>
        <w:t>Lehrkraft</w:t>
      </w:r>
      <w:r w:rsidRPr="00371A8A">
        <w:rPr>
          <w:b/>
        </w:rPr>
        <w:t xml:space="preserve"> holen</w:t>
      </w:r>
      <w:r w:rsidRPr="00371A8A">
        <w:t xml:space="preserve"> müssen.</w:t>
      </w:r>
    </w:p>
    <w:p w14:paraId="1FECCA8E" w14:textId="77777777" w:rsidR="000F54F3" w:rsidRPr="00371A8A" w:rsidRDefault="000F54F3" w:rsidP="00237B59">
      <w:pPr>
        <w:jc w:val="both"/>
      </w:pPr>
      <w:r w:rsidRPr="00371A8A">
        <w:t>Diese Sätze stehen auf der Rückseite der Puzzle</w:t>
      </w:r>
      <w:r>
        <w:t>s</w:t>
      </w:r>
      <w:r w:rsidRPr="00371A8A">
        <w:t xml:space="preserve">: </w:t>
      </w:r>
    </w:p>
    <w:p w14:paraId="5A53D4C7" w14:textId="1068F783" w:rsidR="00622FB1" w:rsidRDefault="000F54F3" w:rsidP="008647DD">
      <w:pPr>
        <w:pStyle w:val="Listenabsatz"/>
        <w:numPr>
          <w:ilvl w:val="0"/>
          <w:numId w:val="14"/>
        </w:numPr>
        <w:jc w:val="both"/>
      </w:pPr>
      <w:r w:rsidRPr="00371A8A">
        <w:t>„</w:t>
      </w:r>
      <w:r w:rsidR="0018048C" w:rsidRPr="0018048C">
        <w:t>Großartig! Ihr habt alles richtig zugeordnet. Beachtet die Informationen auf der Rückseite des anderen Puzzles</w:t>
      </w:r>
      <w:r w:rsidRPr="00371A8A">
        <w:t>.“</w:t>
      </w:r>
      <w:r w:rsidR="009C6230">
        <w:t xml:space="preserve"> (nicht nachhaltig)</w:t>
      </w:r>
    </w:p>
    <w:p w14:paraId="7225D922" w14:textId="25EC10F7" w:rsidR="00F972AB" w:rsidRPr="009C6230" w:rsidRDefault="000F54F3" w:rsidP="00057C4F">
      <w:pPr>
        <w:pStyle w:val="Listenabsatz"/>
        <w:numPr>
          <w:ilvl w:val="0"/>
          <w:numId w:val="14"/>
        </w:numPr>
        <w:jc w:val="both"/>
        <w:rPr>
          <w:rFonts w:asciiTheme="majorHAnsi" w:eastAsia="Fira Sans" w:hAnsiTheme="majorHAnsi" w:cstheme="majorHAnsi"/>
          <w:szCs w:val="20"/>
        </w:rPr>
      </w:pPr>
      <w:r w:rsidRPr="009C6230">
        <w:rPr>
          <w:szCs w:val="20"/>
        </w:rPr>
        <w:t>„</w:t>
      </w:r>
      <w:r w:rsidR="0018048C" w:rsidRPr="009C6230">
        <w:rPr>
          <w:szCs w:val="20"/>
          <w:lang w:val="de-DE"/>
        </w:rPr>
        <w:t>Großartig! Ihr habt alles richtig zugeordnet - die Umwelt wird es euch danken! Um das Schloss aufsperren zu können, müsst ihr euch den Schlüssel von eurer Lehrkraft holen</w:t>
      </w:r>
      <w:r w:rsidRPr="009C6230">
        <w:rPr>
          <w:szCs w:val="20"/>
        </w:rPr>
        <w:t>.“</w:t>
      </w:r>
      <w:r w:rsidR="009C6230">
        <w:rPr>
          <w:szCs w:val="20"/>
        </w:rPr>
        <w:t xml:space="preserve"> (nachhaltig)</w:t>
      </w:r>
    </w:p>
    <w:p w14:paraId="5BA7D9BB" w14:textId="77777777" w:rsidR="009C6230" w:rsidRDefault="009C6230" w:rsidP="00B33D12">
      <w:pPr>
        <w:jc w:val="both"/>
        <w:rPr>
          <w:rFonts w:asciiTheme="majorHAnsi" w:eastAsia="Fira Sans" w:hAnsiTheme="majorHAnsi" w:cstheme="majorHAnsi"/>
          <w:szCs w:val="20"/>
        </w:rPr>
      </w:pPr>
    </w:p>
    <w:p w14:paraId="769BA8A2" w14:textId="080C25FC" w:rsidR="00F972AB" w:rsidRPr="00EA2D09" w:rsidRDefault="00F972AB" w:rsidP="00DA10FD">
      <w:pPr>
        <w:pStyle w:val="berschrift3"/>
        <w:rPr>
          <w:rFonts w:eastAsia="Fira Sans"/>
        </w:rPr>
      </w:pPr>
      <w:r>
        <w:rPr>
          <w:rFonts w:eastAsia="Fira Sans"/>
        </w:rPr>
        <w:t>Informationen zu Herausforderung 4</w:t>
      </w:r>
    </w:p>
    <w:p w14:paraId="2C6DE9BA" w14:textId="49C0F499" w:rsidR="00B33D12" w:rsidRDefault="00B33D12" w:rsidP="00D843FD">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DE6A12" w14:paraId="074454CC" w14:textId="77777777" w:rsidTr="00F0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A0DE396" w14:textId="4887FD42"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Herausforderung 4</w:t>
            </w:r>
          </w:p>
        </w:tc>
        <w:tc>
          <w:tcPr>
            <w:tcW w:w="6649" w:type="dxa"/>
          </w:tcPr>
          <w:p w14:paraId="61E0C722" w14:textId="69DB9E81" w:rsidR="00DE6A12" w:rsidRDefault="00423EB4" w:rsidP="00F041D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Das BIP und seine Lücken</w:t>
            </w:r>
          </w:p>
        </w:tc>
      </w:tr>
      <w:tr w:rsidR="00DE6A12" w14:paraId="149A656E"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375C9BC" w14:textId="77777777" w:rsidR="00DE6A12" w:rsidRPr="003E06DE" w:rsidRDefault="00DE6A12" w:rsidP="00F041DF">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38C910E8" w14:textId="64C1447A" w:rsidR="00DE6A12" w:rsidRDefault="00DB19E6"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DB19E6">
              <w:rPr>
                <w:rStyle w:val="Erwhnung"/>
                <w:color w:val="auto"/>
                <w:shd w:val="clear" w:color="auto" w:fill="auto"/>
              </w:rPr>
              <w:t>Filtern und richtig anordnen</w:t>
            </w:r>
          </w:p>
        </w:tc>
      </w:tr>
      <w:tr w:rsidR="00DE6A12" w14:paraId="4660D2DB" w14:textId="77777777" w:rsidTr="00F041DF">
        <w:tc>
          <w:tcPr>
            <w:cnfStyle w:val="001000000000" w:firstRow="0" w:lastRow="0" w:firstColumn="1" w:lastColumn="0" w:oddVBand="0" w:evenVBand="0" w:oddHBand="0" w:evenHBand="0" w:firstRowFirstColumn="0" w:firstRowLastColumn="0" w:lastRowFirstColumn="0" w:lastRowLastColumn="0"/>
            <w:tcW w:w="2405" w:type="dxa"/>
          </w:tcPr>
          <w:p w14:paraId="0231FBF1" w14:textId="77777777" w:rsidR="00DE6A12" w:rsidRPr="003E06DE" w:rsidRDefault="00DE6A12" w:rsidP="00F041DF">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529AEAE5" w14:textId="316B1CB7" w:rsidR="00DE6A12" w:rsidRDefault="00DE6A12"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Textblatt </w:t>
            </w:r>
            <w:r w:rsidR="004A4124">
              <w:rPr>
                <w:rStyle w:val="Erwhnung"/>
                <w:color w:val="auto"/>
                <w:shd w:val="clear" w:color="auto" w:fill="auto"/>
              </w:rPr>
              <w:t>zu Herausforderung 4</w:t>
            </w:r>
          </w:p>
          <w:p w14:paraId="4F352F35" w14:textId="1ABC5045" w:rsidR="002137FF" w:rsidRPr="00C219AC" w:rsidRDefault="003F63D2"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Wimmelbild</w:t>
            </w:r>
          </w:p>
        </w:tc>
      </w:tr>
      <w:tr w:rsidR="00DE6A12" w:rsidRPr="00F041DF" w14:paraId="22A553A8" w14:textId="77777777" w:rsidTr="00F041D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B85E3CB" w14:textId="70BF4427" w:rsidR="00DE6A12" w:rsidRPr="00F041DF" w:rsidRDefault="00DE6A12" w:rsidP="00F041D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2A809A1F" w14:textId="3C048CFD" w:rsidR="00DE6A12" w:rsidRPr="00F041DF" w:rsidRDefault="00DE6A12" w:rsidP="00F041D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F041DF">
              <w:rPr>
                <w:rStyle w:val="Erwhnung"/>
                <w:color w:val="auto"/>
                <w:shd w:val="clear" w:color="auto" w:fill="auto"/>
              </w:rPr>
              <w:t xml:space="preserve">Schloss </w:t>
            </w:r>
            <w:r w:rsidR="004A4124">
              <w:rPr>
                <w:rStyle w:val="Erwhnung"/>
                <w:color w:val="auto"/>
                <w:shd w:val="clear" w:color="auto" w:fill="auto"/>
              </w:rPr>
              <w:t>viers</w:t>
            </w:r>
            <w:r w:rsidRPr="00F041DF">
              <w:rPr>
                <w:rStyle w:val="Erwhnung"/>
                <w:color w:val="auto"/>
                <w:shd w:val="clear" w:color="auto" w:fill="auto"/>
              </w:rPr>
              <w:t xml:space="preserve">tellig, </w:t>
            </w:r>
            <w:r w:rsidRPr="00DB19E6">
              <w:rPr>
                <w:rStyle w:val="Erwhnung"/>
                <w:color w:val="auto"/>
                <w:shd w:val="clear" w:color="auto" w:fill="auto"/>
              </w:rPr>
              <w:t xml:space="preserve">Kombination </w:t>
            </w:r>
            <w:r w:rsidR="00DB19E6" w:rsidRPr="00DB19E6">
              <w:rPr>
                <w:rStyle w:val="Erwhnung"/>
                <w:color w:val="auto"/>
                <w:shd w:val="clear" w:color="auto" w:fill="auto"/>
              </w:rPr>
              <w:t>9731</w:t>
            </w:r>
          </w:p>
        </w:tc>
      </w:tr>
    </w:tbl>
    <w:p w14:paraId="76F61844" w14:textId="77777777" w:rsidR="00DE6A12" w:rsidRPr="00F041DF" w:rsidRDefault="00DE6A12" w:rsidP="00D843FD">
      <w:pPr>
        <w:rPr>
          <w:rFonts w:asciiTheme="majorHAnsi" w:eastAsia="Fira Sans" w:hAnsiTheme="majorHAnsi" w:cstheme="majorHAnsi"/>
          <w:szCs w:val="20"/>
        </w:rPr>
      </w:pPr>
    </w:p>
    <w:p w14:paraId="43011049" w14:textId="77777777" w:rsidR="00622FB1" w:rsidRDefault="00D843FD" w:rsidP="00622FB1">
      <w:pPr>
        <w:rPr>
          <w:rFonts w:asciiTheme="majorHAnsi" w:eastAsia="Fira Sans" w:hAnsiTheme="majorHAnsi" w:cstheme="majorHAnsi"/>
          <w:szCs w:val="20"/>
        </w:rPr>
      </w:pPr>
      <w:r w:rsidRPr="00F041DF">
        <w:rPr>
          <w:rFonts w:asciiTheme="majorHAnsi" w:eastAsia="Fira Sans" w:hAnsiTheme="majorHAnsi" w:cstheme="majorHAnsi"/>
          <w:b/>
          <w:szCs w:val="20"/>
        </w:rPr>
        <w:t>Beschreibung</w:t>
      </w:r>
      <w:r w:rsidR="00622FB1">
        <w:rPr>
          <w:rFonts w:asciiTheme="majorHAnsi" w:eastAsia="Fira Sans" w:hAnsiTheme="majorHAnsi" w:cstheme="majorHAnsi"/>
          <w:b/>
          <w:szCs w:val="20"/>
        </w:rPr>
        <w:t xml:space="preserve"> und Lösung</w:t>
      </w:r>
    </w:p>
    <w:p w14:paraId="62A864DE" w14:textId="1F254035" w:rsidR="00CF46EC" w:rsidRPr="00E23F69" w:rsidRDefault="004A4124" w:rsidP="00E23F69">
      <w:pPr>
        <w:jc w:val="both"/>
        <w:rPr>
          <w:rFonts w:asciiTheme="majorHAnsi" w:eastAsia="Fira Sans" w:hAnsiTheme="majorHAnsi" w:cstheme="majorHAnsi"/>
          <w:szCs w:val="20"/>
        </w:rPr>
      </w:pPr>
      <w:r>
        <w:t>Ziel der Aufgabe ist es</w:t>
      </w:r>
      <w:r w:rsidR="0018048C">
        <w:t xml:space="preserve"> zu erkennen, welche Bereiche im BIP nicht mitberechnet werden. Dazu betrachten die SuS das Wimmelbild und filtern jene Aspekte heraus. Darunter fallen Natur/Umwelt (9 und 1), Lebensqualität/Zufriedenheit (7) und </w:t>
      </w:r>
      <w:r w:rsidR="009C6230">
        <w:t>unbezahlte Care-Arbeit (3).</w:t>
      </w:r>
      <w:r w:rsidR="0018048C">
        <w:t xml:space="preserve"> Anschließend ordnen sie die </w:t>
      </w:r>
      <w:r w:rsidR="004045F1">
        <w:t>Ziffern</w:t>
      </w:r>
      <w:r w:rsidR="0018048C">
        <w:t xml:space="preserve"> absteigend von der höchsten zur niedrigsten</w:t>
      </w:r>
      <w:r w:rsidR="00E23F69">
        <w:t xml:space="preserve"> („</w:t>
      </w:r>
      <w:r w:rsidR="00F348C1">
        <w:t>vom Atlantik bis zum Teich, vom Großglockner bis zum Hügel</w:t>
      </w:r>
      <w:r w:rsidR="00E23F69">
        <w:t>“)</w:t>
      </w:r>
      <w:r w:rsidR="0018048C">
        <w:t xml:space="preserve">. Das ergibt die Zahlenkombination </w:t>
      </w:r>
      <w:r w:rsidR="0018048C" w:rsidRPr="0018048C">
        <w:rPr>
          <w:b/>
        </w:rPr>
        <w:t>9731</w:t>
      </w:r>
      <w:r w:rsidR="0018048C">
        <w:t>.</w:t>
      </w:r>
      <w:r w:rsidR="00CF46EC">
        <w:rPr>
          <w:rFonts w:eastAsia="Fira Sans"/>
        </w:rPr>
        <w:br w:type="page"/>
      </w:r>
    </w:p>
    <w:p w14:paraId="19F83E1E" w14:textId="351FE973" w:rsidR="004A4124" w:rsidRPr="00EA2D09" w:rsidRDefault="004A4124" w:rsidP="00DA10FD">
      <w:pPr>
        <w:pStyle w:val="berschrift3"/>
        <w:rPr>
          <w:rFonts w:eastAsia="Fira Sans"/>
        </w:rPr>
      </w:pPr>
      <w:r>
        <w:rPr>
          <w:rFonts w:eastAsia="Fira Sans"/>
        </w:rPr>
        <w:lastRenderedPageBreak/>
        <w:t>Informationen zum Bonusrätsel</w:t>
      </w:r>
    </w:p>
    <w:p w14:paraId="6373CD21" w14:textId="6CDC7753" w:rsidR="004A4124" w:rsidRDefault="004A4124" w:rsidP="004A4124">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4A4124" w14:paraId="382D9DCB" w14:textId="77777777" w:rsidTr="004D5B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6C9148B9" w14:textId="22D5F778" w:rsidR="004A4124" w:rsidRPr="003E06DE" w:rsidRDefault="004A4124" w:rsidP="004D5BA5">
            <w:pPr>
              <w:rPr>
                <w:rStyle w:val="Erwhnung"/>
                <w:color w:val="303059" w:themeColor="accent3"/>
                <w:shd w:val="clear" w:color="auto" w:fill="auto"/>
              </w:rPr>
            </w:pPr>
            <w:r>
              <w:rPr>
                <w:rStyle w:val="Erwhnung"/>
                <w:color w:val="303059" w:themeColor="accent3"/>
                <w:shd w:val="clear" w:color="auto" w:fill="auto"/>
              </w:rPr>
              <w:t>Bonusrätsel</w:t>
            </w:r>
          </w:p>
        </w:tc>
        <w:tc>
          <w:tcPr>
            <w:tcW w:w="6649" w:type="dxa"/>
          </w:tcPr>
          <w:p w14:paraId="1C9FC3F7" w14:textId="0DF1AEC6" w:rsidR="004A4124" w:rsidRDefault="004466DF" w:rsidP="004D5BA5">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Buchstaben-Chaos</w:t>
            </w:r>
          </w:p>
        </w:tc>
      </w:tr>
      <w:tr w:rsidR="004A4124" w14:paraId="65DA94CF" w14:textId="77777777" w:rsidTr="004D5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90B3E07" w14:textId="77777777" w:rsidR="004A4124" w:rsidRPr="003E06DE" w:rsidRDefault="004A4124" w:rsidP="004D5BA5">
            <w:pPr>
              <w:rPr>
                <w:rStyle w:val="Erwhnung"/>
                <w:color w:val="303059" w:themeColor="accent3"/>
                <w:shd w:val="clear" w:color="auto" w:fill="auto"/>
              </w:rPr>
            </w:pPr>
            <w:r>
              <w:rPr>
                <w:rStyle w:val="Erwhnung"/>
                <w:color w:val="303059" w:themeColor="accent3"/>
                <w:shd w:val="clear" w:color="auto" w:fill="auto"/>
              </w:rPr>
              <w:t>Aufgabe</w:t>
            </w:r>
          </w:p>
        </w:tc>
        <w:tc>
          <w:tcPr>
            <w:tcW w:w="6649" w:type="dxa"/>
          </w:tcPr>
          <w:p w14:paraId="4F575EBF" w14:textId="66697C7B" w:rsidR="004A4124" w:rsidRDefault="00622FB1" w:rsidP="004D5BA5">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Pr>
                <w:rStyle w:val="Erwhnung"/>
                <w:color w:val="auto"/>
                <w:shd w:val="clear" w:color="auto" w:fill="auto"/>
              </w:rPr>
              <w:t>Buchstaben dekodieren</w:t>
            </w:r>
          </w:p>
        </w:tc>
      </w:tr>
      <w:tr w:rsidR="004A4124" w14:paraId="5995A1B4" w14:textId="77777777" w:rsidTr="004D5BA5">
        <w:tc>
          <w:tcPr>
            <w:cnfStyle w:val="001000000000" w:firstRow="0" w:lastRow="0" w:firstColumn="1" w:lastColumn="0" w:oddVBand="0" w:evenVBand="0" w:oddHBand="0" w:evenHBand="0" w:firstRowFirstColumn="0" w:firstRowLastColumn="0" w:lastRowFirstColumn="0" w:lastRowLastColumn="0"/>
            <w:tcW w:w="2405" w:type="dxa"/>
          </w:tcPr>
          <w:p w14:paraId="0D8BB7B9" w14:textId="77777777" w:rsidR="004A4124" w:rsidRPr="003E06DE" w:rsidRDefault="004A4124" w:rsidP="004D5BA5">
            <w:pPr>
              <w:rPr>
                <w:rStyle w:val="Erwhnung"/>
                <w:b w:val="0"/>
                <w:bCs w:val="0"/>
                <w:color w:val="303059" w:themeColor="accent3"/>
                <w:shd w:val="clear" w:color="auto" w:fill="auto"/>
              </w:rPr>
            </w:pPr>
            <w:r>
              <w:rPr>
                <w:rStyle w:val="Erwhnung"/>
                <w:color w:val="303059" w:themeColor="accent3"/>
                <w:shd w:val="clear" w:color="auto" w:fill="auto"/>
              </w:rPr>
              <w:t>Materialien</w:t>
            </w:r>
          </w:p>
        </w:tc>
        <w:tc>
          <w:tcPr>
            <w:tcW w:w="6649" w:type="dxa"/>
          </w:tcPr>
          <w:p w14:paraId="4413E49C" w14:textId="2722F681" w:rsidR="004A4124" w:rsidRDefault="004A4124" w:rsidP="008647DD">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Textblatt zu „Abschluss &amp; Bonusrätsel“</w:t>
            </w:r>
          </w:p>
          <w:p w14:paraId="18CBB2C3" w14:textId="48046CE9" w:rsidR="004A4124" w:rsidRPr="003F63D2" w:rsidRDefault="004A4124" w:rsidP="003F63D2">
            <w:pPr>
              <w:pStyle w:val="Listenabsatz"/>
              <w:numPr>
                <w:ilvl w:val="0"/>
                <w:numId w:val="3"/>
              </w:numPr>
              <w:cnfStyle w:val="000000000000" w:firstRow="0" w:lastRow="0" w:firstColumn="0" w:lastColumn="0" w:oddVBand="0" w:evenVBand="0" w:oddHBand="0" w:evenHBand="0" w:firstRowFirstColumn="0" w:firstRowLastColumn="0" w:lastRowFirstColumn="0" w:lastRowLastColumn="0"/>
              <w:rPr>
                <w:rStyle w:val="Erwhnung"/>
                <w:color w:val="auto"/>
                <w:shd w:val="clear" w:color="auto" w:fill="auto"/>
              </w:rPr>
            </w:pPr>
            <w:r>
              <w:rPr>
                <w:rStyle w:val="Erwhnung"/>
                <w:color w:val="auto"/>
                <w:shd w:val="clear" w:color="auto" w:fill="auto"/>
              </w:rPr>
              <w:t xml:space="preserve">Grafik </w:t>
            </w:r>
            <w:r w:rsidR="00F101AF">
              <w:rPr>
                <w:rStyle w:val="Erwhnung"/>
                <w:color w:val="auto"/>
                <w:shd w:val="clear" w:color="auto" w:fill="auto"/>
              </w:rPr>
              <w:t>„</w:t>
            </w:r>
            <w:r w:rsidR="003F63D2">
              <w:rPr>
                <w:rStyle w:val="Erwhnung"/>
                <w:color w:val="auto"/>
                <w:shd w:val="clear" w:color="auto" w:fill="auto"/>
              </w:rPr>
              <w:t>lebenswerteste Stadt</w:t>
            </w:r>
            <w:r w:rsidR="00F101AF">
              <w:rPr>
                <w:rStyle w:val="Erwhnung"/>
                <w:color w:val="auto"/>
                <w:shd w:val="clear" w:color="auto" w:fill="auto"/>
              </w:rPr>
              <w:t>“</w:t>
            </w:r>
          </w:p>
        </w:tc>
      </w:tr>
      <w:tr w:rsidR="004A4124" w:rsidRPr="003F63D2" w14:paraId="199B1201" w14:textId="77777777" w:rsidTr="004D5B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C695F70" w14:textId="77777777" w:rsidR="004A4124" w:rsidRPr="00F041DF" w:rsidRDefault="004A4124" w:rsidP="004D5BA5">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517F3EDA" w14:textId="637EC4B2" w:rsidR="004A4124" w:rsidRPr="003F63D2" w:rsidRDefault="003F63D2" w:rsidP="004D5BA5">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3F63D2">
              <w:rPr>
                <w:rStyle w:val="Erwhnung"/>
                <w:color w:val="auto"/>
                <w:shd w:val="clear" w:color="auto" w:fill="auto"/>
              </w:rPr>
              <w:t>Grundlage für das Ranking Wiens</w:t>
            </w:r>
            <w:r w:rsidR="00686EAF">
              <w:rPr>
                <w:rStyle w:val="Funotenzeichen"/>
                <w:lang w:val="en-US"/>
              </w:rPr>
              <w:footnoteReference w:id="4"/>
            </w:r>
          </w:p>
        </w:tc>
      </w:tr>
    </w:tbl>
    <w:p w14:paraId="6D0E7DE9" w14:textId="0A5284D8" w:rsidR="004A4124" w:rsidRPr="003F63D2" w:rsidRDefault="004A4124" w:rsidP="004A4124">
      <w:pPr>
        <w:rPr>
          <w:rFonts w:asciiTheme="majorHAnsi" w:eastAsia="Fira Sans" w:hAnsiTheme="majorHAnsi" w:cstheme="majorHAnsi"/>
          <w:szCs w:val="20"/>
        </w:rPr>
      </w:pPr>
    </w:p>
    <w:p w14:paraId="600153C5" w14:textId="3B5AA616" w:rsidR="004A4124" w:rsidRPr="00F041DF" w:rsidRDefault="004A4124" w:rsidP="004A4124">
      <w:pPr>
        <w:rPr>
          <w:rFonts w:asciiTheme="majorHAnsi" w:eastAsia="Fira Sans" w:hAnsiTheme="majorHAnsi" w:cstheme="majorHAnsi"/>
          <w:szCs w:val="20"/>
        </w:rPr>
      </w:pPr>
      <w:r w:rsidRPr="00F041DF">
        <w:rPr>
          <w:rFonts w:asciiTheme="majorHAnsi" w:eastAsia="Fira Sans" w:hAnsiTheme="majorHAnsi" w:cstheme="majorHAnsi"/>
          <w:b/>
          <w:szCs w:val="20"/>
        </w:rPr>
        <w:t>Beschreibung</w:t>
      </w:r>
      <w:r w:rsidR="002137FF">
        <w:rPr>
          <w:rFonts w:asciiTheme="majorHAnsi" w:eastAsia="Fira Sans" w:hAnsiTheme="majorHAnsi" w:cstheme="majorHAnsi"/>
          <w:b/>
          <w:szCs w:val="20"/>
        </w:rPr>
        <w:t xml:space="preserve"> und Lösung</w:t>
      </w:r>
    </w:p>
    <w:p w14:paraId="66E18B5F" w14:textId="05D4D743" w:rsidR="004A4124" w:rsidRPr="00A44A7C" w:rsidRDefault="004A4124" w:rsidP="003E76D3">
      <w:pPr>
        <w:jc w:val="both"/>
        <w:rPr>
          <w:szCs w:val="20"/>
        </w:rPr>
      </w:pPr>
      <w:r w:rsidRPr="00A44A7C">
        <w:rPr>
          <w:szCs w:val="20"/>
        </w:rPr>
        <w:t>Die SuS erhalten dieses Rätsel, wenn sie alle vier Rätsel bereits gelöst haben und noch genügend Zeit übrig ist. Sie müssen mit</w:t>
      </w:r>
      <w:r w:rsidR="00E341E4">
        <w:rPr>
          <w:szCs w:val="20"/>
        </w:rPr>
        <w:t>h</w:t>
      </w:r>
      <w:r w:rsidRPr="00A44A7C">
        <w:rPr>
          <w:szCs w:val="20"/>
        </w:rPr>
        <w:t xml:space="preserve">ilfe der </w:t>
      </w:r>
      <w:r w:rsidR="003F63D2">
        <w:rPr>
          <w:szCs w:val="20"/>
        </w:rPr>
        <w:t>Erklärung am Bildrand her</w:t>
      </w:r>
      <w:r w:rsidRPr="00A44A7C">
        <w:rPr>
          <w:szCs w:val="20"/>
        </w:rPr>
        <w:t xml:space="preserve">ausfinden, </w:t>
      </w:r>
      <w:r w:rsidR="003F63D2">
        <w:rPr>
          <w:szCs w:val="20"/>
        </w:rPr>
        <w:t xml:space="preserve">wie die kodierten Wörter gelesen werden können und diese </w:t>
      </w:r>
      <w:r w:rsidRPr="00A44A7C">
        <w:rPr>
          <w:szCs w:val="20"/>
        </w:rPr>
        <w:t>anschließend entschlüsselt darunterschreiben. Wie das De</w:t>
      </w:r>
      <w:r w:rsidR="00530638">
        <w:rPr>
          <w:szCs w:val="20"/>
        </w:rPr>
        <w:t>k</w:t>
      </w:r>
      <w:r w:rsidRPr="00A44A7C">
        <w:rPr>
          <w:szCs w:val="20"/>
        </w:rPr>
        <w:t>odieren</w:t>
      </w:r>
      <w:r w:rsidR="003F63D2">
        <w:rPr>
          <w:szCs w:val="20"/>
        </w:rPr>
        <w:t xml:space="preserve"> </w:t>
      </w:r>
      <w:r w:rsidRPr="00A44A7C">
        <w:rPr>
          <w:szCs w:val="20"/>
        </w:rPr>
        <w:t xml:space="preserve">funktioniert, müssen die SuS selbst herausfinden. </w:t>
      </w:r>
    </w:p>
    <w:p w14:paraId="64A2FC64" w14:textId="7D861928" w:rsidR="00686EAF" w:rsidRPr="003F63D2" w:rsidRDefault="004A4124" w:rsidP="003F63D2">
      <w:pPr>
        <w:jc w:val="both"/>
        <w:rPr>
          <w:szCs w:val="20"/>
        </w:rPr>
      </w:pPr>
      <w:r w:rsidRPr="00A44A7C">
        <w:rPr>
          <w:szCs w:val="20"/>
        </w:rPr>
        <w:t>Hinweis fü</w:t>
      </w:r>
      <w:r w:rsidR="0018048C">
        <w:rPr>
          <w:szCs w:val="20"/>
        </w:rPr>
        <w:t>r L</w:t>
      </w:r>
      <w:r w:rsidRPr="00A44A7C">
        <w:rPr>
          <w:szCs w:val="20"/>
        </w:rPr>
        <w:t>:</w:t>
      </w:r>
      <w:r w:rsidR="003F63D2">
        <w:rPr>
          <w:szCs w:val="20"/>
        </w:rPr>
        <w:t xml:space="preserve"> </w:t>
      </w:r>
      <w:r w:rsidR="00686EAF" w:rsidRPr="003F63D2">
        <w:rPr>
          <w:szCs w:val="20"/>
        </w:rPr>
        <w:t>A = G, B = H, C = I, D = J, E = K, F = L, G = M, H = N, I = O, J = P, K = Q, L = R, M = S, N = T, O = U, P = V, Q = W, R = X, S = Y, T = Z, U = A, V = B, W = C, X = D, Y = E, Z = F</w:t>
      </w:r>
    </w:p>
    <w:p w14:paraId="4C9FCE81" w14:textId="234FDA98" w:rsidR="002137FF" w:rsidRPr="003F63D2" w:rsidRDefault="002137FF" w:rsidP="003E76D3">
      <w:pPr>
        <w:jc w:val="both"/>
        <w:rPr>
          <w:szCs w:val="20"/>
        </w:rPr>
      </w:pPr>
    </w:p>
    <w:p w14:paraId="12A2E5EB" w14:textId="6EA60519" w:rsidR="002137FF" w:rsidRDefault="002137FF" w:rsidP="003E76D3">
      <w:pPr>
        <w:jc w:val="both"/>
        <w:rPr>
          <w:szCs w:val="20"/>
        </w:rPr>
      </w:pPr>
      <w:r>
        <w:rPr>
          <w:szCs w:val="20"/>
        </w:rPr>
        <w:t>Dekodieren die SuS die Buchstaben richtig, so erhalten sie folgende Begriffe:</w:t>
      </w:r>
    </w:p>
    <w:p w14:paraId="71CE17D3" w14:textId="52B272E9" w:rsidR="00423EB4" w:rsidRPr="00423EB4" w:rsidRDefault="00423EB4" w:rsidP="00423EB4">
      <w:pPr>
        <w:pStyle w:val="Listenabsatz"/>
        <w:numPr>
          <w:ilvl w:val="0"/>
          <w:numId w:val="26"/>
        </w:numPr>
        <w:rPr>
          <w:lang w:val="es-ES"/>
        </w:rPr>
      </w:pPr>
      <w:r w:rsidRPr="00423EB4">
        <w:rPr>
          <w:lang w:val="es-ES"/>
        </w:rPr>
        <w:t>BIBY MCWBYLBYCN</w:t>
      </w:r>
      <w:r>
        <w:rPr>
          <w:lang w:val="es-ES"/>
        </w:rPr>
        <w:t xml:space="preserve"> = </w:t>
      </w:r>
      <w:proofErr w:type="spellStart"/>
      <w:r>
        <w:rPr>
          <w:lang w:val="es-ES"/>
        </w:rPr>
        <w:t>hohe</w:t>
      </w:r>
      <w:proofErr w:type="spellEnd"/>
      <w:r>
        <w:rPr>
          <w:lang w:val="es-ES"/>
        </w:rPr>
        <w:t xml:space="preserve"> </w:t>
      </w:r>
      <w:proofErr w:type="spellStart"/>
      <w:r>
        <w:rPr>
          <w:lang w:val="es-ES"/>
        </w:rPr>
        <w:t>Sicherheit</w:t>
      </w:r>
      <w:proofErr w:type="spellEnd"/>
    </w:p>
    <w:p w14:paraId="05830FB3" w14:textId="2B7B1015" w:rsidR="00423EB4" w:rsidRPr="00423EB4" w:rsidRDefault="00423EB4" w:rsidP="00423EB4">
      <w:pPr>
        <w:pStyle w:val="Listenabsatz"/>
        <w:numPr>
          <w:ilvl w:val="0"/>
          <w:numId w:val="26"/>
        </w:numPr>
        <w:rPr>
          <w:lang w:val="es-ES"/>
        </w:rPr>
      </w:pPr>
      <w:r w:rsidRPr="00423EB4">
        <w:rPr>
          <w:lang w:val="es-ES"/>
        </w:rPr>
        <w:t>PYLFUYMMFCWBY CHZLUMNLOENOL</w:t>
      </w:r>
      <w:r>
        <w:rPr>
          <w:lang w:val="es-ES"/>
        </w:rPr>
        <w:t xml:space="preserve"> = </w:t>
      </w:r>
      <w:proofErr w:type="spellStart"/>
      <w:r>
        <w:rPr>
          <w:lang w:val="es-ES"/>
        </w:rPr>
        <w:t>verl</w:t>
      </w:r>
      <w:r w:rsidR="00686EAF">
        <w:rPr>
          <w:lang w:val="es-ES"/>
        </w:rPr>
        <w:t>ae</w:t>
      </w:r>
      <w:r>
        <w:rPr>
          <w:lang w:val="es-ES"/>
        </w:rPr>
        <w:t>ssliche</w:t>
      </w:r>
      <w:proofErr w:type="spellEnd"/>
      <w:r>
        <w:rPr>
          <w:lang w:val="es-ES"/>
        </w:rPr>
        <w:t xml:space="preserve"> </w:t>
      </w:r>
      <w:proofErr w:type="spellStart"/>
      <w:r>
        <w:rPr>
          <w:lang w:val="es-ES"/>
        </w:rPr>
        <w:t>Infrastruktur</w:t>
      </w:r>
      <w:proofErr w:type="spellEnd"/>
    </w:p>
    <w:p w14:paraId="341D2943" w14:textId="3F052615" w:rsidR="00423EB4" w:rsidRPr="00423EB4" w:rsidRDefault="00423EB4" w:rsidP="00423EB4">
      <w:pPr>
        <w:pStyle w:val="Listenabsatz"/>
        <w:numPr>
          <w:ilvl w:val="0"/>
          <w:numId w:val="26"/>
        </w:numPr>
        <w:rPr>
          <w:lang w:val="es-ES"/>
        </w:rPr>
      </w:pPr>
      <w:r w:rsidRPr="00423EB4">
        <w:rPr>
          <w:lang w:val="es-ES"/>
        </w:rPr>
        <w:t>MNUVCFCNUYN</w:t>
      </w:r>
      <w:r>
        <w:rPr>
          <w:lang w:val="es-ES"/>
        </w:rPr>
        <w:t xml:space="preserve"> = </w:t>
      </w:r>
      <w:proofErr w:type="spellStart"/>
      <w:r>
        <w:rPr>
          <w:lang w:val="es-ES"/>
        </w:rPr>
        <w:t>Stabilit</w:t>
      </w:r>
      <w:r w:rsidR="00686EAF">
        <w:rPr>
          <w:lang w:val="es-ES"/>
        </w:rPr>
        <w:t>ae</w:t>
      </w:r>
      <w:r>
        <w:rPr>
          <w:lang w:val="es-ES"/>
        </w:rPr>
        <w:t>t</w:t>
      </w:r>
      <w:proofErr w:type="spellEnd"/>
    </w:p>
    <w:p w14:paraId="3B60B661" w14:textId="6C193F0C" w:rsidR="00423EB4" w:rsidRPr="00423EB4" w:rsidRDefault="00423EB4" w:rsidP="00423EB4">
      <w:pPr>
        <w:pStyle w:val="Listenabsatz"/>
        <w:numPr>
          <w:ilvl w:val="0"/>
          <w:numId w:val="26"/>
        </w:numPr>
      </w:pPr>
      <w:r w:rsidRPr="00423EB4">
        <w:t xml:space="preserve">QYHCA ALIMMY MJILNPYLUHMNUFNOHAYH = wenig </w:t>
      </w:r>
      <w:proofErr w:type="spellStart"/>
      <w:r w:rsidRPr="00423EB4">
        <w:t>gro</w:t>
      </w:r>
      <w:r w:rsidR="00686EAF">
        <w:t>ss</w:t>
      </w:r>
      <w:r w:rsidRPr="00423EB4">
        <w:t>e</w:t>
      </w:r>
      <w:proofErr w:type="spellEnd"/>
      <w:r w:rsidRPr="00423EB4">
        <w:t xml:space="preserve"> Spor</w:t>
      </w:r>
      <w:r>
        <w:t>tveranstaltungen</w:t>
      </w:r>
    </w:p>
    <w:p w14:paraId="247692A3" w14:textId="5167C48E" w:rsidR="00423EB4" w:rsidRPr="00423EB4" w:rsidRDefault="00423EB4" w:rsidP="00423EB4">
      <w:pPr>
        <w:pStyle w:val="Listenabsatz"/>
        <w:numPr>
          <w:ilvl w:val="0"/>
          <w:numId w:val="26"/>
        </w:numPr>
        <w:rPr>
          <w:lang w:val="es-ES"/>
        </w:rPr>
      </w:pPr>
      <w:r w:rsidRPr="00423EB4">
        <w:rPr>
          <w:lang w:val="es-ES"/>
        </w:rPr>
        <w:t>PILVCFXFCWBYM VCFXOHAMMSMNYG</w:t>
      </w:r>
      <w:r>
        <w:rPr>
          <w:lang w:val="es-ES"/>
        </w:rPr>
        <w:t xml:space="preserve"> = </w:t>
      </w:r>
      <w:proofErr w:type="spellStart"/>
      <w:r>
        <w:rPr>
          <w:lang w:val="es-ES"/>
        </w:rPr>
        <w:t>vorbildliches</w:t>
      </w:r>
      <w:proofErr w:type="spellEnd"/>
      <w:r>
        <w:rPr>
          <w:lang w:val="es-ES"/>
        </w:rPr>
        <w:t xml:space="preserve"> </w:t>
      </w:r>
      <w:proofErr w:type="spellStart"/>
      <w:r>
        <w:rPr>
          <w:lang w:val="es-ES"/>
        </w:rPr>
        <w:t>Bildungssystem</w:t>
      </w:r>
      <w:proofErr w:type="spellEnd"/>
    </w:p>
    <w:p w14:paraId="4CAC89A0" w14:textId="11020E90" w:rsidR="00423EB4" w:rsidRPr="00423EB4" w:rsidRDefault="00423EB4" w:rsidP="00423EB4">
      <w:pPr>
        <w:pStyle w:val="Listenabsatz"/>
        <w:numPr>
          <w:ilvl w:val="0"/>
          <w:numId w:val="26"/>
        </w:numPr>
      </w:pPr>
      <w:r w:rsidRPr="00423EB4">
        <w:t>PCYF EOFNOL OHX OHNYLBUFNOHA = viel Kultur un</w:t>
      </w:r>
      <w:r>
        <w:t>d Unterhaltung</w:t>
      </w:r>
    </w:p>
    <w:p w14:paraId="4D9E017D" w14:textId="5D53B594" w:rsidR="00423EB4" w:rsidRPr="00423EB4" w:rsidRDefault="00423EB4" w:rsidP="00423EB4">
      <w:pPr>
        <w:pStyle w:val="Listenabsatz"/>
        <w:numPr>
          <w:ilvl w:val="0"/>
          <w:numId w:val="26"/>
        </w:numPr>
        <w:rPr>
          <w:lang w:val="de-DE"/>
        </w:rPr>
      </w:pPr>
      <w:r w:rsidRPr="00423EB4">
        <w:rPr>
          <w:lang w:val="de-DE"/>
        </w:rPr>
        <w:t>AONYM AYMOHXBYCNMMSMNYG</w:t>
      </w:r>
      <w:r>
        <w:rPr>
          <w:lang w:val="de-DE"/>
        </w:rPr>
        <w:t xml:space="preserve"> = gutes Gesundheitssystem</w:t>
      </w:r>
    </w:p>
    <w:p w14:paraId="41ABFB64" w14:textId="77777777" w:rsidR="00423EB4" w:rsidRDefault="00423EB4" w:rsidP="00423EB4">
      <w:pPr>
        <w:rPr>
          <w:b/>
          <w:sz w:val="28"/>
          <w:lang w:val="de-DE"/>
        </w:rPr>
      </w:pPr>
    </w:p>
    <w:p w14:paraId="335227D0" w14:textId="77777777" w:rsidR="00423EB4" w:rsidRDefault="00423EB4" w:rsidP="00423EB4">
      <w:pPr>
        <w:spacing w:line="360" w:lineRule="auto"/>
        <w:jc w:val="both"/>
        <w:rPr>
          <w:sz w:val="24"/>
          <w:lang w:val="es-ES"/>
        </w:rPr>
      </w:pPr>
    </w:p>
    <w:p w14:paraId="20435294" w14:textId="1072FB94" w:rsidR="00D843FD" w:rsidRPr="00423EB4" w:rsidRDefault="00D843FD" w:rsidP="00D843FD">
      <w:pPr>
        <w:pStyle w:val="berschrift2"/>
        <w:rPr>
          <w:rFonts w:asciiTheme="majorHAnsi" w:hAnsiTheme="majorHAnsi" w:cstheme="majorHAnsi"/>
          <w:sz w:val="20"/>
          <w:szCs w:val="20"/>
          <w:lang w:val="es-ES"/>
        </w:rPr>
      </w:pPr>
    </w:p>
    <w:p w14:paraId="38619951" w14:textId="77777777" w:rsidR="00423EB4" w:rsidRDefault="00423EB4">
      <w:pPr>
        <w:spacing w:line="240" w:lineRule="auto"/>
        <w:rPr>
          <w:rFonts w:ascii="Arial" w:eastAsiaTheme="majorEastAsia" w:hAnsi="Arial" w:cstheme="majorBidi"/>
          <w:b/>
          <w:color w:val="8D82B1" w:themeColor="accent1"/>
          <w:sz w:val="28"/>
          <w:szCs w:val="26"/>
        </w:rPr>
      </w:pPr>
      <w:bookmarkStart w:id="15" w:name="_Hlk117532401"/>
      <w:r>
        <w:br w:type="page"/>
      </w:r>
    </w:p>
    <w:p w14:paraId="37B6686E" w14:textId="262A1B2F" w:rsidR="004B7BF6" w:rsidRDefault="004B7BF6" w:rsidP="00DA10FD">
      <w:pPr>
        <w:pStyle w:val="berschrift2"/>
        <w:rPr>
          <w:rFonts w:eastAsia="Fira Sans"/>
        </w:rPr>
      </w:pPr>
      <w:r>
        <w:lastRenderedPageBreak/>
        <w:t>M3</w:t>
      </w:r>
      <w:r w:rsidR="00793607">
        <w:t xml:space="preserve">: </w:t>
      </w:r>
      <w:r w:rsidRPr="20D2F3B8">
        <w:rPr>
          <w:rFonts w:eastAsia="Fira Sans"/>
        </w:rPr>
        <w:t>Materialien für den Escape Room</w:t>
      </w:r>
    </w:p>
    <w:p w14:paraId="04FE209C" w14:textId="11B793EF" w:rsidR="004B7BF6" w:rsidRDefault="004B7BF6" w:rsidP="004B7BF6">
      <w:pPr>
        <w:pStyle w:val="LO-normal"/>
        <w:jc w:val="both"/>
        <w:rPr>
          <w:lang w:val="de-AT"/>
        </w:rPr>
      </w:pPr>
      <w:r w:rsidRPr="004B7BF6">
        <w:rPr>
          <w:lang w:val="de-AT"/>
        </w:rPr>
        <w:t xml:space="preserve">Die </w:t>
      </w:r>
      <w:r w:rsidRPr="00F0597A">
        <w:rPr>
          <w:lang w:val="de-AT"/>
        </w:rPr>
        <w:t xml:space="preserve">benötigten Materialien werden alle ausgedruckt und teilweise ausgeschnitten (siehe Scheren-Symbol). Für </w:t>
      </w:r>
      <w:r w:rsidR="00901100" w:rsidRPr="00F0597A">
        <w:rPr>
          <w:lang w:val="de-AT"/>
        </w:rPr>
        <w:t>je</w:t>
      </w:r>
      <w:r w:rsidR="00901100">
        <w:rPr>
          <w:lang w:val="de-AT"/>
        </w:rPr>
        <w:t>des Team (4-5</w:t>
      </w:r>
      <w:r w:rsidR="00901100" w:rsidRPr="004B7BF6">
        <w:rPr>
          <w:lang w:val="de-AT"/>
        </w:rPr>
        <w:t xml:space="preserve"> Teilnehmende</w:t>
      </w:r>
      <w:r w:rsidR="00901100">
        <w:rPr>
          <w:lang w:val="de-AT"/>
        </w:rPr>
        <w:t xml:space="preserve">) werden folgende </w:t>
      </w:r>
      <w:r w:rsidR="00901100" w:rsidRPr="00C837D5">
        <w:rPr>
          <w:lang w:val="de-AT"/>
        </w:rPr>
        <w:t xml:space="preserve">Sets </w:t>
      </w:r>
      <w:r w:rsidR="003B274F" w:rsidRPr="00C837D5">
        <w:rPr>
          <w:lang w:val="de-AT"/>
        </w:rPr>
        <w:t xml:space="preserve">je </w:t>
      </w:r>
      <w:r w:rsidR="003B274F" w:rsidRPr="00C837D5">
        <w:rPr>
          <w:b/>
          <w:lang w:val="de-AT"/>
        </w:rPr>
        <w:t>1x pro Team</w:t>
      </w:r>
      <w:r w:rsidR="003B274F" w:rsidRPr="00C837D5">
        <w:rPr>
          <w:lang w:val="de-AT"/>
        </w:rPr>
        <w:t xml:space="preserve"> </w:t>
      </w:r>
      <w:r w:rsidR="00901100" w:rsidRPr="00C837D5">
        <w:rPr>
          <w:lang w:val="de-AT"/>
        </w:rPr>
        <w:t>benötigt</w:t>
      </w:r>
      <w:r w:rsidRPr="004B7BF6">
        <w:rPr>
          <w:lang w:val="de-AT"/>
        </w:rPr>
        <w:t>.</w:t>
      </w:r>
    </w:p>
    <w:p w14:paraId="232D6484" w14:textId="45996EF3" w:rsidR="00C55DA0" w:rsidRDefault="00C55DA0" w:rsidP="00245BD6">
      <w:pPr>
        <w:pStyle w:val="Listenabsatz"/>
        <w:numPr>
          <w:ilvl w:val="0"/>
          <w:numId w:val="6"/>
        </w:numPr>
        <w:spacing w:before="120"/>
        <w:ind w:left="641" w:hanging="357"/>
        <w:jc w:val="both"/>
      </w:pPr>
      <w:r w:rsidRPr="003F63D2">
        <w:rPr>
          <w:b/>
        </w:rPr>
        <w:t xml:space="preserve">Herausforderung </w:t>
      </w:r>
      <w:r>
        <w:rPr>
          <w:b/>
        </w:rPr>
        <w:t>1 (M5)</w:t>
      </w:r>
      <w:r w:rsidRPr="00F0597A">
        <w:rPr>
          <w:b/>
        </w:rPr>
        <w:t>:</w:t>
      </w:r>
    </w:p>
    <w:p w14:paraId="1F75D427" w14:textId="1956A4D8" w:rsidR="00C55DA0" w:rsidRPr="004874E6" w:rsidRDefault="00C55DA0" w:rsidP="00C55DA0">
      <w:pPr>
        <w:pStyle w:val="Listenabsatz"/>
        <w:numPr>
          <w:ilvl w:val="1"/>
          <w:numId w:val="6"/>
        </w:numPr>
        <w:jc w:val="both"/>
        <w:rPr>
          <w:rStyle w:val="Erwhnung"/>
          <w:color w:val="auto"/>
          <w:shd w:val="clear" w:color="auto" w:fill="auto"/>
        </w:rPr>
      </w:pPr>
      <w:r w:rsidRPr="00C10134">
        <w:rPr>
          <w:rStyle w:val="Erwhnung"/>
          <w:color w:val="auto"/>
          <w:shd w:val="clear" w:color="auto" w:fill="auto"/>
        </w:rPr>
        <w:t xml:space="preserve">Textblatt </w:t>
      </w:r>
      <w:r>
        <w:rPr>
          <w:rStyle w:val="Erwhnung"/>
          <w:color w:val="auto"/>
          <w:shd w:val="clear" w:color="auto" w:fill="auto"/>
        </w:rPr>
        <w:t xml:space="preserve">zu </w:t>
      </w:r>
      <w:r w:rsidRPr="004874E6">
        <w:rPr>
          <w:rStyle w:val="Erwhnung"/>
          <w:color w:val="auto"/>
          <w:shd w:val="clear" w:color="auto" w:fill="auto"/>
        </w:rPr>
        <w:t>Herausforderung 1</w:t>
      </w:r>
    </w:p>
    <w:p w14:paraId="0658987D" w14:textId="77777777" w:rsidR="00C55DA0" w:rsidRPr="004874E6" w:rsidRDefault="00C55DA0" w:rsidP="00C55DA0">
      <w:pPr>
        <w:pStyle w:val="Listenabsatz"/>
        <w:numPr>
          <w:ilvl w:val="1"/>
          <w:numId w:val="6"/>
        </w:numPr>
        <w:jc w:val="both"/>
        <w:rPr>
          <w:rStyle w:val="Erwhnung"/>
          <w:color w:val="auto"/>
          <w:shd w:val="clear" w:color="auto" w:fill="auto"/>
        </w:rPr>
      </w:pPr>
      <w:r w:rsidRPr="004874E6">
        <w:rPr>
          <w:rStyle w:val="Erwhnung"/>
          <w:color w:val="auto"/>
          <w:shd w:val="clear" w:color="auto" w:fill="auto"/>
        </w:rPr>
        <w:t>Import- und Exportkärtchen (ausgeschnitten, bestenfalls laminiert)</w:t>
      </w:r>
    </w:p>
    <w:p w14:paraId="4D95AEBE" w14:textId="1F68188D" w:rsidR="009E165C" w:rsidRPr="004874E6" w:rsidRDefault="009E165C" w:rsidP="009E165C">
      <w:pPr>
        <w:pStyle w:val="Listenabsatz"/>
        <w:numPr>
          <w:ilvl w:val="1"/>
          <w:numId w:val="6"/>
        </w:numPr>
        <w:jc w:val="both"/>
        <w:rPr>
          <w:rStyle w:val="Erwhnung"/>
          <w:color w:val="auto"/>
          <w:shd w:val="clear" w:color="auto" w:fill="auto"/>
        </w:rPr>
      </w:pPr>
      <w:r w:rsidRPr="004874E6">
        <w:rPr>
          <w:rStyle w:val="Erwhnung"/>
          <w:color w:val="auto"/>
          <w:shd w:val="clear" w:color="auto" w:fill="auto"/>
        </w:rPr>
        <w:t>Hilfsblatt</w:t>
      </w:r>
    </w:p>
    <w:p w14:paraId="4468ED2A" w14:textId="24B35FE6" w:rsidR="004B7BF6" w:rsidRPr="004874E6" w:rsidRDefault="004B7BF6" w:rsidP="008647DD">
      <w:pPr>
        <w:pStyle w:val="Listenabsatz"/>
        <w:numPr>
          <w:ilvl w:val="0"/>
          <w:numId w:val="6"/>
        </w:numPr>
        <w:jc w:val="both"/>
      </w:pPr>
      <w:r w:rsidRPr="004874E6">
        <w:rPr>
          <w:b/>
        </w:rPr>
        <w:t xml:space="preserve">Herausforderung </w:t>
      </w:r>
      <w:r w:rsidR="003D7CF7" w:rsidRPr="004874E6">
        <w:rPr>
          <w:b/>
        </w:rPr>
        <w:t>2</w:t>
      </w:r>
      <w:r w:rsidR="003B274F" w:rsidRPr="004874E6">
        <w:rPr>
          <w:b/>
        </w:rPr>
        <w:t xml:space="preserve"> (M</w:t>
      </w:r>
      <w:r w:rsidR="00C55DA0" w:rsidRPr="004874E6">
        <w:rPr>
          <w:b/>
        </w:rPr>
        <w:t>6</w:t>
      </w:r>
      <w:r w:rsidR="003B274F" w:rsidRPr="004874E6">
        <w:rPr>
          <w:b/>
        </w:rPr>
        <w:t>)</w:t>
      </w:r>
      <w:r w:rsidRPr="004874E6">
        <w:rPr>
          <w:b/>
        </w:rPr>
        <w:t>:</w:t>
      </w:r>
      <w:r w:rsidRPr="004874E6">
        <w:t xml:space="preserve"> </w:t>
      </w:r>
    </w:p>
    <w:p w14:paraId="085F388E" w14:textId="63CF3679" w:rsidR="004B7BF6" w:rsidRPr="003F63D2" w:rsidRDefault="004B7BF6" w:rsidP="008647DD">
      <w:pPr>
        <w:pStyle w:val="Listenabsatz"/>
        <w:numPr>
          <w:ilvl w:val="1"/>
          <w:numId w:val="6"/>
        </w:numPr>
        <w:jc w:val="both"/>
        <w:rPr>
          <w:rStyle w:val="Erwhnung"/>
          <w:color w:val="auto"/>
          <w:shd w:val="clear" w:color="auto" w:fill="auto"/>
        </w:rPr>
      </w:pPr>
      <w:r w:rsidRPr="003F63D2">
        <w:rPr>
          <w:rStyle w:val="Erwhnung"/>
          <w:color w:val="auto"/>
          <w:shd w:val="clear" w:color="auto" w:fill="auto"/>
        </w:rPr>
        <w:t>Textblatt</w:t>
      </w:r>
      <w:r w:rsidR="00793607" w:rsidRPr="003F63D2">
        <w:rPr>
          <w:rStyle w:val="Erwhnung"/>
          <w:color w:val="auto"/>
          <w:shd w:val="clear" w:color="auto" w:fill="auto"/>
        </w:rPr>
        <w:t xml:space="preserve"> zu Herausforderung </w:t>
      </w:r>
      <w:r w:rsidR="00C55DA0">
        <w:rPr>
          <w:rStyle w:val="Erwhnung"/>
          <w:color w:val="auto"/>
          <w:shd w:val="clear" w:color="auto" w:fill="auto"/>
        </w:rPr>
        <w:t>2</w:t>
      </w:r>
    </w:p>
    <w:p w14:paraId="4F18CB15" w14:textId="3C3E2105" w:rsidR="004B7BF6" w:rsidRPr="003F63D2" w:rsidRDefault="00F101AF" w:rsidP="008647DD">
      <w:pPr>
        <w:pStyle w:val="Listenabsatz"/>
        <w:numPr>
          <w:ilvl w:val="1"/>
          <w:numId w:val="6"/>
        </w:numPr>
        <w:jc w:val="both"/>
      </w:pPr>
      <w:r w:rsidRPr="003F63D2">
        <w:rPr>
          <w:rStyle w:val="Erwhnung"/>
          <w:color w:val="auto"/>
          <w:shd w:val="clear" w:color="auto" w:fill="auto"/>
        </w:rPr>
        <w:t>Grafik „</w:t>
      </w:r>
      <w:hyperlink r:id="rId40" w:history="1">
        <w:r w:rsidR="00821146" w:rsidRPr="0081250C">
          <w:rPr>
            <w:rStyle w:val="Hyperlink"/>
          </w:rPr>
          <w:t>Stadtplan</w:t>
        </w:r>
      </w:hyperlink>
      <w:r w:rsidRPr="003F63D2">
        <w:rPr>
          <w:rStyle w:val="Erwhnung"/>
          <w:color w:val="auto"/>
          <w:shd w:val="clear" w:color="auto" w:fill="auto"/>
        </w:rPr>
        <w:t>“</w:t>
      </w:r>
      <w:r w:rsidR="005B06D2">
        <w:rPr>
          <w:rStyle w:val="Erwhnung"/>
          <w:color w:val="auto"/>
          <w:shd w:val="clear" w:color="auto" w:fill="auto"/>
        </w:rPr>
        <w:t xml:space="preserve"> in A3</w:t>
      </w:r>
      <w:r w:rsidR="004A5DEF">
        <w:rPr>
          <w:rStyle w:val="Erwhnung"/>
          <w:color w:val="auto"/>
          <w:shd w:val="clear" w:color="auto" w:fill="auto"/>
        </w:rPr>
        <w:t xml:space="preserve"> (Größe wichtig für die Maßstabsberechnung)</w:t>
      </w:r>
    </w:p>
    <w:p w14:paraId="333DAED2" w14:textId="26F8113D" w:rsidR="00901100" w:rsidRDefault="004B7BF6" w:rsidP="008647DD">
      <w:pPr>
        <w:pStyle w:val="Listenabsatz"/>
        <w:numPr>
          <w:ilvl w:val="0"/>
          <w:numId w:val="6"/>
        </w:numPr>
        <w:jc w:val="both"/>
      </w:pPr>
      <w:r w:rsidRPr="00F0597A">
        <w:rPr>
          <w:b/>
        </w:rPr>
        <w:t>Herausforderung 3</w:t>
      </w:r>
      <w:r w:rsidR="003B274F">
        <w:rPr>
          <w:b/>
        </w:rPr>
        <w:t xml:space="preserve"> (M7)</w:t>
      </w:r>
      <w:r w:rsidR="00F101AF">
        <w:rPr>
          <w:b/>
        </w:rPr>
        <w:t>:</w:t>
      </w:r>
    </w:p>
    <w:p w14:paraId="36F397C8" w14:textId="77777777" w:rsidR="00F101AF" w:rsidRDefault="004B7BF6" w:rsidP="008647DD">
      <w:pPr>
        <w:pStyle w:val="Listenabsatz"/>
        <w:numPr>
          <w:ilvl w:val="1"/>
          <w:numId w:val="6"/>
        </w:numPr>
        <w:jc w:val="both"/>
        <w:rPr>
          <w:rStyle w:val="Erwhnung"/>
          <w:color w:val="auto"/>
          <w:shd w:val="clear" w:color="auto" w:fill="auto"/>
        </w:rPr>
      </w:pPr>
      <w:r w:rsidRPr="00C10134">
        <w:rPr>
          <w:rStyle w:val="Erwhnung"/>
          <w:color w:val="auto"/>
          <w:shd w:val="clear" w:color="auto" w:fill="auto"/>
        </w:rPr>
        <w:t xml:space="preserve">Textblatt </w:t>
      </w:r>
      <w:r w:rsidR="00793607">
        <w:rPr>
          <w:rStyle w:val="Erwhnung"/>
          <w:color w:val="auto"/>
          <w:shd w:val="clear" w:color="auto" w:fill="auto"/>
        </w:rPr>
        <w:t>zu Herausforderung 3</w:t>
      </w:r>
    </w:p>
    <w:p w14:paraId="08CC6252" w14:textId="132A6FBE" w:rsidR="003F63D2" w:rsidRDefault="003F63D2" w:rsidP="003F63D2">
      <w:pPr>
        <w:pStyle w:val="Listenabsatz"/>
        <w:numPr>
          <w:ilvl w:val="1"/>
          <w:numId w:val="6"/>
        </w:numPr>
        <w:jc w:val="both"/>
        <w:rPr>
          <w:rStyle w:val="Erwhnung"/>
          <w:color w:val="auto"/>
          <w:shd w:val="clear" w:color="auto" w:fill="auto"/>
        </w:rPr>
      </w:pPr>
      <w:r w:rsidRPr="00D21635">
        <w:rPr>
          <w:rStyle w:val="Erwhnung"/>
          <w:color w:val="auto"/>
          <w:shd w:val="clear" w:color="auto" w:fill="auto"/>
        </w:rPr>
        <w:t xml:space="preserve">2 Puzzle-Sets (doppelseitig </w:t>
      </w:r>
      <w:r w:rsidRPr="00F512E0">
        <w:rPr>
          <w:rStyle w:val="Erwhnung"/>
          <w:color w:val="auto"/>
          <w:shd w:val="clear" w:color="auto" w:fill="auto"/>
        </w:rPr>
        <w:t>ausgedruckt und ausgeschnitten</w:t>
      </w:r>
      <w:r w:rsidR="00C7299E" w:rsidRPr="00F512E0">
        <w:rPr>
          <w:rStyle w:val="Erwhnung"/>
          <w:color w:val="auto"/>
          <w:shd w:val="clear" w:color="auto" w:fill="auto"/>
        </w:rPr>
        <w:t>, bestenfalls laminiert</w:t>
      </w:r>
      <w:r w:rsidRPr="00F512E0">
        <w:rPr>
          <w:rStyle w:val="Erwhnung"/>
          <w:color w:val="auto"/>
          <w:shd w:val="clear" w:color="auto" w:fill="auto"/>
        </w:rPr>
        <w:t>)</w:t>
      </w:r>
      <w:r w:rsidR="006276D7" w:rsidRPr="00F512E0">
        <w:rPr>
          <w:rStyle w:val="Erwhnung"/>
          <w:color w:val="auto"/>
          <w:shd w:val="clear" w:color="auto" w:fill="auto"/>
        </w:rPr>
        <w:t xml:space="preserve">; </w:t>
      </w:r>
      <w:r w:rsidR="00F512E0" w:rsidRPr="00F512E0">
        <w:rPr>
          <w:rStyle w:val="Erwhnung"/>
          <w:color w:val="auto"/>
          <w:shd w:val="clear" w:color="auto" w:fill="auto"/>
        </w:rPr>
        <w:t>Puzzlet</w:t>
      </w:r>
      <w:r w:rsidR="005C1E63" w:rsidRPr="00F512E0">
        <w:rPr>
          <w:rStyle w:val="Erwhnung"/>
          <w:color w:val="auto"/>
          <w:shd w:val="clear" w:color="auto" w:fill="auto"/>
        </w:rPr>
        <w:t>eile mit den Textfeldern nach oben</w:t>
      </w:r>
      <w:r w:rsidR="00290B1A">
        <w:rPr>
          <w:rStyle w:val="Erwhnung"/>
          <w:color w:val="auto"/>
          <w:shd w:val="clear" w:color="auto" w:fill="auto"/>
        </w:rPr>
        <w:t xml:space="preserve"> und durchgemischt </w:t>
      </w:r>
      <w:r w:rsidR="006276D7" w:rsidRPr="00F512E0">
        <w:rPr>
          <w:rStyle w:val="Erwhnung"/>
          <w:color w:val="auto"/>
          <w:shd w:val="clear" w:color="auto" w:fill="auto"/>
        </w:rPr>
        <w:t>austeilen</w:t>
      </w:r>
    </w:p>
    <w:p w14:paraId="1D80C6D6" w14:textId="15BA0A55" w:rsidR="00901100" w:rsidRPr="00C219AC" w:rsidRDefault="004B7BF6" w:rsidP="008647DD">
      <w:pPr>
        <w:pStyle w:val="Listenabsatz"/>
        <w:numPr>
          <w:ilvl w:val="0"/>
          <w:numId w:val="6"/>
        </w:numPr>
        <w:jc w:val="both"/>
      </w:pPr>
      <w:r w:rsidRPr="00C219AC">
        <w:rPr>
          <w:b/>
        </w:rPr>
        <w:t xml:space="preserve">Herausforderung </w:t>
      </w:r>
      <w:r w:rsidR="003B274F" w:rsidRPr="00C219AC">
        <w:rPr>
          <w:b/>
        </w:rPr>
        <w:t>4 (M8)</w:t>
      </w:r>
      <w:r w:rsidR="00F101AF" w:rsidRPr="00C219AC">
        <w:rPr>
          <w:b/>
        </w:rPr>
        <w:t>:</w:t>
      </w:r>
    </w:p>
    <w:p w14:paraId="7496DDB7" w14:textId="653226BD" w:rsidR="00901100" w:rsidRDefault="004B7BF6" w:rsidP="008647DD">
      <w:pPr>
        <w:pStyle w:val="Listenabsatz"/>
        <w:numPr>
          <w:ilvl w:val="1"/>
          <w:numId w:val="6"/>
        </w:numPr>
        <w:jc w:val="both"/>
        <w:rPr>
          <w:rStyle w:val="Erwhnung"/>
          <w:color w:val="auto"/>
          <w:shd w:val="clear" w:color="auto" w:fill="auto"/>
        </w:rPr>
      </w:pPr>
      <w:r w:rsidRPr="00C219AC">
        <w:rPr>
          <w:rStyle w:val="Erwhnung"/>
          <w:color w:val="auto"/>
          <w:shd w:val="clear" w:color="auto" w:fill="auto"/>
        </w:rPr>
        <w:t xml:space="preserve">Textblatt </w:t>
      </w:r>
      <w:r w:rsidR="00793607" w:rsidRPr="00C219AC">
        <w:rPr>
          <w:rStyle w:val="Erwhnung"/>
          <w:color w:val="auto"/>
          <w:shd w:val="clear" w:color="auto" w:fill="auto"/>
        </w:rPr>
        <w:t>zu Herausforderung 4</w:t>
      </w:r>
    </w:p>
    <w:p w14:paraId="6CBCB322" w14:textId="70B4A6AD" w:rsidR="003F63D2" w:rsidRDefault="003F63D2" w:rsidP="003F63D2">
      <w:pPr>
        <w:pStyle w:val="Listenabsatz"/>
        <w:numPr>
          <w:ilvl w:val="1"/>
          <w:numId w:val="6"/>
        </w:numPr>
        <w:jc w:val="both"/>
        <w:rPr>
          <w:rStyle w:val="Erwhnung"/>
          <w:color w:val="auto"/>
          <w:shd w:val="clear" w:color="auto" w:fill="auto"/>
        </w:rPr>
      </w:pPr>
      <w:r>
        <w:rPr>
          <w:rStyle w:val="Erwhnung"/>
          <w:color w:val="auto"/>
          <w:shd w:val="clear" w:color="auto" w:fill="auto"/>
        </w:rPr>
        <w:t>Grafik Wimmelbild</w:t>
      </w:r>
    </w:p>
    <w:p w14:paraId="51BE956E" w14:textId="363365C7" w:rsidR="00F0597A" w:rsidRPr="00C219AC" w:rsidRDefault="00F0597A" w:rsidP="008647DD">
      <w:pPr>
        <w:pStyle w:val="Listenabsatz"/>
        <w:numPr>
          <w:ilvl w:val="0"/>
          <w:numId w:val="6"/>
        </w:numPr>
        <w:jc w:val="both"/>
        <w:rPr>
          <w:rStyle w:val="Erwhnung"/>
          <w:b/>
          <w:color w:val="auto"/>
          <w:shd w:val="clear" w:color="auto" w:fill="auto"/>
        </w:rPr>
      </w:pPr>
      <w:r w:rsidRPr="00C219AC">
        <w:rPr>
          <w:rStyle w:val="Erwhnung"/>
          <w:b/>
          <w:color w:val="auto"/>
          <w:shd w:val="clear" w:color="auto" w:fill="auto"/>
        </w:rPr>
        <w:t>Bonusrätsel</w:t>
      </w:r>
      <w:r w:rsidR="003B274F" w:rsidRPr="00C219AC">
        <w:rPr>
          <w:rStyle w:val="Erwhnung"/>
          <w:b/>
          <w:color w:val="auto"/>
          <w:shd w:val="clear" w:color="auto" w:fill="auto"/>
        </w:rPr>
        <w:t xml:space="preserve"> (M9):</w:t>
      </w:r>
    </w:p>
    <w:p w14:paraId="74766357" w14:textId="4F76E358" w:rsidR="00F0597A" w:rsidRDefault="00793607" w:rsidP="008647DD">
      <w:pPr>
        <w:pStyle w:val="Listenabsatz"/>
        <w:numPr>
          <w:ilvl w:val="1"/>
          <w:numId w:val="6"/>
        </w:numPr>
        <w:jc w:val="both"/>
        <w:rPr>
          <w:rStyle w:val="Erwhnung"/>
          <w:color w:val="auto"/>
          <w:shd w:val="clear" w:color="auto" w:fill="auto"/>
        </w:rPr>
      </w:pPr>
      <w:r w:rsidRPr="00C219AC">
        <w:rPr>
          <w:rStyle w:val="Erwhnung"/>
          <w:color w:val="auto"/>
          <w:shd w:val="clear" w:color="auto" w:fill="auto"/>
        </w:rPr>
        <w:t>Textblatt „Abschluss &amp; Bonusrätsel</w:t>
      </w:r>
      <w:r w:rsidR="003B274F">
        <w:rPr>
          <w:rStyle w:val="Erwhnung"/>
          <w:color w:val="auto"/>
          <w:shd w:val="clear" w:color="auto" w:fill="auto"/>
        </w:rPr>
        <w:t>“</w:t>
      </w:r>
    </w:p>
    <w:p w14:paraId="5E21E9B6" w14:textId="3A2465FC" w:rsidR="003B274F" w:rsidRDefault="003B274F" w:rsidP="008647DD">
      <w:pPr>
        <w:pStyle w:val="Listenabsatz"/>
        <w:numPr>
          <w:ilvl w:val="1"/>
          <w:numId w:val="6"/>
        </w:numPr>
        <w:jc w:val="both"/>
        <w:rPr>
          <w:rStyle w:val="Erwhnung"/>
          <w:color w:val="auto"/>
          <w:shd w:val="clear" w:color="auto" w:fill="auto"/>
        </w:rPr>
      </w:pPr>
      <w:r>
        <w:rPr>
          <w:rStyle w:val="Erwhnung"/>
          <w:color w:val="auto"/>
          <w:shd w:val="clear" w:color="auto" w:fill="auto"/>
        </w:rPr>
        <w:t xml:space="preserve">Grafik </w:t>
      </w:r>
      <w:r w:rsidR="003F63D2">
        <w:rPr>
          <w:rStyle w:val="Erwhnung"/>
          <w:color w:val="auto"/>
          <w:shd w:val="clear" w:color="auto" w:fill="auto"/>
        </w:rPr>
        <w:t>„lebenswerteste Stadt</w:t>
      </w:r>
      <w:r w:rsidR="00F101AF">
        <w:rPr>
          <w:rStyle w:val="Erwhnung"/>
          <w:color w:val="auto"/>
          <w:shd w:val="clear" w:color="auto" w:fill="auto"/>
        </w:rPr>
        <w:t>“</w:t>
      </w:r>
    </w:p>
    <w:p w14:paraId="53749C3F" w14:textId="77777777" w:rsidR="00C219AC" w:rsidRDefault="00C219AC" w:rsidP="004B7BF6">
      <w:pPr>
        <w:jc w:val="both"/>
        <w:rPr>
          <w:rFonts w:asciiTheme="majorHAnsi" w:eastAsia="Fira Sans" w:hAnsiTheme="majorHAnsi" w:cstheme="majorHAnsi"/>
          <w:szCs w:val="20"/>
        </w:rPr>
      </w:pPr>
    </w:p>
    <w:p w14:paraId="18F4454B" w14:textId="26CEBB03" w:rsidR="00901100" w:rsidRDefault="00901100" w:rsidP="66EE32A6">
      <w:pPr>
        <w:jc w:val="both"/>
        <w:rPr>
          <w:rFonts w:asciiTheme="majorHAnsi" w:eastAsia="Fira Sans" w:hAnsiTheme="majorHAnsi" w:cstheme="majorBidi"/>
        </w:rPr>
      </w:pPr>
      <w:r w:rsidRPr="66EE32A6">
        <w:rPr>
          <w:rFonts w:asciiTheme="majorHAnsi" w:eastAsia="Fira Sans" w:hAnsiTheme="majorHAnsi" w:cstheme="majorBidi"/>
        </w:rPr>
        <w:t xml:space="preserve">Alle ausgedruckten Materialien werden in einem Raum / vordefinierten Bereich ausgelegt. Die </w:t>
      </w:r>
      <w:r w:rsidR="00A913C1">
        <w:rPr>
          <w:rFonts w:asciiTheme="majorHAnsi" w:eastAsia="Fira Sans" w:hAnsiTheme="majorHAnsi" w:cstheme="majorBidi"/>
        </w:rPr>
        <w:t>SuS</w:t>
      </w:r>
      <w:r w:rsidRPr="66EE32A6">
        <w:rPr>
          <w:rFonts w:asciiTheme="majorHAnsi" w:eastAsia="Fira Sans" w:hAnsiTheme="majorHAnsi" w:cstheme="majorBidi"/>
        </w:rPr>
        <w:t xml:space="preserve"> </w:t>
      </w:r>
      <w:r w:rsidR="008D1262">
        <w:rPr>
          <w:rFonts w:asciiTheme="majorHAnsi" w:eastAsia="Fira Sans" w:hAnsiTheme="majorHAnsi" w:cstheme="majorBidi"/>
        </w:rPr>
        <w:t xml:space="preserve">bekommen </w:t>
      </w:r>
      <w:r w:rsidRPr="66EE32A6">
        <w:rPr>
          <w:rFonts w:asciiTheme="majorHAnsi" w:eastAsia="Fira Sans" w:hAnsiTheme="majorHAnsi" w:cstheme="majorBidi"/>
        </w:rPr>
        <w:t xml:space="preserve">zu Beginn die Aufgabe, aus den Materialien schlau zu werden, sie zu sortieren und herauszufinden, aus welchen Teilen die einzelnen Rätsel bestehen. </w:t>
      </w:r>
    </w:p>
    <w:p w14:paraId="6509B03A" w14:textId="77777777" w:rsidR="00C219AC" w:rsidRDefault="00C219AC" w:rsidP="004B7BF6">
      <w:pPr>
        <w:jc w:val="both"/>
        <w:rPr>
          <w:rFonts w:asciiTheme="majorHAnsi" w:eastAsia="Fira Sans" w:hAnsiTheme="majorHAnsi" w:cstheme="majorHAnsi"/>
          <w:szCs w:val="20"/>
        </w:rPr>
      </w:pPr>
    </w:p>
    <w:p w14:paraId="69DD492C" w14:textId="77777777" w:rsidR="00FF22ED" w:rsidRDefault="00FF22ED" w:rsidP="00DA10FD">
      <w:pPr>
        <w:pStyle w:val="berschrift3"/>
      </w:pPr>
      <w:r>
        <w:t>Hinweiskarten</w:t>
      </w:r>
    </w:p>
    <w:p w14:paraId="2E072065" w14:textId="35E8F220" w:rsidR="00556F7F" w:rsidRPr="00901100" w:rsidRDefault="00FF22ED" w:rsidP="00FF22ED">
      <w:pPr>
        <w:jc w:val="both"/>
        <w:rPr>
          <w:rFonts w:asciiTheme="majorHAnsi" w:eastAsia="Fira Sans" w:hAnsiTheme="majorHAnsi" w:cstheme="majorHAnsi"/>
          <w:szCs w:val="20"/>
        </w:rPr>
      </w:pPr>
      <w:r w:rsidRPr="00901100">
        <w:rPr>
          <w:rFonts w:asciiTheme="majorHAnsi" w:eastAsia="Fira Sans" w:hAnsiTheme="majorHAnsi" w:cstheme="majorHAnsi"/>
          <w:szCs w:val="20"/>
        </w:rPr>
        <w:t xml:space="preserve">Je Team stehen </w:t>
      </w:r>
      <w:r w:rsidR="000C393B">
        <w:rPr>
          <w:rFonts w:asciiTheme="majorHAnsi" w:eastAsia="Fira Sans" w:hAnsiTheme="majorHAnsi" w:cstheme="majorHAnsi"/>
          <w:szCs w:val="20"/>
        </w:rPr>
        <w:t>4</w:t>
      </w:r>
      <w:r w:rsidRPr="00901100">
        <w:rPr>
          <w:rFonts w:asciiTheme="majorHAnsi" w:eastAsia="Fira Sans" w:hAnsiTheme="majorHAnsi" w:cstheme="majorHAnsi"/>
          <w:szCs w:val="20"/>
        </w:rPr>
        <w:t xml:space="preserve"> Hinweiskarten zur Verfügung, die beliebig eingelöst werden können. Diese Hinweise, die von </w:t>
      </w:r>
      <w:r w:rsidR="00C219AC">
        <w:rPr>
          <w:rFonts w:asciiTheme="majorHAnsi" w:eastAsia="Fira Sans" w:hAnsiTheme="majorHAnsi" w:cstheme="majorHAnsi"/>
          <w:szCs w:val="20"/>
        </w:rPr>
        <w:t>L</w:t>
      </w:r>
      <w:r w:rsidRPr="00901100">
        <w:rPr>
          <w:rFonts w:asciiTheme="majorHAnsi" w:eastAsia="Fira Sans" w:hAnsiTheme="majorHAnsi" w:cstheme="majorHAnsi"/>
          <w:szCs w:val="20"/>
        </w:rPr>
        <w:t xml:space="preserve"> gegeben werden, richten sich danach, wie weit das Team bei der jeweiligen Herausforderung </w:t>
      </w:r>
      <w:r w:rsidRPr="00C219AC">
        <w:rPr>
          <w:rFonts w:asciiTheme="majorHAnsi" w:eastAsia="Fira Sans" w:hAnsiTheme="majorHAnsi" w:cstheme="majorHAnsi"/>
          <w:szCs w:val="20"/>
        </w:rPr>
        <w:t>ist.</w:t>
      </w:r>
      <w:r w:rsidR="00C7645B" w:rsidRPr="00C219AC">
        <w:rPr>
          <w:rFonts w:asciiTheme="majorHAnsi" w:eastAsia="Fira Sans" w:hAnsiTheme="majorHAnsi" w:cstheme="majorHAnsi"/>
          <w:szCs w:val="20"/>
        </w:rPr>
        <w:t xml:space="preserve"> Beispiele dazu finden sich im Kapitel „Lösungen“.</w:t>
      </w:r>
      <w:r w:rsidR="00C837D5" w:rsidRPr="00C219AC">
        <w:rPr>
          <w:rFonts w:asciiTheme="majorHAnsi" w:eastAsia="Fira Sans" w:hAnsiTheme="majorHAnsi" w:cstheme="majorHAnsi"/>
          <w:szCs w:val="20"/>
        </w:rPr>
        <w:t xml:space="preserve"> </w:t>
      </w:r>
      <w:hyperlink r:id="rId41" w:history="1">
        <w:r w:rsidR="00556F7F" w:rsidRPr="0038061A">
          <w:rPr>
            <w:rStyle w:val="Hyperlink"/>
            <w:rFonts w:asciiTheme="majorHAnsi" w:eastAsia="Fira Sans" w:hAnsiTheme="majorHAnsi" w:cstheme="majorHAnsi"/>
            <w:szCs w:val="20"/>
          </w:rPr>
          <w:t>Vorlage Hinweiskarten zu</w:t>
        </w:r>
        <w:r w:rsidR="00556F7F" w:rsidRPr="0038061A">
          <w:rPr>
            <w:rStyle w:val="Hyperlink"/>
            <w:rFonts w:asciiTheme="majorHAnsi" w:eastAsia="Fira Sans" w:hAnsiTheme="majorHAnsi" w:cstheme="majorHAnsi"/>
            <w:szCs w:val="20"/>
          </w:rPr>
          <w:t>m</w:t>
        </w:r>
        <w:r w:rsidR="00556F7F" w:rsidRPr="0038061A">
          <w:rPr>
            <w:rStyle w:val="Hyperlink"/>
            <w:rFonts w:asciiTheme="majorHAnsi" w:eastAsia="Fira Sans" w:hAnsiTheme="majorHAnsi" w:cstheme="majorHAnsi"/>
            <w:szCs w:val="20"/>
          </w:rPr>
          <w:t xml:space="preserve"> Download</w:t>
        </w:r>
      </w:hyperlink>
    </w:p>
    <w:p w14:paraId="6FC9C473" w14:textId="77777777" w:rsidR="00C219AC" w:rsidRPr="00C219AC" w:rsidRDefault="00C219AC" w:rsidP="00C219AC"/>
    <w:p w14:paraId="4BBA32C9" w14:textId="77E4DAF6" w:rsidR="00342537" w:rsidRDefault="00342537" w:rsidP="00DA10FD">
      <w:pPr>
        <w:pStyle w:val="berschrift3"/>
      </w:pPr>
      <w:r>
        <w:t xml:space="preserve">Spielregel für </w:t>
      </w:r>
      <w:proofErr w:type="spellStart"/>
      <w:proofErr w:type="gramStart"/>
      <w:r>
        <w:t>Schüler:innen</w:t>
      </w:r>
      <w:proofErr w:type="spellEnd"/>
      <w:proofErr w:type="gramEnd"/>
    </w:p>
    <w:p w14:paraId="22F22B7E" w14:textId="16D22C98" w:rsidR="00342537" w:rsidRPr="00B16B28" w:rsidRDefault="00B16B28" w:rsidP="00342537">
      <w:pPr>
        <w:rPr>
          <w:rStyle w:val="Hyperlink"/>
        </w:rPr>
      </w:pPr>
      <w:r>
        <w:fldChar w:fldCharType="begin"/>
      </w:r>
      <w:r>
        <w:instrText>HYPERLINK "https://wirtschaft-erleben.at/wp-content/uploads/2022/11/Escape-Room-Spielregeln-fuer-Schueler_innen.docx"</w:instrText>
      </w:r>
      <w:r>
        <w:fldChar w:fldCharType="separate"/>
      </w:r>
      <w:r w:rsidR="00342537" w:rsidRPr="00B16B28">
        <w:rPr>
          <w:rStyle w:val="Hyperlink"/>
        </w:rPr>
        <w:t xml:space="preserve">Vorlage Spielregeln für </w:t>
      </w:r>
      <w:proofErr w:type="spellStart"/>
      <w:proofErr w:type="gramStart"/>
      <w:r w:rsidR="00342537" w:rsidRPr="00B16B28">
        <w:rPr>
          <w:rStyle w:val="Hyperlink"/>
        </w:rPr>
        <w:t>Schüler:innen</w:t>
      </w:r>
      <w:proofErr w:type="spellEnd"/>
      <w:proofErr w:type="gramEnd"/>
    </w:p>
    <w:p w14:paraId="773A76CF" w14:textId="08236E06" w:rsidR="00342537" w:rsidRDefault="00B16B28" w:rsidP="00342537">
      <w:r>
        <w:fldChar w:fldCharType="end"/>
      </w:r>
    </w:p>
    <w:p w14:paraId="53CB9DB4" w14:textId="0B03D555" w:rsidR="004B7BF6" w:rsidRPr="00DB1F80" w:rsidRDefault="004B7BF6" w:rsidP="00DA10FD">
      <w:pPr>
        <w:pStyle w:val="berschrift3"/>
        <w:rPr>
          <w:rFonts w:eastAsia="Fira Sans"/>
        </w:rPr>
      </w:pPr>
      <w:r w:rsidRPr="00DB1F80">
        <w:rPr>
          <w:rFonts w:eastAsia="Fira Sans"/>
        </w:rPr>
        <w:t>Opti</w:t>
      </w:r>
      <w:r>
        <w:rPr>
          <w:rFonts w:eastAsia="Fira Sans"/>
        </w:rPr>
        <w:t>o</w:t>
      </w:r>
      <w:r w:rsidRPr="00DB1F80">
        <w:rPr>
          <w:rFonts w:eastAsia="Fira Sans"/>
        </w:rPr>
        <w:t xml:space="preserve">nale Materialien </w:t>
      </w:r>
    </w:p>
    <w:p w14:paraId="456DDBB5" w14:textId="5D6901E2" w:rsidR="004B7BF6" w:rsidRPr="00651638" w:rsidRDefault="004B7BF6" w:rsidP="008647DD">
      <w:pPr>
        <w:pStyle w:val="Listenabsatz"/>
        <w:numPr>
          <w:ilvl w:val="0"/>
          <w:numId w:val="5"/>
        </w:numPr>
        <w:contextualSpacing w:val="0"/>
        <w:jc w:val="both"/>
        <w:rPr>
          <w:szCs w:val="20"/>
        </w:rPr>
      </w:pPr>
      <w:r w:rsidRPr="00651638">
        <w:rPr>
          <w:rFonts w:asciiTheme="majorHAnsi" w:eastAsia="Fira Sans" w:hAnsiTheme="majorHAnsi" w:cstheme="majorHAnsi"/>
          <w:b/>
          <w:szCs w:val="20"/>
        </w:rPr>
        <w:t>Ticketbogen</w:t>
      </w:r>
      <w:r>
        <w:rPr>
          <w:rFonts w:asciiTheme="majorHAnsi" w:eastAsia="Fira Sans" w:hAnsiTheme="majorHAnsi" w:cstheme="majorHAnsi"/>
          <w:b/>
          <w:szCs w:val="20"/>
        </w:rPr>
        <w:t xml:space="preserve"> (M</w:t>
      </w:r>
      <w:r w:rsidR="00237BA2">
        <w:rPr>
          <w:rFonts w:asciiTheme="majorHAnsi" w:eastAsia="Fira Sans" w:hAnsiTheme="majorHAnsi" w:cstheme="majorHAnsi"/>
          <w:b/>
          <w:szCs w:val="20"/>
        </w:rPr>
        <w:t>10</w:t>
      </w:r>
      <w:r>
        <w:rPr>
          <w:rFonts w:asciiTheme="majorHAnsi" w:eastAsia="Fira Sans" w:hAnsiTheme="majorHAnsi" w:cstheme="majorHAnsi"/>
          <w:b/>
          <w:szCs w:val="20"/>
        </w:rPr>
        <w:t>)</w:t>
      </w:r>
      <w:r w:rsidRPr="00651638">
        <w:rPr>
          <w:rFonts w:asciiTheme="majorHAnsi" w:eastAsia="Fira Sans" w:hAnsiTheme="majorHAnsi" w:cstheme="majorHAnsi"/>
          <w:szCs w:val="20"/>
        </w:rPr>
        <w:t>: Mit</w:t>
      </w:r>
      <w:r w:rsidR="00E341E4">
        <w:rPr>
          <w:rFonts w:asciiTheme="majorHAnsi" w:eastAsia="Fira Sans" w:hAnsiTheme="majorHAnsi" w:cstheme="majorHAnsi"/>
          <w:szCs w:val="20"/>
        </w:rPr>
        <w:t>h</w:t>
      </w:r>
      <w:r w:rsidRPr="00651638">
        <w:rPr>
          <w:rFonts w:asciiTheme="majorHAnsi" w:eastAsia="Fira Sans" w:hAnsiTheme="majorHAnsi" w:cstheme="majorHAnsi"/>
          <w:szCs w:val="20"/>
        </w:rPr>
        <w:t>ilfe des Ticketbogens besteht die Möglichkeit, mehrere Gruppen a</w:t>
      </w:r>
      <w:r w:rsidR="00A136BD">
        <w:rPr>
          <w:rFonts w:asciiTheme="majorHAnsi" w:eastAsia="Fira Sans" w:hAnsiTheme="majorHAnsi" w:cstheme="majorHAnsi"/>
          <w:szCs w:val="20"/>
        </w:rPr>
        <w:t>n derselben Box</w:t>
      </w:r>
      <w:r w:rsidRPr="00651638">
        <w:rPr>
          <w:rFonts w:asciiTheme="majorHAnsi" w:eastAsia="Fira Sans" w:hAnsiTheme="majorHAnsi" w:cstheme="majorHAnsi"/>
          <w:szCs w:val="20"/>
        </w:rPr>
        <w:t xml:space="preserve"> arbeiten zu lassen. Anstatt direkt an den Schlössern überprüfen zu können, ob ihre Lösungen stimmen, können die </w:t>
      </w:r>
      <w:proofErr w:type="spellStart"/>
      <w:proofErr w:type="gramStart"/>
      <w:r w:rsidRPr="00651638">
        <w:rPr>
          <w:rFonts w:asciiTheme="majorHAnsi" w:eastAsia="Fira Sans" w:hAnsiTheme="majorHAnsi" w:cstheme="majorHAnsi"/>
          <w:szCs w:val="20"/>
        </w:rPr>
        <w:t>Schüler:innen</w:t>
      </w:r>
      <w:proofErr w:type="spellEnd"/>
      <w:proofErr w:type="gramEnd"/>
      <w:r w:rsidRPr="00651638">
        <w:rPr>
          <w:rFonts w:asciiTheme="majorHAnsi" w:eastAsia="Fira Sans" w:hAnsiTheme="majorHAnsi" w:cstheme="majorHAnsi"/>
          <w:szCs w:val="20"/>
        </w:rPr>
        <w:t xml:space="preserve"> so ihre Lösungen vorher erarbeiten, auf dem dazugehörigen Blatt eintragen und dann zur Spielleitung gehen, um überprüfen zu lassen, ob ihre Lösungen stimmen. </w:t>
      </w:r>
      <w:r w:rsidR="00AF6844">
        <w:rPr>
          <w:rFonts w:asciiTheme="majorHAnsi" w:eastAsia="Fira Sans" w:hAnsiTheme="majorHAnsi" w:cstheme="majorHAnsi"/>
          <w:szCs w:val="20"/>
        </w:rPr>
        <w:t>Diese</w:t>
      </w:r>
      <w:r w:rsidR="00B26079">
        <w:rPr>
          <w:rFonts w:asciiTheme="majorHAnsi" w:eastAsia="Fira Sans" w:hAnsiTheme="majorHAnsi" w:cstheme="majorHAnsi"/>
          <w:szCs w:val="20"/>
        </w:rPr>
        <w:t xml:space="preserve"> </w:t>
      </w:r>
      <w:r w:rsidRPr="00651638">
        <w:rPr>
          <w:rFonts w:asciiTheme="majorHAnsi" w:eastAsia="Fira Sans" w:hAnsiTheme="majorHAnsi" w:cstheme="majorHAnsi"/>
          <w:szCs w:val="20"/>
        </w:rPr>
        <w:t xml:space="preserve">kann dann entweder das jeweilige Schloss öffnen und danach für die nächste Gruppe wieder verschließen oder sie informiert das Team lediglich mündlich, ob der im Ticketbogen notierte Code stimmt oder nicht. </w:t>
      </w:r>
      <w:r w:rsidRPr="00651638">
        <w:rPr>
          <w:szCs w:val="20"/>
        </w:rPr>
        <w:t xml:space="preserve">Pro Herausforderung dürfen </w:t>
      </w:r>
      <w:r>
        <w:rPr>
          <w:szCs w:val="20"/>
        </w:rPr>
        <w:t>de</w:t>
      </w:r>
      <w:r w:rsidR="001F576A">
        <w:rPr>
          <w:szCs w:val="20"/>
        </w:rPr>
        <w:t>r</w:t>
      </w:r>
      <w:r w:rsidR="009C34B8">
        <w:rPr>
          <w:szCs w:val="20"/>
        </w:rPr>
        <w:t xml:space="preserve"> Spielleitung</w:t>
      </w:r>
      <w:r w:rsidRPr="00651638">
        <w:rPr>
          <w:szCs w:val="20"/>
        </w:rPr>
        <w:t xml:space="preserve"> drei Lösungen vorgebracht werden. Diese Begrenzung dient dazu, dass </w:t>
      </w:r>
      <w:r>
        <w:rPr>
          <w:szCs w:val="20"/>
        </w:rPr>
        <w:t xml:space="preserve">die </w:t>
      </w:r>
      <w:proofErr w:type="spellStart"/>
      <w:proofErr w:type="gramStart"/>
      <w:r>
        <w:rPr>
          <w:szCs w:val="20"/>
        </w:rPr>
        <w:t>Schüler:innen</w:t>
      </w:r>
      <w:proofErr w:type="spellEnd"/>
      <w:proofErr w:type="gramEnd"/>
      <w:r w:rsidRPr="00651638">
        <w:rPr>
          <w:szCs w:val="20"/>
        </w:rPr>
        <w:t xml:space="preserve"> nicht zum Raten verführt werden, sondern wirklich versuchen, die Herausforderungen Schritt für Schritt zu lösen.</w:t>
      </w:r>
    </w:p>
    <w:p w14:paraId="0569E55F" w14:textId="32BBBEE0" w:rsidR="004B7BF6" w:rsidRPr="00C837D5" w:rsidRDefault="00827F9B" w:rsidP="008647DD">
      <w:pPr>
        <w:pStyle w:val="Listenabsatz"/>
        <w:numPr>
          <w:ilvl w:val="0"/>
          <w:numId w:val="5"/>
        </w:numPr>
        <w:jc w:val="both"/>
        <w:rPr>
          <w:rFonts w:asciiTheme="majorHAnsi" w:eastAsia="Fira Sans" w:hAnsiTheme="majorHAnsi" w:cstheme="majorHAnsi"/>
          <w:szCs w:val="20"/>
        </w:rPr>
      </w:pPr>
      <w:r>
        <w:rPr>
          <w:rFonts w:asciiTheme="majorHAnsi" w:eastAsia="Fira Sans" w:hAnsiTheme="majorHAnsi" w:cstheme="majorHAnsi"/>
          <w:b/>
          <w:szCs w:val="20"/>
        </w:rPr>
        <w:t>Dankesbrief</w:t>
      </w:r>
      <w:r w:rsidR="00901100">
        <w:rPr>
          <w:rFonts w:asciiTheme="majorHAnsi" w:eastAsia="Fira Sans" w:hAnsiTheme="majorHAnsi" w:cstheme="majorHAnsi"/>
          <w:b/>
          <w:szCs w:val="20"/>
        </w:rPr>
        <w:t xml:space="preserve"> </w:t>
      </w:r>
      <w:r w:rsidR="004B7BF6">
        <w:rPr>
          <w:rFonts w:asciiTheme="majorHAnsi" w:eastAsia="Fira Sans" w:hAnsiTheme="majorHAnsi" w:cstheme="majorHAnsi"/>
          <w:b/>
          <w:szCs w:val="20"/>
        </w:rPr>
        <w:t>(M</w:t>
      </w:r>
      <w:r w:rsidR="00221489">
        <w:rPr>
          <w:rFonts w:asciiTheme="majorHAnsi" w:eastAsia="Fira Sans" w:hAnsiTheme="majorHAnsi" w:cstheme="majorHAnsi"/>
          <w:b/>
          <w:szCs w:val="20"/>
        </w:rPr>
        <w:t>11</w:t>
      </w:r>
      <w:r w:rsidR="004B7BF6">
        <w:rPr>
          <w:rFonts w:asciiTheme="majorHAnsi" w:eastAsia="Fira Sans" w:hAnsiTheme="majorHAnsi" w:cstheme="majorHAnsi"/>
          <w:b/>
          <w:szCs w:val="20"/>
        </w:rPr>
        <w:t>)</w:t>
      </w:r>
      <w:r w:rsidR="004B7BF6">
        <w:rPr>
          <w:rFonts w:asciiTheme="majorHAnsi" w:eastAsia="Fira Sans" w:hAnsiTheme="majorHAnsi" w:cstheme="majorHAnsi"/>
          <w:szCs w:val="20"/>
        </w:rPr>
        <w:t>: Je nach</w:t>
      </w:r>
      <w:r>
        <w:rPr>
          <w:rFonts w:asciiTheme="majorHAnsi" w:eastAsia="Fira Sans" w:hAnsiTheme="majorHAnsi" w:cstheme="majorHAnsi"/>
          <w:szCs w:val="20"/>
        </w:rPr>
        <w:t xml:space="preserve"> Thema des Escape Rooms und je nach</w:t>
      </w:r>
      <w:r w:rsidR="004B7BF6">
        <w:rPr>
          <w:rFonts w:asciiTheme="majorHAnsi" w:eastAsia="Fira Sans" w:hAnsiTheme="majorHAnsi" w:cstheme="majorHAnsi"/>
          <w:szCs w:val="20"/>
        </w:rPr>
        <w:t xml:space="preserve"> </w:t>
      </w:r>
      <w:r w:rsidR="00A136BD">
        <w:rPr>
          <w:rFonts w:asciiTheme="majorHAnsi" w:eastAsia="Fira Sans" w:hAnsiTheme="majorHAnsi" w:cstheme="majorHAnsi"/>
          <w:szCs w:val="20"/>
        </w:rPr>
        <w:t>Inhalt der Box</w:t>
      </w:r>
      <w:r w:rsidR="004B7BF6">
        <w:rPr>
          <w:rFonts w:asciiTheme="majorHAnsi" w:eastAsia="Fira Sans" w:hAnsiTheme="majorHAnsi" w:cstheme="majorHAnsi"/>
          <w:szCs w:val="20"/>
        </w:rPr>
        <w:t xml:space="preserve"> können </w:t>
      </w:r>
      <w:r>
        <w:rPr>
          <w:rFonts w:asciiTheme="majorHAnsi" w:eastAsia="Fira Sans" w:hAnsiTheme="majorHAnsi" w:cstheme="majorHAnsi"/>
          <w:szCs w:val="20"/>
        </w:rPr>
        <w:t xml:space="preserve">Dankesbriefe, </w:t>
      </w:r>
      <w:r w:rsidR="004B7BF6">
        <w:rPr>
          <w:rFonts w:asciiTheme="majorHAnsi" w:eastAsia="Fira Sans" w:hAnsiTheme="majorHAnsi" w:cstheme="majorHAnsi"/>
          <w:szCs w:val="20"/>
        </w:rPr>
        <w:t>Urkunden oder Schilder</w:t>
      </w:r>
      <w:r w:rsidR="00901100">
        <w:rPr>
          <w:rFonts w:asciiTheme="majorHAnsi" w:eastAsia="Fira Sans" w:hAnsiTheme="majorHAnsi" w:cstheme="majorHAnsi"/>
          <w:szCs w:val="20"/>
        </w:rPr>
        <w:t xml:space="preserve"> mit Aufschriften wie „Wir haben es geschafft“</w:t>
      </w:r>
      <w:r w:rsidR="004B7BF6">
        <w:rPr>
          <w:rFonts w:asciiTheme="majorHAnsi" w:eastAsia="Fira Sans" w:hAnsiTheme="majorHAnsi" w:cstheme="majorHAnsi"/>
          <w:szCs w:val="20"/>
        </w:rPr>
        <w:t xml:space="preserve"> gedruckt werden</w:t>
      </w:r>
      <w:r w:rsidR="00221489">
        <w:rPr>
          <w:rFonts w:asciiTheme="majorHAnsi" w:eastAsia="Fira Sans" w:hAnsiTheme="majorHAnsi" w:cstheme="majorHAnsi"/>
          <w:szCs w:val="20"/>
        </w:rPr>
        <w:t>.</w:t>
      </w:r>
      <w:r w:rsidR="004B7BF6">
        <w:br w:type="page"/>
      </w:r>
    </w:p>
    <w:p w14:paraId="454A5A45" w14:textId="3FFD9E05" w:rsidR="00A40B56" w:rsidRPr="00135AEE" w:rsidRDefault="00276DBF" w:rsidP="00DA10FD">
      <w:pPr>
        <w:pStyle w:val="berschrift2"/>
      </w:pPr>
      <w:r w:rsidRPr="00135AEE">
        <w:lastRenderedPageBreak/>
        <w:t>M4</w:t>
      </w:r>
      <w:r w:rsidR="00A40B56" w:rsidRPr="00135AEE">
        <w:t xml:space="preserve">: </w:t>
      </w:r>
      <w:r w:rsidR="00135AEE" w:rsidRPr="00135AEE">
        <w:t>Rahmen</w:t>
      </w:r>
      <w:r w:rsidR="00237BA2">
        <w:t>geschichte</w:t>
      </w:r>
    </w:p>
    <w:p w14:paraId="57661ABE" w14:textId="77777777" w:rsidR="00A40B56" w:rsidRPr="00DA10FD" w:rsidRDefault="00A40B56" w:rsidP="00DA10FD"/>
    <w:p w14:paraId="42C29795" w14:textId="77777777" w:rsidR="003539C1" w:rsidRPr="00135AEE" w:rsidRDefault="003539C1" w:rsidP="003539C1">
      <w:pPr>
        <w:spacing w:line="360" w:lineRule="auto"/>
        <w:rPr>
          <w:sz w:val="24"/>
        </w:rPr>
      </w:pPr>
    </w:p>
    <w:p w14:paraId="55760014" w14:textId="32E482F1" w:rsidR="007743E7" w:rsidRDefault="007743E7" w:rsidP="00135AEE">
      <w:pPr>
        <w:spacing w:line="360" w:lineRule="auto"/>
        <w:jc w:val="both"/>
        <w:rPr>
          <w:b/>
          <w:sz w:val="28"/>
        </w:rPr>
      </w:pPr>
      <w:r w:rsidRPr="00C56884">
        <w:rPr>
          <w:b/>
          <w:sz w:val="28"/>
        </w:rPr>
        <w:t>HUIII</w:t>
      </w:r>
      <w:r w:rsidR="00C70693" w:rsidRPr="00C56884">
        <w:rPr>
          <w:b/>
          <w:sz w:val="28"/>
        </w:rPr>
        <w:t>.</w:t>
      </w:r>
      <w:r w:rsidRPr="00C56884">
        <w:rPr>
          <w:b/>
          <w:sz w:val="28"/>
        </w:rPr>
        <w:t xml:space="preserve"> </w:t>
      </w:r>
      <w:r w:rsidRPr="007743E7">
        <w:rPr>
          <w:b/>
          <w:sz w:val="28"/>
        </w:rPr>
        <w:t>WAS IST DENN HIER L</w:t>
      </w:r>
      <w:r>
        <w:rPr>
          <w:b/>
          <w:sz w:val="28"/>
        </w:rPr>
        <w:t>OS?</w:t>
      </w:r>
    </w:p>
    <w:p w14:paraId="4700798F" w14:textId="2AEDF129" w:rsidR="00135AEE" w:rsidRPr="007743E7" w:rsidRDefault="00135AEE" w:rsidP="00135AEE">
      <w:pPr>
        <w:spacing w:line="360" w:lineRule="auto"/>
        <w:jc w:val="both"/>
        <w:rPr>
          <w:b/>
          <w:sz w:val="28"/>
        </w:rPr>
      </w:pPr>
    </w:p>
    <w:p w14:paraId="31EBCB6E" w14:textId="78890F2D" w:rsidR="00135AEE" w:rsidRPr="007743E7" w:rsidRDefault="007743E7" w:rsidP="00135AEE">
      <w:pPr>
        <w:spacing w:line="360" w:lineRule="auto"/>
        <w:jc w:val="both"/>
        <w:rPr>
          <w:b/>
          <w:sz w:val="28"/>
        </w:rPr>
      </w:pPr>
      <w:r w:rsidRPr="007743E7">
        <w:rPr>
          <w:b/>
          <w:sz w:val="28"/>
        </w:rPr>
        <w:t>CHAOS PUR</w:t>
      </w:r>
      <w:r w:rsidR="00C70693" w:rsidRPr="007743E7">
        <w:rPr>
          <w:b/>
          <w:sz w:val="28"/>
        </w:rPr>
        <w:t>.</w:t>
      </w:r>
    </w:p>
    <w:p w14:paraId="52ABA3E7" w14:textId="77777777" w:rsidR="00135AEE" w:rsidRPr="00F6357C" w:rsidRDefault="00135AEE" w:rsidP="00135AEE">
      <w:pPr>
        <w:spacing w:line="360" w:lineRule="auto"/>
        <w:jc w:val="both"/>
        <w:rPr>
          <w:sz w:val="24"/>
        </w:rPr>
      </w:pPr>
    </w:p>
    <w:p w14:paraId="4837B40B" w14:textId="78BECD70" w:rsidR="001310C0" w:rsidRDefault="00C301CD" w:rsidP="001310C0">
      <w:pPr>
        <w:spacing w:line="360" w:lineRule="auto"/>
        <w:jc w:val="both"/>
        <w:rPr>
          <w:sz w:val="24"/>
          <w:lang w:val="de-DE"/>
        </w:rPr>
      </w:pPr>
      <w:r>
        <w:rPr>
          <w:sz w:val="24"/>
          <w:lang w:val="de-DE"/>
        </w:rPr>
        <w:t xml:space="preserve">Heute ist der 30. Dezember. </w:t>
      </w:r>
      <w:r w:rsidR="001310C0" w:rsidRPr="00F6357C">
        <w:rPr>
          <w:sz w:val="24"/>
          <w:lang w:val="de-DE"/>
        </w:rPr>
        <w:t xml:space="preserve">Ihr betretet das Büro von </w:t>
      </w:r>
      <w:r w:rsidR="00921583" w:rsidRPr="00F6357C">
        <w:rPr>
          <w:sz w:val="24"/>
          <w:lang w:val="de-DE"/>
        </w:rPr>
        <w:t>Bundespräsidentin</w:t>
      </w:r>
      <w:r w:rsidR="001310C0" w:rsidRPr="00F6357C">
        <w:rPr>
          <w:sz w:val="24"/>
          <w:lang w:val="de-DE"/>
        </w:rPr>
        <w:t xml:space="preserve"> Sven</w:t>
      </w:r>
      <w:r w:rsidR="0031555F" w:rsidRPr="00F6357C">
        <w:rPr>
          <w:sz w:val="24"/>
          <w:lang w:val="de-DE"/>
        </w:rPr>
        <w:t xml:space="preserve">ja </w:t>
      </w:r>
      <w:r w:rsidR="001310C0" w:rsidRPr="00F6357C">
        <w:rPr>
          <w:sz w:val="24"/>
          <w:lang w:val="de-DE"/>
        </w:rPr>
        <w:t xml:space="preserve">Geldström. Alle laufen quer durcheinander, </w:t>
      </w:r>
      <w:r w:rsidR="002C4AD3">
        <w:rPr>
          <w:sz w:val="24"/>
          <w:lang w:val="de-DE"/>
        </w:rPr>
        <w:t>reißen</w:t>
      </w:r>
      <w:r w:rsidR="001310C0" w:rsidRPr="00F6357C">
        <w:rPr>
          <w:sz w:val="24"/>
          <w:lang w:val="de-DE"/>
        </w:rPr>
        <w:t xml:space="preserve"> die Hände in die Höhe oder greifen sich verzweifelt an den Kopf. Was ist da wohl passiert?</w:t>
      </w:r>
    </w:p>
    <w:p w14:paraId="242CE640" w14:textId="6989FAF7" w:rsidR="002C4AD3" w:rsidRDefault="002C4AD3" w:rsidP="001310C0">
      <w:pPr>
        <w:spacing w:line="360" w:lineRule="auto"/>
        <w:jc w:val="both"/>
        <w:rPr>
          <w:sz w:val="24"/>
          <w:lang w:val="de-DE"/>
        </w:rPr>
      </w:pPr>
    </w:p>
    <w:p w14:paraId="08F3B6BF" w14:textId="2826B63C" w:rsidR="00BE5DF0" w:rsidRDefault="002C4AD3" w:rsidP="00135AEE">
      <w:pPr>
        <w:spacing w:line="360" w:lineRule="auto"/>
        <w:jc w:val="both"/>
        <w:rPr>
          <w:sz w:val="24"/>
          <w:lang w:val="de-DE"/>
        </w:rPr>
      </w:pPr>
      <w:r>
        <w:rPr>
          <w:sz w:val="24"/>
          <w:lang w:val="de-DE"/>
        </w:rPr>
        <w:t>Frau Geldström sieht euch und läuft euch verzweifelt entgegen: In eurem Staat Münzhausen ist</w:t>
      </w:r>
      <w:r w:rsidR="007743E7">
        <w:rPr>
          <w:sz w:val="24"/>
          <w:lang w:val="de-DE"/>
        </w:rPr>
        <w:t xml:space="preserve"> alles durcheinandergeraten.</w:t>
      </w:r>
      <w:r>
        <w:rPr>
          <w:sz w:val="24"/>
          <w:lang w:val="de-DE"/>
        </w:rPr>
        <w:t xml:space="preserve"> Das </w:t>
      </w:r>
      <w:r w:rsidR="00293066">
        <w:rPr>
          <w:sz w:val="24"/>
          <w:lang w:val="de-DE"/>
        </w:rPr>
        <w:t>IT</w:t>
      </w:r>
      <w:r>
        <w:rPr>
          <w:sz w:val="24"/>
          <w:lang w:val="de-DE"/>
        </w:rPr>
        <w:t>-System ist abgestürzt und lässt sich schon seit Tagen nicht mehr neu starten.</w:t>
      </w:r>
      <w:r w:rsidR="00BE5DF0">
        <w:rPr>
          <w:sz w:val="24"/>
          <w:lang w:val="de-DE"/>
        </w:rPr>
        <w:t xml:space="preserve"> Niemand weiß so recht, wie das passieren konnte. Hat sich jemand ins System gehackt? Oder stimmt etwas mit der Stromversorgung nicht? </w:t>
      </w:r>
      <w:proofErr w:type="spellStart"/>
      <w:proofErr w:type="gramStart"/>
      <w:r w:rsidR="00BE5DF0">
        <w:rPr>
          <w:sz w:val="24"/>
          <w:lang w:val="de-DE"/>
        </w:rPr>
        <w:t>Informatiker:innen</w:t>
      </w:r>
      <w:proofErr w:type="spellEnd"/>
      <w:proofErr w:type="gramEnd"/>
      <w:r w:rsidR="00BE5DF0">
        <w:rPr>
          <w:sz w:val="24"/>
          <w:lang w:val="de-DE"/>
        </w:rPr>
        <w:t xml:space="preserve"> und </w:t>
      </w:r>
      <w:proofErr w:type="spellStart"/>
      <w:r w:rsidR="00BE5DF0">
        <w:rPr>
          <w:sz w:val="24"/>
          <w:lang w:val="de-DE"/>
        </w:rPr>
        <w:t>Elektriker:innen</w:t>
      </w:r>
      <w:proofErr w:type="spellEnd"/>
      <w:r w:rsidR="00BE5DF0">
        <w:rPr>
          <w:sz w:val="24"/>
          <w:lang w:val="de-DE"/>
        </w:rPr>
        <w:t xml:space="preserve"> haben sich schon ein Bild von der Lage gemacht, können aber so schnell keine Ursache für das Problem finden.</w:t>
      </w:r>
    </w:p>
    <w:p w14:paraId="58D2AE71" w14:textId="6D892AE8" w:rsidR="00BE5DF0" w:rsidRDefault="00BE5DF0" w:rsidP="00135AEE">
      <w:pPr>
        <w:spacing w:line="360" w:lineRule="auto"/>
        <w:jc w:val="both"/>
        <w:rPr>
          <w:sz w:val="24"/>
          <w:lang w:val="de-DE"/>
        </w:rPr>
      </w:pPr>
      <w:r w:rsidRPr="00135AEE">
        <w:rPr>
          <w:b/>
          <w:noProof/>
          <w:sz w:val="22"/>
        </w:rPr>
        <w:drawing>
          <wp:anchor distT="0" distB="0" distL="114300" distR="114300" simplePos="0" relativeHeight="251658248" behindDoc="0" locked="0" layoutInCell="1" allowOverlap="1" wp14:anchorId="3C144227" wp14:editId="67D915A6">
            <wp:simplePos x="0" y="0"/>
            <wp:positionH relativeFrom="margin">
              <wp:posOffset>4709160</wp:posOffset>
            </wp:positionH>
            <wp:positionV relativeFrom="paragraph">
              <wp:posOffset>113372</wp:posOffset>
            </wp:positionV>
            <wp:extent cx="1479550" cy="3289935"/>
            <wp:effectExtent l="0" t="0" r="6350" b="5715"/>
            <wp:wrapSquare wrapText="bothSides"/>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4567" t="6924" r="27353"/>
                    <a:stretch/>
                  </pic:blipFill>
                  <pic:spPr bwMode="auto">
                    <a:xfrm>
                      <a:off x="0" y="0"/>
                      <a:ext cx="1479550" cy="328993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504F82E" w14:textId="4E70644D" w:rsidR="00BE5DF0" w:rsidRDefault="002C4AD3" w:rsidP="37B06450">
      <w:pPr>
        <w:spacing w:line="360" w:lineRule="auto"/>
        <w:jc w:val="both"/>
        <w:rPr>
          <w:sz w:val="24"/>
          <w:lang w:val="de-DE"/>
        </w:rPr>
      </w:pPr>
      <w:r w:rsidRPr="37B06450">
        <w:rPr>
          <w:sz w:val="24"/>
          <w:lang w:val="de-DE"/>
        </w:rPr>
        <w:t xml:space="preserve">Jetzt braucht Münzhausen </w:t>
      </w:r>
      <w:r w:rsidR="00791A49" w:rsidRPr="37B06450">
        <w:rPr>
          <w:sz w:val="24"/>
          <w:lang w:val="de-DE"/>
        </w:rPr>
        <w:t xml:space="preserve">eure Hilfe, um </w:t>
      </w:r>
      <w:r w:rsidRPr="37B06450">
        <w:rPr>
          <w:sz w:val="24"/>
          <w:lang w:val="de-DE"/>
        </w:rPr>
        <w:t>das Chaos zu schlichten</w:t>
      </w:r>
      <w:r w:rsidR="00C301CD" w:rsidRPr="37B06450">
        <w:rPr>
          <w:sz w:val="24"/>
          <w:lang w:val="de-DE"/>
        </w:rPr>
        <w:t>. Morgen ist das Jahr zu Ende und bis dahin müssen noch ein paar Aufgaben abgeschlossen werden</w:t>
      </w:r>
      <w:r w:rsidR="00791A49" w:rsidRPr="37B06450">
        <w:rPr>
          <w:sz w:val="24"/>
          <w:lang w:val="de-DE"/>
        </w:rPr>
        <w:t>.</w:t>
      </w:r>
      <w:r w:rsidRPr="37B06450">
        <w:rPr>
          <w:sz w:val="24"/>
          <w:lang w:val="de-DE"/>
        </w:rPr>
        <w:t xml:space="preserve"> </w:t>
      </w:r>
      <w:r w:rsidR="00BE5DF0" w:rsidRPr="37B06450">
        <w:rPr>
          <w:sz w:val="24"/>
          <w:lang w:val="de-DE"/>
        </w:rPr>
        <w:t>Und jetzt darauf zu warten, dass das System in den nächsten Stunden wieder zu laufen beginnt, ist zu riskant.</w:t>
      </w:r>
    </w:p>
    <w:p w14:paraId="37E9DDD5" w14:textId="21F00C92" w:rsidR="00BE5DF0" w:rsidRDefault="00BE5DF0" w:rsidP="009B3665">
      <w:pPr>
        <w:spacing w:line="360" w:lineRule="auto"/>
        <w:jc w:val="both"/>
        <w:rPr>
          <w:sz w:val="24"/>
          <w:lang w:val="de-DE"/>
        </w:rPr>
      </w:pPr>
    </w:p>
    <w:p w14:paraId="4173BEAB" w14:textId="78305FC5" w:rsidR="009B3665" w:rsidRDefault="00BE5DF0" w:rsidP="009B3665">
      <w:pPr>
        <w:spacing w:line="360" w:lineRule="auto"/>
        <w:jc w:val="both"/>
        <w:rPr>
          <w:sz w:val="24"/>
          <w:lang w:val="de-DE"/>
        </w:rPr>
      </w:pPr>
      <w:r>
        <w:rPr>
          <w:sz w:val="24"/>
          <w:lang w:val="de-DE"/>
        </w:rPr>
        <w:t>Klingt nach einer Herausforderung, aber g</w:t>
      </w:r>
      <w:r w:rsidR="009B3665">
        <w:rPr>
          <w:sz w:val="24"/>
          <w:lang w:val="de-DE"/>
        </w:rPr>
        <w:t xml:space="preserve">emeinsam </w:t>
      </w:r>
      <w:r>
        <w:rPr>
          <w:sz w:val="24"/>
          <w:lang w:val="de-DE"/>
        </w:rPr>
        <w:t xml:space="preserve">schafft ihr </w:t>
      </w:r>
      <w:r w:rsidR="009B3665">
        <w:rPr>
          <w:sz w:val="24"/>
          <w:lang w:val="de-DE"/>
        </w:rPr>
        <w:t>das</w:t>
      </w:r>
      <w:r>
        <w:rPr>
          <w:sz w:val="24"/>
          <w:lang w:val="de-DE"/>
        </w:rPr>
        <w:t xml:space="preserve"> bestimmt</w:t>
      </w:r>
      <w:r w:rsidR="009B3665">
        <w:rPr>
          <w:sz w:val="24"/>
          <w:lang w:val="de-DE"/>
        </w:rPr>
        <w:t>!</w:t>
      </w:r>
    </w:p>
    <w:p w14:paraId="61DBCBD0" w14:textId="4826D82F" w:rsidR="009B3665" w:rsidRDefault="009B3665" w:rsidP="009B3665">
      <w:pPr>
        <w:spacing w:line="360" w:lineRule="auto"/>
        <w:jc w:val="both"/>
        <w:rPr>
          <w:sz w:val="24"/>
          <w:lang w:val="de-DE"/>
        </w:rPr>
      </w:pPr>
    </w:p>
    <w:p w14:paraId="674FC406" w14:textId="07F79F99" w:rsidR="005B4105" w:rsidRPr="00287856" w:rsidRDefault="009B3665" w:rsidP="00287856">
      <w:pPr>
        <w:spacing w:line="360" w:lineRule="auto"/>
        <w:jc w:val="both"/>
        <w:rPr>
          <w:b/>
          <w:sz w:val="28"/>
          <w:lang w:val="de-DE"/>
        </w:rPr>
      </w:pPr>
      <w:r>
        <w:rPr>
          <w:b/>
          <w:sz w:val="28"/>
          <w:lang w:val="de-DE"/>
        </w:rPr>
        <w:t>L</w:t>
      </w:r>
      <w:r w:rsidRPr="009B3665">
        <w:rPr>
          <w:b/>
          <w:sz w:val="28"/>
          <w:lang w:val="de-DE"/>
        </w:rPr>
        <w:t>os geht’s!</w:t>
      </w:r>
      <w:r w:rsidR="005B4105">
        <w:br w:type="page"/>
      </w:r>
    </w:p>
    <w:p w14:paraId="2289966E" w14:textId="1F00E2B4" w:rsidR="00383F3C" w:rsidRPr="001F77A9" w:rsidRDefault="00383F3C" w:rsidP="00383F3C">
      <w:pPr>
        <w:pStyle w:val="berschrift2"/>
      </w:pPr>
      <w:r w:rsidRPr="001F77A9">
        <w:lastRenderedPageBreak/>
        <w:t>M</w:t>
      </w:r>
      <w:r>
        <w:t>5</w:t>
      </w:r>
      <w:r w:rsidRPr="001F77A9">
        <w:t xml:space="preserve">: Herausforderung </w:t>
      </w:r>
      <w:r>
        <w:t>1</w:t>
      </w:r>
      <w:r w:rsidRPr="001F77A9">
        <w:t xml:space="preserve"> – Zahlenchaos</w:t>
      </w:r>
    </w:p>
    <w:p w14:paraId="135CAC04" w14:textId="77777777" w:rsidR="00383F3C" w:rsidRPr="001F77A9" w:rsidRDefault="00383F3C" w:rsidP="00383F3C"/>
    <w:p w14:paraId="653FD5D1" w14:textId="77777777" w:rsidR="00383F3C" w:rsidRPr="001F77A9" w:rsidRDefault="00383F3C" w:rsidP="00383F3C"/>
    <w:p w14:paraId="4C0FCE78" w14:textId="438DFF71" w:rsidR="00383F3C" w:rsidRDefault="006B3EF0" w:rsidP="00383F3C">
      <w:pPr>
        <w:spacing w:line="360" w:lineRule="auto"/>
        <w:jc w:val="both"/>
        <w:rPr>
          <w:sz w:val="24"/>
          <w:highlight w:val="yellow"/>
          <w:lang w:val="de-DE"/>
        </w:rPr>
      </w:pPr>
      <w:r>
        <w:rPr>
          <w:sz w:val="24"/>
          <w:lang w:val="de-DE"/>
        </w:rPr>
        <w:t xml:space="preserve">Der Sekretär </w:t>
      </w:r>
      <w:r w:rsidR="00383F3C">
        <w:rPr>
          <w:sz w:val="24"/>
          <w:lang w:val="de-DE"/>
        </w:rPr>
        <w:t>Herr Abakus klopft Frau Geldström auf die Schulter. Gestresst macht er sie darauf aufmerksam, dass die Rechnungen wegen der abgestürzten Computer noch nicht abgeschlossen werden konnte. Wenn das bis mo</w:t>
      </w:r>
      <w:r w:rsidR="00383F3C" w:rsidRPr="00170398">
        <w:rPr>
          <w:sz w:val="24"/>
          <w:lang w:val="de-DE"/>
        </w:rPr>
        <w:t>rgen nicht erledigt wird, kann Münzhausen die Frist nicht einhalten und muss Strafe bezahlen. Jetzt müssen die Berechnungen noch in letzte</w:t>
      </w:r>
      <w:r w:rsidR="00B45BCA">
        <w:rPr>
          <w:sz w:val="24"/>
          <w:lang w:val="de-DE"/>
        </w:rPr>
        <w:t>r</w:t>
      </w:r>
      <w:r w:rsidR="00383F3C" w:rsidRPr="00170398">
        <w:rPr>
          <w:sz w:val="24"/>
          <w:lang w:val="de-DE"/>
        </w:rPr>
        <w:t xml:space="preserve"> Minute erledigt werden.</w:t>
      </w:r>
    </w:p>
    <w:p w14:paraId="1570B540" w14:textId="77777777" w:rsidR="00383F3C" w:rsidRDefault="00383F3C" w:rsidP="00383F3C">
      <w:pPr>
        <w:spacing w:line="360" w:lineRule="auto"/>
        <w:jc w:val="both"/>
        <w:rPr>
          <w:sz w:val="24"/>
          <w:lang w:val="de-DE"/>
        </w:rPr>
      </w:pPr>
    </w:p>
    <w:p w14:paraId="1FE6220F" w14:textId="4EC34127" w:rsidR="00383F3C" w:rsidRPr="00170398" w:rsidRDefault="00383F3C" w:rsidP="00383F3C">
      <w:pPr>
        <w:spacing w:line="360" w:lineRule="auto"/>
        <w:jc w:val="both"/>
        <w:rPr>
          <w:sz w:val="24"/>
          <w:lang w:val="de-DE"/>
        </w:rPr>
      </w:pPr>
      <w:r>
        <w:rPr>
          <w:sz w:val="24"/>
          <w:lang w:val="de-DE"/>
        </w:rPr>
        <w:t xml:space="preserve">Natürlich </w:t>
      </w:r>
      <w:r w:rsidRPr="00170398">
        <w:rPr>
          <w:sz w:val="24"/>
          <w:lang w:val="de-DE"/>
        </w:rPr>
        <w:t xml:space="preserve">fehlen nicht mehr alle Rechnungen. Herr Abakus </w:t>
      </w:r>
      <w:r w:rsidR="00C55DA0">
        <w:rPr>
          <w:sz w:val="24"/>
          <w:lang w:val="de-DE"/>
        </w:rPr>
        <w:t>erklärt</w:t>
      </w:r>
      <w:r w:rsidRPr="00170398">
        <w:rPr>
          <w:sz w:val="24"/>
          <w:lang w:val="de-DE"/>
        </w:rPr>
        <w:t xml:space="preserve">, dass die Handelsbilanz noch fehlt. Oh </w:t>
      </w:r>
      <w:proofErr w:type="spellStart"/>
      <w:r w:rsidRPr="00170398">
        <w:rPr>
          <w:sz w:val="24"/>
          <w:lang w:val="de-DE"/>
        </w:rPr>
        <w:t>oh</w:t>
      </w:r>
      <w:proofErr w:type="spellEnd"/>
      <w:r w:rsidRPr="00170398">
        <w:rPr>
          <w:sz w:val="24"/>
          <w:lang w:val="de-DE"/>
        </w:rPr>
        <w:t>, was war das nochmal schnell? Hatte das nicht irgendetwas mit Importen und Exporten zu tun?</w:t>
      </w:r>
    </w:p>
    <w:p w14:paraId="5AB549B4" w14:textId="77777777" w:rsidR="00383F3C" w:rsidRPr="00170398" w:rsidRDefault="00383F3C" w:rsidP="00383F3C">
      <w:pPr>
        <w:spacing w:line="360" w:lineRule="auto"/>
        <w:jc w:val="both"/>
        <w:rPr>
          <w:sz w:val="24"/>
          <w:lang w:val="de-DE"/>
        </w:rPr>
      </w:pPr>
    </w:p>
    <w:p w14:paraId="77D95754" w14:textId="77777777" w:rsidR="00383F3C" w:rsidRPr="00170398" w:rsidRDefault="00383F3C" w:rsidP="00383F3C">
      <w:pPr>
        <w:spacing w:line="360" w:lineRule="auto"/>
        <w:jc w:val="both"/>
        <w:rPr>
          <w:sz w:val="24"/>
          <w:lang w:val="de-DE"/>
        </w:rPr>
      </w:pPr>
      <w:r w:rsidRPr="00170398">
        <w:rPr>
          <w:sz w:val="24"/>
          <w:lang w:val="de-DE"/>
        </w:rPr>
        <w:t>Ah genau – alles, was exportiert wurde, wird zusammengerechnet. Das Gleiche passiert mit den Importen. Die Exporte werden dann von den Importen abgezogen. Das war’s!</w:t>
      </w:r>
    </w:p>
    <w:p w14:paraId="67F822A8" w14:textId="77777777" w:rsidR="00383F3C" w:rsidRPr="00170398" w:rsidRDefault="00383F3C" w:rsidP="00383F3C">
      <w:pPr>
        <w:spacing w:line="360" w:lineRule="auto"/>
        <w:jc w:val="both"/>
        <w:rPr>
          <w:sz w:val="24"/>
          <w:lang w:val="de-DE"/>
        </w:rPr>
      </w:pPr>
    </w:p>
    <w:p w14:paraId="35566BA9" w14:textId="1A7B8834" w:rsidR="00383F3C" w:rsidRDefault="00383F3C" w:rsidP="00383F3C">
      <w:pPr>
        <w:spacing w:line="360" w:lineRule="auto"/>
        <w:jc w:val="both"/>
        <w:rPr>
          <w:sz w:val="24"/>
          <w:lang w:val="de-DE"/>
        </w:rPr>
      </w:pPr>
      <w:r w:rsidRPr="00170398">
        <w:rPr>
          <w:sz w:val="24"/>
          <w:lang w:val="de-DE"/>
        </w:rPr>
        <w:t xml:space="preserve">Klingt einfach! Jetzt ist nur die Frage, welche Waren </w:t>
      </w:r>
      <w:proofErr w:type="gramStart"/>
      <w:r w:rsidRPr="00170398">
        <w:rPr>
          <w:sz w:val="24"/>
          <w:lang w:val="de-DE"/>
        </w:rPr>
        <w:t>importiert</w:t>
      </w:r>
      <w:proofErr w:type="gramEnd"/>
      <w:r w:rsidRPr="00170398">
        <w:rPr>
          <w:sz w:val="24"/>
          <w:lang w:val="de-DE"/>
        </w:rPr>
        <w:t xml:space="preserve"> und welche exportiert wurden? </w:t>
      </w:r>
      <w:r>
        <w:rPr>
          <w:sz w:val="24"/>
          <w:lang w:val="de-DE"/>
        </w:rPr>
        <w:t xml:space="preserve">Münzhausen hat ähnliche Charakteristika wie der Wirtschaftsstandort Österreich, es werden also ähnliche </w:t>
      </w:r>
      <w:r w:rsidRPr="00170398">
        <w:rPr>
          <w:sz w:val="24"/>
          <w:lang w:val="de-DE"/>
        </w:rPr>
        <w:t xml:space="preserve">Waren importiert und exportiert. Was kann alles </w:t>
      </w:r>
      <w:r w:rsidR="00A1314A">
        <w:rPr>
          <w:sz w:val="24"/>
          <w:lang w:val="de-DE"/>
        </w:rPr>
        <w:t xml:space="preserve">hier </w:t>
      </w:r>
      <w:r w:rsidRPr="00170398">
        <w:rPr>
          <w:sz w:val="24"/>
          <w:lang w:val="de-DE"/>
        </w:rPr>
        <w:t>angebaut/hergestellt werden?</w:t>
      </w:r>
    </w:p>
    <w:p w14:paraId="4F6D0A0F" w14:textId="77777777" w:rsidR="00383F3C" w:rsidRDefault="00383F3C" w:rsidP="00383F3C">
      <w:pPr>
        <w:spacing w:line="360" w:lineRule="auto"/>
        <w:jc w:val="both"/>
        <w:rPr>
          <w:sz w:val="24"/>
          <w:lang w:val="de-DE"/>
        </w:rPr>
      </w:pPr>
    </w:p>
    <w:p w14:paraId="2527CF39" w14:textId="77777777" w:rsidR="00383F3C" w:rsidRDefault="00383F3C" w:rsidP="00383F3C">
      <w:pPr>
        <w:spacing w:line="360" w:lineRule="auto"/>
        <w:jc w:val="both"/>
        <w:rPr>
          <w:sz w:val="24"/>
          <w:lang w:val="de-DE"/>
        </w:rPr>
      </w:pPr>
    </w:p>
    <w:p w14:paraId="03457528" w14:textId="77777777" w:rsidR="00383F3C" w:rsidRPr="00170398" w:rsidRDefault="00383F3C" w:rsidP="00383F3C">
      <w:pPr>
        <w:spacing w:line="360" w:lineRule="auto"/>
        <w:jc w:val="both"/>
        <w:rPr>
          <w:sz w:val="24"/>
        </w:rPr>
      </w:pPr>
      <w:r>
        <w:rPr>
          <w:sz w:val="24"/>
        </w:rPr>
        <w:t>Import: ________</w:t>
      </w:r>
    </w:p>
    <w:p w14:paraId="1AAC42E5" w14:textId="77777777" w:rsidR="00383F3C" w:rsidRPr="00170398" w:rsidRDefault="00383F3C" w:rsidP="00383F3C">
      <w:pPr>
        <w:spacing w:line="360" w:lineRule="auto"/>
        <w:jc w:val="both"/>
        <w:rPr>
          <w:sz w:val="24"/>
        </w:rPr>
      </w:pPr>
      <w:r>
        <w:rPr>
          <w:sz w:val="24"/>
        </w:rPr>
        <w:t>Export: ________</w:t>
      </w:r>
    </w:p>
    <w:p w14:paraId="5D8F09FB" w14:textId="77777777" w:rsidR="00383F3C" w:rsidRPr="006E66DA" w:rsidRDefault="00383F3C" w:rsidP="00383F3C">
      <w:pPr>
        <w:spacing w:line="360" w:lineRule="auto"/>
        <w:jc w:val="both"/>
        <w:rPr>
          <w:sz w:val="24"/>
        </w:rPr>
      </w:pPr>
      <w:r>
        <w:rPr>
          <w:sz w:val="24"/>
        </w:rPr>
        <w:t>Handelsbilanz: ________</w:t>
      </w:r>
      <w:r>
        <w:t xml:space="preserve"> </w:t>
      </w:r>
      <w:r>
        <w:br w:type="page"/>
      </w:r>
    </w:p>
    <w:tbl>
      <w:tblPr>
        <w:tblStyle w:val="Tabellenraster"/>
        <w:tblW w:w="0" w:type="auto"/>
        <w:tblLook w:val="04A0" w:firstRow="1" w:lastRow="0" w:firstColumn="1" w:lastColumn="0" w:noHBand="0" w:noVBand="1"/>
      </w:tblPr>
      <w:tblGrid>
        <w:gridCol w:w="4528"/>
        <w:gridCol w:w="4528"/>
      </w:tblGrid>
      <w:tr w:rsidR="00383F3C" w14:paraId="7C6E4A6A" w14:textId="77777777" w:rsidTr="000B46C5">
        <w:trPr>
          <w:trHeight w:hRule="exact" w:val="2665"/>
        </w:trPr>
        <w:tc>
          <w:tcPr>
            <w:tcW w:w="4528" w:type="dxa"/>
          </w:tcPr>
          <w:p w14:paraId="44AEADEC" w14:textId="26F50D0B" w:rsidR="00383F3C" w:rsidRPr="00E24356" w:rsidRDefault="00474E53" w:rsidP="00057C4F">
            <w:pPr>
              <w:spacing w:line="264" w:lineRule="auto"/>
              <w:jc w:val="center"/>
              <w:rPr>
                <w:rFonts w:ascii="sweet purple" w:hAnsi="sweet purple"/>
                <w:sz w:val="44"/>
              </w:rPr>
            </w:pPr>
            <w:r w:rsidRPr="00E24356">
              <w:rPr>
                <w:rFonts w:ascii="sweet purple" w:hAnsi="sweet purple"/>
                <w:sz w:val="44"/>
              </w:rPr>
              <w:lastRenderedPageBreak/>
              <w:t xml:space="preserve">Motor- und Fahrräder: </w:t>
            </w:r>
            <w:r w:rsidR="00383F3C" w:rsidRPr="00E24356">
              <w:rPr>
                <w:rFonts w:ascii="sweet purple" w:hAnsi="sweet purple"/>
                <w:sz w:val="44"/>
              </w:rPr>
              <w:t>570 Euro</w:t>
            </w:r>
          </w:p>
          <w:p w14:paraId="1AC0E234" w14:textId="2458EE58" w:rsidR="00383F3C" w:rsidRDefault="00545D71" w:rsidP="00057C4F">
            <w:pPr>
              <w:spacing w:line="264" w:lineRule="auto"/>
              <w:jc w:val="center"/>
              <w:rPr>
                <w:rFonts w:ascii="sweet purple" w:hAnsi="sweet purple"/>
                <w:noProof/>
                <w:sz w:val="44"/>
              </w:rPr>
            </w:pPr>
            <w:r w:rsidRPr="00567810">
              <w:rPr>
                <w:rFonts w:ascii="sweet purple" w:hAnsi="sweet purple"/>
                <w:noProof/>
                <w:sz w:val="44"/>
              </w:rPr>
              <w:drawing>
                <wp:anchor distT="0" distB="0" distL="114300" distR="114300" simplePos="0" relativeHeight="251658274" behindDoc="0" locked="0" layoutInCell="1" allowOverlap="1" wp14:anchorId="53BE0C05" wp14:editId="0391D92B">
                  <wp:simplePos x="0" y="0"/>
                  <wp:positionH relativeFrom="column">
                    <wp:posOffset>402977</wp:posOffset>
                  </wp:positionH>
                  <wp:positionV relativeFrom="paragraph">
                    <wp:posOffset>55549</wp:posOffset>
                  </wp:positionV>
                  <wp:extent cx="2026400" cy="1152000"/>
                  <wp:effectExtent l="0" t="0" r="0" b="0"/>
                  <wp:wrapSquare wrapText="bothSides"/>
                  <wp:docPr id="206851656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7674" b="19997"/>
                          <a:stretch/>
                        </pic:blipFill>
                        <pic:spPr bwMode="auto">
                          <a:xfrm>
                            <a:off x="0" y="0"/>
                            <a:ext cx="2026400" cy="1152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E005C4" w14:textId="0B2BA4AB" w:rsidR="00567810" w:rsidRPr="00567810" w:rsidRDefault="00567810" w:rsidP="00567810">
            <w:pPr>
              <w:spacing w:line="264" w:lineRule="auto"/>
              <w:jc w:val="center"/>
              <w:rPr>
                <w:rFonts w:ascii="sweet purple" w:hAnsi="sweet purple"/>
                <w:sz w:val="44"/>
              </w:rPr>
            </w:pPr>
          </w:p>
          <w:p w14:paraId="7C5317FD" w14:textId="34DEBC1E" w:rsidR="001A0B51" w:rsidRPr="00C22EF5" w:rsidRDefault="001A0B51" w:rsidP="00057C4F">
            <w:pPr>
              <w:spacing w:line="264" w:lineRule="auto"/>
              <w:jc w:val="center"/>
              <w:rPr>
                <w:rFonts w:ascii="sweet purple" w:hAnsi="sweet purple"/>
                <w:sz w:val="44"/>
              </w:rPr>
            </w:pPr>
          </w:p>
        </w:tc>
        <w:tc>
          <w:tcPr>
            <w:tcW w:w="4528" w:type="dxa"/>
          </w:tcPr>
          <w:p w14:paraId="3928B3CB" w14:textId="70F0CA10" w:rsidR="000B46C5" w:rsidRDefault="00383F3C" w:rsidP="000B46C5">
            <w:pPr>
              <w:spacing w:line="264" w:lineRule="auto"/>
              <w:jc w:val="center"/>
              <w:rPr>
                <w:rFonts w:ascii="sweet purple" w:hAnsi="sweet purple"/>
                <w:sz w:val="44"/>
              </w:rPr>
            </w:pPr>
            <w:r w:rsidRPr="00C22EF5">
              <w:rPr>
                <w:rFonts w:ascii="sweet purple" w:hAnsi="sweet purple"/>
                <w:sz w:val="44"/>
              </w:rPr>
              <w:t>Baumwolle:</w:t>
            </w:r>
            <w:r>
              <w:rPr>
                <w:rFonts w:ascii="sweet purple" w:hAnsi="sweet purple"/>
                <w:sz w:val="44"/>
              </w:rPr>
              <w:t xml:space="preserve"> 1.500 Euro</w:t>
            </w:r>
          </w:p>
          <w:p w14:paraId="616BE5F5" w14:textId="5670E371" w:rsidR="000B46C5" w:rsidRPr="000B46C5" w:rsidRDefault="000B46C5" w:rsidP="000B46C5">
            <w:pPr>
              <w:rPr>
                <w:rFonts w:ascii="sweet purple" w:hAnsi="sweet purple"/>
                <w:sz w:val="44"/>
              </w:rPr>
            </w:pPr>
            <w:r>
              <w:rPr>
                <w:noProof/>
              </w:rPr>
              <w:drawing>
                <wp:anchor distT="0" distB="0" distL="114300" distR="114300" simplePos="0" relativeHeight="251658266" behindDoc="0" locked="0" layoutInCell="1" allowOverlap="1" wp14:anchorId="057C5920" wp14:editId="76006C15">
                  <wp:simplePos x="0" y="0"/>
                  <wp:positionH relativeFrom="column">
                    <wp:posOffset>765810</wp:posOffset>
                  </wp:positionH>
                  <wp:positionV relativeFrom="paragraph">
                    <wp:posOffset>17780</wp:posOffset>
                  </wp:positionV>
                  <wp:extent cx="1196597" cy="1224000"/>
                  <wp:effectExtent l="0" t="0" r="3810" b="0"/>
                  <wp:wrapSquare wrapText="bothSides"/>
                  <wp:docPr id="20" name="Grafik 20" descr="C:\Users\User\AppData\Local\Packages\Microsoft.Windows.Photos_8wekyb3d8bbwe\TempState\ShareServiceTempFolder\Baumwoll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AppData\Local\Packages\Microsoft.Windows.Photos_8wekyb3d8bbwe\TempState\ShareServiceTempFolder\Baumwolle.jpeg"/>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1379" t="9073" r="11705" b="4714"/>
                          <a:stretch/>
                        </pic:blipFill>
                        <pic:spPr bwMode="auto">
                          <a:xfrm>
                            <a:off x="0" y="0"/>
                            <a:ext cx="1196597"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16B8F7" w14:textId="77777777" w:rsidR="000B46C5" w:rsidRPr="000B46C5" w:rsidRDefault="000B46C5" w:rsidP="000B46C5">
            <w:pPr>
              <w:rPr>
                <w:rFonts w:ascii="sweet purple" w:hAnsi="sweet purple"/>
                <w:sz w:val="44"/>
              </w:rPr>
            </w:pPr>
          </w:p>
          <w:p w14:paraId="2E0FA474" w14:textId="77777777" w:rsidR="000B46C5" w:rsidRPr="000B46C5" w:rsidRDefault="000B46C5" w:rsidP="000B46C5">
            <w:pPr>
              <w:rPr>
                <w:rFonts w:ascii="sweet purple" w:hAnsi="sweet purple"/>
                <w:sz w:val="44"/>
              </w:rPr>
            </w:pPr>
          </w:p>
          <w:p w14:paraId="0057CF62" w14:textId="77777777" w:rsidR="000B46C5" w:rsidRPr="000B46C5" w:rsidRDefault="000B46C5" w:rsidP="000B46C5">
            <w:pPr>
              <w:rPr>
                <w:rFonts w:ascii="sweet purple" w:hAnsi="sweet purple"/>
                <w:sz w:val="44"/>
              </w:rPr>
            </w:pPr>
          </w:p>
          <w:p w14:paraId="1C25FD60" w14:textId="2924B59B" w:rsidR="000B46C5" w:rsidRPr="000B46C5" w:rsidRDefault="000B46C5" w:rsidP="000B46C5">
            <w:pPr>
              <w:rPr>
                <w:rFonts w:ascii="sweet purple" w:hAnsi="sweet purple"/>
                <w:sz w:val="44"/>
              </w:rPr>
            </w:pPr>
          </w:p>
          <w:p w14:paraId="0E73DE38" w14:textId="12E6B93F" w:rsidR="000B46C5" w:rsidRDefault="000B46C5" w:rsidP="000B46C5">
            <w:pPr>
              <w:pStyle w:val="StandardWeb"/>
            </w:pPr>
          </w:p>
          <w:p w14:paraId="28310A8B" w14:textId="661966F7" w:rsidR="00383F3C" w:rsidRPr="000B46C5" w:rsidRDefault="00383F3C" w:rsidP="000B46C5">
            <w:pPr>
              <w:spacing w:line="264" w:lineRule="auto"/>
              <w:rPr>
                <w:rFonts w:asciiTheme="majorHAnsi" w:hAnsiTheme="majorHAnsi" w:cstheme="majorHAnsi"/>
                <w:szCs w:val="20"/>
              </w:rPr>
            </w:pPr>
          </w:p>
        </w:tc>
      </w:tr>
      <w:tr w:rsidR="00383F3C" w14:paraId="2EAD2738" w14:textId="77777777" w:rsidTr="000B46C5">
        <w:trPr>
          <w:trHeight w:hRule="exact" w:val="2665"/>
        </w:trPr>
        <w:tc>
          <w:tcPr>
            <w:tcW w:w="4528" w:type="dxa"/>
          </w:tcPr>
          <w:p w14:paraId="2E29AF22" w14:textId="64B0828D" w:rsidR="00383F3C" w:rsidRDefault="000B46C5" w:rsidP="00057C4F">
            <w:pPr>
              <w:spacing w:line="264" w:lineRule="auto"/>
              <w:jc w:val="center"/>
              <w:rPr>
                <w:rFonts w:ascii="sweet purple" w:hAnsi="sweet purple"/>
                <w:sz w:val="44"/>
              </w:rPr>
            </w:pPr>
            <w:r>
              <w:rPr>
                <w:noProof/>
              </w:rPr>
              <w:drawing>
                <wp:anchor distT="0" distB="0" distL="114300" distR="114300" simplePos="0" relativeHeight="251658267" behindDoc="0" locked="0" layoutInCell="1" allowOverlap="1" wp14:anchorId="26B89D85" wp14:editId="3FB54F41">
                  <wp:simplePos x="0" y="0"/>
                  <wp:positionH relativeFrom="column">
                    <wp:posOffset>248285</wp:posOffset>
                  </wp:positionH>
                  <wp:positionV relativeFrom="paragraph">
                    <wp:posOffset>424180</wp:posOffset>
                  </wp:positionV>
                  <wp:extent cx="2326057" cy="1224000"/>
                  <wp:effectExtent l="0" t="0" r="0" b="0"/>
                  <wp:wrapSquare wrapText="bothSides"/>
                  <wp:docPr id="5" name="Grafik 5" descr="C:\Users\User\AppData\Local\Packages\Microsoft.Windows.Photos_8wekyb3d8bbwe\TempState\ShareServiceTempFolder\Holz.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Packages\Microsoft.Windows.Photos_8wekyb3d8bbwe\TempState\ShareServiceTempFolder\Holz.jpe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7933" t="29866" r="6854" b="20975"/>
                          <a:stretch/>
                        </pic:blipFill>
                        <pic:spPr bwMode="auto">
                          <a:xfrm>
                            <a:off x="0" y="0"/>
                            <a:ext cx="2326057"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D6197">
              <w:rPr>
                <w:rFonts w:ascii="sweet purple" w:hAnsi="sweet purple"/>
                <w:sz w:val="44"/>
              </w:rPr>
              <w:t>Schnitth</w:t>
            </w:r>
            <w:r w:rsidR="00383F3C" w:rsidRPr="00C22EF5">
              <w:rPr>
                <w:rFonts w:ascii="sweet purple" w:hAnsi="sweet purple"/>
                <w:sz w:val="44"/>
              </w:rPr>
              <w:t>olz:</w:t>
            </w:r>
            <w:r w:rsidR="00383F3C">
              <w:rPr>
                <w:rFonts w:ascii="sweet purple" w:hAnsi="sweet purple"/>
                <w:sz w:val="44"/>
              </w:rPr>
              <w:t xml:space="preserve"> 2.890 Euro</w:t>
            </w:r>
          </w:p>
          <w:p w14:paraId="137FB91B" w14:textId="6DC2C8F4" w:rsidR="000B46C5" w:rsidRDefault="000B46C5" w:rsidP="000B46C5">
            <w:pPr>
              <w:pStyle w:val="StandardWeb"/>
            </w:pPr>
          </w:p>
          <w:p w14:paraId="1030711D" w14:textId="70D3ADBC" w:rsidR="00383F3C" w:rsidRPr="00C22EF5" w:rsidRDefault="00383F3C" w:rsidP="00057C4F">
            <w:pPr>
              <w:spacing w:line="264" w:lineRule="auto"/>
              <w:jc w:val="center"/>
              <w:rPr>
                <w:rFonts w:ascii="sweet purple" w:hAnsi="sweet purple"/>
                <w:sz w:val="44"/>
              </w:rPr>
            </w:pPr>
          </w:p>
        </w:tc>
        <w:tc>
          <w:tcPr>
            <w:tcW w:w="4528" w:type="dxa"/>
          </w:tcPr>
          <w:p w14:paraId="2D701D22" w14:textId="532ED4B4" w:rsidR="00383F3C" w:rsidRDefault="00383F3C" w:rsidP="00057C4F">
            <w:pPr>
              <w:spacing w:line="264" w:lineRule="auto"/>
              <w:jc w:val="center"/>
              <w:rPr>
                <w:rFonts w:ascii="sweet purple" w:hAnsi="sweet purple"/>
                <w:sz w:val="44"/>
              </w:rPr>
            </w:pPr>
            <w:r w:rsidRPr="00C22EF5">
              <w:rPr>
                <w:rFonts w:ascii="sweet purple" w:hAnsi="sweet purple"/>
                <w:sz w:val="44"/>
              </w:rPr>
              <w:t>Avocados:</w:t>
            </w:r>
            <w:r>
              <w:rPr>
                <w:rFonts w:ascii="sweet purple" w:hAnsi="sweet purple"/>
                <w:sz w:val="44"/>
              </w:rPr>
              <w:t xml:space="preserve"> 200 Euro</w:t>
            </w:r>
          </w:p>
          <w:p w14:paraId="7F69EDDA" w14:textId="46A2DCED" w:rsidR="000B46C5" w:rsidRDefault="000B46C5" w:rsidP="000B46C5">
            <w:pPr>
              <w:pStyle w:val="StandardWeb"/>
            </w:pPr>
            <w:r>
              <w:rPr>
                <w:noProof/>
              </w:rPr>
              <w:drawing>
                <wp:anchor distT="0" distB="0" distL="114300" distR="114300" simplePos="0" relativeHeight="251658270" behindDoc="0" locked="0" layoutInCell="1" allowOverlap="1" wp14:anchorId="613312ED" wp14:editId="433EE44C">
                  <wp:simplePos x="0" y="0"/>
                  <wp:positionH relativeFrom="column">
                    <wp:posOffset>530860</wp:posOffset>
                  </wp:positionH>
                  <wp:positionV relativeFrom="paragraph">
                    <wp:posOffset>5715</wp:posOffset>
                  </wp:positionV>
                  <wp:extent cx="1623060" cy="1223645"/>
                  <wp:effectExtent l="0" t="0" r="0" b="0"/>
                  <wp:wrapSquare wrapText="bothSides"/>
                  <wp:docPr id="23" name="Grafik 23" descr="C:\Users\User\AppData\Local\Packages\Microsoft.Windows.Photos_8wekyb3d8bbwe\TempState\ShareServiceTempFolder\Avocad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AppData\Local\Packages\Microsoft.Windows.Photos_8wekyb3d8bbwe\TempState\ShareServiceTempFolder\Avocado.jpeg"/>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7245" t="13610" r="5819" b="14545"/>
                          <a:stretch/>
                        </pic:blipFill>
                        <pic:spPr bwMode="auto">
                          <a:xfrm>
                            <a:off x="0" y="0"/>
                            <a:ext cx="1623060" cy="1223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1A72A6" w14:textId="4EBD639D" w:rsidR="00383F3C" w:rsidRPr="00C22EF5" w:rsidRDefault="00383F3C" w:rsidP="00057C4F">
            <w:pPr>
              <w:spacing w:line="264" w:lineRule="auto"/>
              <w:jc w:val="center"/>
              <w:rPr>
                <w:rFonts w:ascii="sweet purple" w:hAnsi="sweet purple"/>
                <w:sz w:val="44"/>
              </w:rPr>
            </w:pPr>
          </w:p>
        </w:tc>
      </w:tr>
      <w:tr w:rsidR="00383F3C" w14:paraId="48B84E6C" w14:textId="77777777" w:rsidTr="000B46C5">
        <w:trPr>
          <w:trHeight w:hRule="exact" w:val="2665"/>
        </w:trPr>
        <w:tc>
          <w:tcPr>
            <w:tcW w:w="4528" w:type="dxa"/>
          </w:tcPr>
          <w:p w14:paraId="43C64BD0" w14:textId="0FBC4EC2" w:rsidR="00383F3C" w:rsidRDefault="000B46C5" w:rsidP="00057C4F">
            <w:pPr>
              <w:spacing w:line="264" w:lineRule="auto"/>
              <w:jc w:val="center"/>
              <w:rPr>
                <w:rFonts w:ascii="sweet purple" w:hAnsi="sweet purple"/>
                <w:sz w:val="44"/>
              </w:rPr>
            </w:pPr>
            <w:r>
              <w:rPr>
                <w:noProof/>
              </w:rPr>
              <w:drawing>
                <wp:anchor distT="0" distB="0" distL="114300" distR="114300" simplePos="0" relativeHeight="251658268" behindDoc="0" locked="0" layoutInCell="1" allowOverlap="1" wp14:anchorId="632E0CAB" wp14:editId="4B55C693">
                  <wp:simplePos x="0" y="0"/>
                  <wp:positionH relativeFrom="column">
                    <wp:posOffset>695325</wp:posOffset>
                  </wp:positionH>
                  <wp:positionV relativeFrom="paragraph">
                    <wp:posOffset>360680</wp:posOffset>
                  </wp:positionV>
                  <wp:extent cx="1380983" cy="1260000"/>
                  <wp:effectExtent l="0" t="0" r="0" b="0"/>
                  <wp:wrapSquare wrapText="bothSides"/>
                  <wp:docPr id="21" name="Grafik 21" descr="C:\Users\User\AppData\Local\Packages\Microsoft.Windows.Photos_8wekyb3d8bbwe\TempState\ShareServiceTempFolder\Sk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AppData\Local\Packages\Microsoft.Windows.Photos_8wekyb3d8bbwe\TempState\ShareServiceTempFolder\Ski.jpe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380983" cy="1260000"/>
                          </a:xfrm>
                          <a:prstGeom prst="rect">
                            <a:avLst/>
                          </a:prstGeom>
                          <a:noFill/>
                          <a:ln>
                            <a:noFill/>
                          </a:ln>
                        </pic:spPr>
                      </pic:pic>
                    </a:graphicData>
                  </a:graphic>
                  <wp14:sizeRelH relativeFrom="page">
                    <wp14:pctWidth>0</wp14:pctWidth>
                  </wp14:sizeRelH>
                  <wp14:sizeRelV relativeFrom="page">
                    <wp14:pctHeight>0</wp14:pctHeight>
                  </wp14:sizeRelV>
                </wp:anchor>
              </w:drawing>
            </w:r>
            <w:r w:rsidR="00383F3C" w:rsidRPr="00C22EF5">
              <w:rPr>
                <w:rFonts w:ascii="sweet purple" w:hAnsi="sweet purple"/>
                <w:sz w:val="44"/>
              </w:rPr>
              <w:t>Ski:</w:t>
            </w:r>
            <w:r w:rsidR="00383F3C">
              <w:rPr>
                <w:rFonts w:ascii="sweet purple" w:hAnsi="sweet purple"/>
                <w:sz w:val="44"/>
              </w:rPr>
              <w:t xml:space="preserve"> 5.300 Euro</w:t>
            </w:r>
          </w:p>
          <w:p w14:paraId="78A8D5BB" w14:textId="4BA4E399" w:rsidR="000B46C5" w:rsidRDefault="000B46C5" w:rsidP="000B46C5">
            <w:pPr>
              <w:pStyle w:val="StandardWeb"/>
            </w:pPr>
          </w:p>
          <w:p w14:paraId="29573472" w14:textId="079C10E2" w:rsidR="00383F3C" w:rsidRPr="00C22EF5" w:rsidRDefault="00383F3C" w:rsidP="00057C4F">
            <w:pPr>
              <w:spacing w:line="264" w:lineRule="auto"/>
              <w:jc w:val="center"/>
              <w:rPr>
                <w:rFonts w:ascii="sweet purple" w:hAnsi="sweet purple"/>
                <w:sz w:val="44"/>
              </w:rPr>
            </w:pPr>
          </w:p>
        </w:tc>
        <w:tc>
          <w:tcPr>
            <w:tcW w:w="4528" w:type="dxa"/>
          </w:tcPr>
          <w:p w14:paraId="1183B0A4" w14:textId="4492B290" w:rsidR="00383F3C" w:rsidRDefault="005049AD" w:rsidP="00057C4F">
            <w:pPr>
              <w:spacing w:line="264" w:lineRule="auto"/>
              <w:jc w:val="center"/>
              <w:rPr>
                <w:rFonts w:ascii="sweet purple" w:hAnsi="sweet purple"/>
                <w:sz w:val="44"/>
              </w:rPr>
            </w:pPr>
            <w:r>
              <w:rPr>
                <w:rFonts w:ascii="sweet purple" w:hAnsi="sweet purple"/>
                <w:sz w:val="44"/>
              </w:rPr>
              <w:t>Computer</w:t>
            </w:r>
            <w:r w:rsidR="00383F3C" w:rsidRPr="00C22EF5">
              <w:rPr>
                <w:rFonts w:ascii="sweet purple" w:hAnsi="sweet purple"/>
                <w:sz w:val="44"/>
              </w:rPr>
              <w:t>:</w:t>
            </w:r>
            <w:r w:rsidR="00383F3C">
              <w:rPr>
                <w:rFonts w:ascii="sweet purple" w:hAnsi="sweet purple"/>
                <w:sz w:val="44"/>
              </w:rPr>
              <w:t xml:space="preserve"> 11.900 Euro</w:t>
            </w:r>
          </w:p>
          <w:p w14:paraId="140EB860" w14:textId="7BC7A4B7" w:rsidR="000B46C5" w:rsidRDefault="000B46C5" w:rsidP="000B46C5">
            <w:pPr>
              <w:pStyle w:val="StandardWeb"/>
            </w:pPr>
            <w:r>
              <w:rPr>
                <w:noProof/>
              </w:rPr>
              <w:drawing>
                <wp:anchor distT="0" distB="0" distL="114300" distR="114300" simplePos="0" relativeHeight="251658272" behindDoc="0" locked="0" layoutInCell="1" allowOverlap="1" wp14:anchorId="2E4E7C99" wp14:editId="2ED537D9">
                  <wp:simplePos x="0" y="0"/>
                  <wp:positionH relativeFrom="column">
                    <wp:posOffset>534670</wp:posOffset>
                  </wp:positionH>
                  <wp:positionV relativeFrom="paragraph">
                    <wp:posOffset>19685</wp:posOffset>
                  </wp:positionV>
                  <wp:extent cx="1599546" cy="1224000"/>
                  <wp:effectExtent l="0" t="0" r="1270" b="0"/>
                  <wp:wrapSquare wrapText="bothSides"/>
                  <wp:docPr id="25" name="Grafik 25" descr="C:\Users\User\AppData\Local\Packages\Microsoft.Windows.Photos_8wekyb3d8bbwe\TempState\ShareServiceTempFolder\Lapto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Packages\Microsoft.Windows.Photos_8wekyb3d8bbwe\TempState\ShareServiceTempFolder\Laptop.jpeg"/>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11724" t="15878" r="8946" b="17571"/>
                          <a:stretch/>
                        </pic:blipFill>
                        <pic:spPr bwMode="auto">
                          <a:xfrm>
                            <a:off x="0" y="0"/>
                            <a:ext cx="1599546"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1C320A" w14:textId="554B1E0F" w:rsidR="00383F3C" w:rsidRPr="00C22EF5" w:rsidRDefault="00383F3C" w:rsidP="00057C4F">
            <w:pPr>
              <w:spacing w:line="264" w:lineRule="auto"/>
              <w:jc w:val="center"/>
              <w:rPr>
                <w:rFonts w:ascii="sweet purple" w:hAnsi="sweet purple"/>
                <w:sz w:val="44"/>
              </w:rPr>
            </w:pPr>
          </w:p>
        </w:tc>
      </w:tr>
      <w:tr w:rsidR="00383F3C" w14:paraId="0B277E45" w14:textId="77777777" w:rsidTr="000B46C5">
        <w:trPr>
          <w:trHeight w:hRule="exact" w:val="2665"/>
        </w:trPr>
        <w:tc>
          <w:tcPr>
            <w:tcW w:w="4528" w:type="dxa"/>
          </w:tcPr>
          <w:p w14:paraId="61A56631" w14:textId="0061FD6C" w:rsidR="00383F3C" w:rsidRPr="001043C4" w:rsidRDefault="001043C4" w:rsidP="00057C4F">
            <w:pPr>
              <w:spacing w:line="264" w:lineRule="auto"/>
              <w:jc w:val="center"/>
              <w:rPr>
                <w:rFonts w:ascii="sweet purple" w:hAnsi="sweet purple"/>
                <w:sz w:val="44"/>
              </w:rPr>
            </w:pPr>
            <w:r w:rsidRPr="001043C4">
              <w:rPr>
                <w:rFonts w:ascii="sweet purple" w:hAnsi="sweet purple"/>
                <w:sz w:val="44"/>
              </w:rPr>
              <w:t>Medikamente</w:t>
            </w:r>
            <w:r w:rsidR="00383F3C" w:rsidRPr="001043C4">
              <w:rPr>
                <w:rFonts w:ascii="sweet purple" w:hAnsi="sweet purple"/>
                <w:sz w:val="44"/>
              </w:rPr>
              <w:t>: 12.720 Euro</w:t>
            </w:r>
          </w:p>
          <w:p w14:paraId="3E6A4C70" w14:textId="0201CE99" w:rsidR="001043C4" w:rsidRDefault="000978C7" w:rsidP="00057C4F">
            <w:pPr>
              <w:spacing w:line="264" w:lineRule="auto"/>
              <w:jc w:val="center"/>
            </w:pPr>
            <w:r w:rsidRPr="000978C7">
              <w:rPr>
                <w:rFonts w:ascii="sweet purple" w:hAnsi="sweet purple"/>
                <w:noProof/>
                <w:sz w:val="44"/>
              </w:rPr>
              <w:drawing>
                <wp:anchor distT="0" distB="0" distL="114300" distR="114300" simplePos="0" relativeHeight="251658275" behindDoc="0" locked="0" layoutInCell="1" allowOverlap="1" wp14:anchorId="15C369EF" wp14:editId="52798013">
                  <wp:simplePos x="0" y="0"/>
                  <wp:positionH relativeFrom="column">
                    <wp:posOffset>523875</wp:posOffset>
                  </wp:positionH>
                  <wp:positionV relativeFrom="paragraph">
                    <wp:posOffset>43915</wp:posOffset>
                  </wp:positionV>
                  <wp:extent cx="1668765" cy="1224000"/>
                  <wp:effectExtent l="0" t="0" r="8255" b="0"/>
                  <wp:wrapSquare wrapText="bothSides"/>
                  <wp:docPr id="5290751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4349" t="9527" r="6763" b="18991"/>
                          <a:stretch/>
                        </pic:blipFill>
                        <pic:spPr bwMode="auto">
                          <a:xfrm>
                            <a:off x="0" y="0"/>
                            <a:ext cx="1668765"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83F3C">
              <w:t xml:space="preserve"> </w:t>
            </w:r>
          </w:p>
          <w:p w14:paraId="04C3AEB3" w14:textId="4808506A" w:rsidR="000978C7" w:rsidRPr="000978C7" w:rsidRDefault="000978C7" w:rsidP="000978C7">
            <w:pPr>
              <w:spacing w:line="264" w:lineRule="auto"/>
              <w:jc w:val="center"/>
              <w:rPr>
                <w:rFonts w:ascii="sweet purple" w:hAnsi="sweet purple"/>
                <w:sz w:val="44"/>
              </w:rPr>
            </w:pPr>
          </w:p>
          <w:p w14:paraId="214E414A" w14:textId="46054345" w:rsidR="00383F3C" w:rsidRPr="00C22EF5" w:rsidRDefault="00383F3C" w:rsidP="00057C4F">
            <w:pPr>
              <w:spacing w:line="264" w:lineRule="auto"/>
              <w:jc w:val="center"/>
              <w:rPr>
                <w:rFonts w:ascii="sweet purple" w:hAnsi="sweet purple"/>
                <w:sz w:val="44"/>
              </w:rPr>
            </w:pPr>
          </w:p>
        </w:tc>
        <w:tc>
          <w:tcPr>
            <w:tcW w:w="4528" w:type="dxa"/>
          </w:tcPr>
          <w:p w14:paraId="522B8567" w14:textId="4B0D4778" w:rsidR="00383F3C" w:rsidRDefault="00383F3C" w:rsidP="00057C4F">
            <w:pPr>
              <w:spacing w:line="264" w:lineRule="auto"/>
              <w:jc w:val="center"/>
              <w:rPr>
                <w:rFonts w:ascii="sweet purple" w:hAnsi="sweet purple"/>
                <w:sz w:val="44"/>
              </w:rPr>
            </w:pPr>
            <w:r w:rsidRPr="00C22EF5">
              <w:rPr>
                <w:rFonts w:ascii="sweet purple" w:hAnsi="sweet purple"/>
                <w:sz w:val="44"/>
              </w:rPr>
              <w:t>Bananen:</w:t>
            </w:r>
            <w:r>
              <w:rPr>
                <w:rFonts w:ascii="sweet purple" w:hAnsi="sweet purple"/>
                <w:sz w:val="44"/>
              </w:rPr>
              <w:t xml:space="preserve"> 430 Euro</w:t>
            </w:r>
          </w:p>
          <w:p w14:paraId="1257C4C4" w14:textId="577BAA8C" w:rsidR="000B46C5" w:rsidRDefault="000B46C5" w:rsidP="000B46C5">
            <w:pPr>
              <w:pStyle w:val="StandardWeb"/>
            </w:pPr>
            <w:r>
              <w:rPr>
                <w:noProof/>
              </w:rPr>
              <w:drawing>
                <wp:anchor distT="0" distB="0" distL="114300" distR="114300" simplePos="0" relativeHeight="251658269" behindDoc="0" locked="0" layoutInCell="1" allowOverlap="1" wp14:anchorId="37174250" wp14:editId="758D71CE">
                  <wp:simplePos x="0" y="0"/>
                  <wp:positionH relativeFrom="column">
                    <wp:posOffset>334645</wp:posOffset>
                  </wp:positionH>
                  <wp:positionV relativeFrom="paragraph">
                    <wp:posOffset>20955</wp:posOffset>
                  </wp:positionV>
                  <wp:extent cx="1889012" cy="1224000"/>
                  <wp:effectExtent l="0" t="0" r="0" b="0"/>
                  <wp:wrapSquare wrapText="bothSides"/>
                  <wp:docPr id="22" name="Grafik 22" descr="C:\Users\User\AppData\Local\Packages\Microsoft.Windows.Photos_8wekyb3d8bbwe\TempState\ShareServiceTempFolder\Banane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AppData\Local\Packages\Microsoft.Windows.Photos_8wekyb3d8bbwe\TempState\ShareServiceTempFolder\Bananen.jpeg"/>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6548" t="17011" r="6229" b="20993"/>
                          <a:stretch/>
                        </pic:blipFill>
                        <pic:spPr bwMode="auto">
                          <a:xfrm>
                            <a:off x="0" y="0"/>
                            <a:ext cx="1889012"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AA9B23B" w14:textId="4C592DCA" w:rsidR="00383F3C" w:rsidRPr="00C22EF5" w:rsidRDefault="00383F3C" w:rsidP="00057C4F">
            <w:pPr>
              <w:spacing w:line="264" w:lineRule="auto"/>
              <w:jc w:val="center"/>
              <w:rPr>
                <w:rFonts w:ascii="sweet purple" w:hAnsi="sweet purple"/>
                <w:sz w:val="44"/>
              </w:rPr>
            </w:pPr>
          </w:p>
        </w:tc>
      </w:tr>
      <w:tr w:rsidR="00383F3C" w14:paraId="79F2EA1D" w14:textId="77777777" w:rsidTr="000B46C5">
        <w:trPr>
          <w:trHeight w:hRule="exact" w:val="2665"/>
        </w:trPr>
        <w:tc>
          <w:tcPr>
            <w:tcW w:w="4528" w:type="dxa"/>
          </w:tcPr>
          <w:p w14:paraId="0F43B696" w14:textId="7D346C4F" w:rsidR="00383F3C" w:rsidRPr="001043C4" w:rsidRDefault="001043C4" w:rsidP="001043C4">
            <w:pPr>
              <w:spacing w:line="264" w:lineRule="auto"/>
              <w:jc w:val="center"/>
              <w:rPr>
                <w:rFonts w:ascii="sweet purple" w:hAnsi="sweet purple"/>
                <w:sz w:val="44"/>
              </w:rPr>
            </w:pPr>
            <w:r w:rsidRPr="001043C4">
              <w:rPr>
                <w:rFonts w:ascii="sweet purple" w:hAnsi="sweet purple"/>
                <w:sz w:val="44"/>
              </w:rPr>
              <w:t>Käse</w:t>
            </w:r>
            <w:r w:rsidR="00383F3C" w:rsidRPr="001043C4">
              <w:rPr>
                <w:rFonts w:ascii="sweet purple" w:hAnsi="sweet purple"/>
                <w:sz w:val="44"/>
              </w:rPr>
              <w:t>: 350 Euro</w:t>
            </w:r>
          </w:p>
          <w:p w14:paraId="4E805FB1" w14:textId="5F2C015E" w:rsidR="001043C4" w:rsidRDefault="001043C4" w:rsidP="001043C4">
            <w:pPr>
              <w:pStyle w:val="StandardWeb"/>
            </w:pPr>
            <w:r>
              <w:rPr>
                <w:noProof/>
              </w:rPr>
              <w:drawing>
                <wp:anchor distT="0" distB="0" distL="114300" distR="114300" simplePos="0" relativeHeight="251658273" behindDoc="0" locked="0" layoutInCell="1" allowOverlap="1" wp14:anchorId="6C1075B4" wp14:editId="0BBE671C">
                  <wp:simplePos x="0" y="0"/>
                  <wp:positionH relativeFrom="column">
                    <wp:posOffset>438150</wp:posOffset>
                  </wp:positionH>
                  <wp:positionV relativeFrom="paragraph">
                    <wp:posOffset>66040</wp:posOffset>
                  </wp:positionV>
                  <wp:extent cx="1876425" cy="1090930"/>
                  <wp:effectExtent l="0" t="0" r="9525" b="0"/>
                  <wp:wrapSquare wrapText="bothSides"/>
                  <wp:docPr id="29" name="Grafik 29" descr="C:\Users\User\AppData\Local\Packages\Microsoft.Windows.Photos_8wekyb3d8bbwe\TempState\ShareServiceTempFolder\Käse_simpe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Packages\Microsoft.Windows.Photos_8wekyb3d8bbwe\TempState\ShareServiceTempFolder\Käse_simpel.jpeg"/>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7537" t="19055" r="13806" b="24310"/>
                          <a:stretch/>
                        </pic:blipFill>
                        <pic:spPr bwMode="auto">
                          <a:xfrm>
                            <a:off x="0" y="0"/>
                            <a:ext cx="1876425" cy="10909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7CB0FC6" w14:textId="0226381F" w:rsidR="001043C4" w:rsidRPr="001043C4" w:rsidRDefault="001043C4" w:rsidP="001043C4">
            <w:pPr>
              <w:spacing w:line="264" w:lineRule="auto"/>
              <w:jc w:val="center"/>
              <w:rPr>
                <w:rFonts w:ascii="sweet purple" w:hAnsi="sweet purple"/>
                <w:strike/>
                <w:sz w:val="44"/>
              </w:rPr>
            </w:pPr>
          </w:p>
        </w:tc>
        <w:tc>
          <w:tcPr>
            <w:tcW w:w="4528" w:type="dxa"/>
          </w:tcPr>
          <w:p w14:paraId="542902A9" w14:textId="77777777" w:rsidR="00383F3C" w:rsidRPr="004F56A4" w:rsidRDefault="00383F3C" w:rsidP="00057C4F">
            <w:pPr>
              <w:spacing w:line="264" w:lineRule="auto"/>
              <w:jc w:val="center"/>
              <w:rPr>
                <w:rFonts w:ascii="sweet purple" w:hAnsi="sweet purple"/>
                <w:sz w:val="44"/>
              </w:rPr>
            </w:pPr>
            <w:r w:rsidRPr="004F56A4">
              <w:rPr>
                <w:rFonts w:ascii="sweet purple" w:hAnsi="sweet purple"/>
                <w:sz w:val="44"/>
              </w:rPr>
              <w:t>Erdöl:</w:t>
            </w:r>
            <w:r>
              <w:rPr>
                <w:rFonts w:ascii="sweet purple" w:hAnsi="sweet purple"/>
                <w:sz w:val="44"/>
              </w:rPr>
              <w:t xml:space="preserve"> 7.460 Euro</w:t>
            </w:r>
          </w:p>
          <w:p w14:paraId="5A0B7E56" w14:textId="4CADCE97" w:rsidR="000B46C5" w:rsidRDefault="000B46C5" w:rsidP="000B46C5">
            <w:pPr>
              <w:pStyle w:val="StandardWeb"/>
            </w:pPr>
            <w:r>
              <w:rPr>
                <w:noProof/>
              </w:rPr>
              <w:drawing>
                <wp:anchor distT="0" distB="0" distL="114300" distR="114300" simplePos="0" relativeHeight="251658271" behindDoc="0" locked="0" layoutInCell="1" allowOverlap="1" wp14:anchorId="5B58002C" wp14:editId="396ADD09">
                  <wp:simplePos x="0" y="0"/>
                  <wp:positionH relativeFrom="column">
                    <wp:posOffset>601345</wp:posOffset>
                  </wp:positionH>
                  <wp:positionV relativeFrom="paragraph">
                    <wp:posOffset>10160</wp:posOffset>
                  </wp:positionV>
                  <wp:extent cx="1602601" cy="1224000"/>
                  <wp:effectExtent l="0" t="0" r="0" b="0"/>
                  <wp:wrapSquare wrapText="bothSides"/>
                  <wp:docPr id="24" name="Grafik 24" descr="C:\Users\User\AppData\Local\Packages\Microsoft.Windows.Photos_8wekyb3d8bbwe\TempState\ShareServiceTempFolder\Erdö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er\AppData\Local\Packages\Microsoft.Windows.Photos_8wekyb3d8bbwe\TempState\ShareServiceTempFolder\Erdöl.jpe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415" t="8317" r="1" b="10008"/>
                          <a:stretch/>
                        </pic:blipFill>
                        <pic:spPr bwMode="auto">
                          <a:xfrm>
                            <a:off x="0" y="0"/>
                            <a:ext cx="1602601" cy="12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57DE2B" w14:textId="64BD010B" w:rsidR="00383F3C" w:rsidRPr="005F7BDA" w:rsidRDefault="00383F3C" w:rsidP="00057C4F">
            <w:pPr>
              <w:spacing w:line="264" w:lineRule="auto"/>
              <w:jc w:val="center"/>
              <w:rPr>
                <w:rFonts w:ascii="sweet purple" w:hAnsi="sweet purple"/>
                <w:sz w:val="44"/>
                <w:highlight w:val="yellow"/>
              </w:rPr>
            </w:pPr>
          </w:p>
        </w:tc>
      </w:tr>
    </w:tbl>
    <w:p w14:paraId="1D245D7A" w14:textId="22022C06" w:rsidR="00FE2CAB" w:rsidRDefault="004874E6">
      <w:pPr>
        <w:spacing w:line="240" w:lineRule="auto"/>
      </w:pPr>
      <w:r>
        <w:rPr>
          <w:noProof/>
        </w:rPr>
        <w:drawing>
          <wp:anchor distT="0" distB="0" distL="114300" distR="114300" simplePos="0" relativeHeight="251658260" behindDoc="0" locked="0" layoutInCell="1" allowOverlap="1" wp14:anchorId="4D9B6F1C" wp14:editId="1D529ED2">
            <wp:simplePos x="0" y="0"/>
            <wp:positionH relativeFrom="leftMargin">
              <wp:posOffset>294612</wp:posOffset>
            </wp:positionH>
            <wp:positionV relativeFrom="paragraph">
              <wp:posOffset>-8473053</wp:posOffset>
            </wp:positionV>
            <wp:extent cx="488888" cy="570033"/>
            <wp:effectExtent l="0" t="0" r="6985" b="1905"/>
            <wp:wrapNone/>
            <wp:docPr id="1993601543"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p>
    <w:p w14:paraId="77D49359" w14:textId="004E81A0" w:rsidR="00FE2CAB" w:rsidRPr="00A7394A" w:rsidRDefault="00FE2CAB" w:rsidP="003F4F3A">
      <w:pPr>
        <w:pStyle w:val="berschrift3"/>
      </w:pPr>
      <w:bookmarkStart w:id="16" w:name="_Hilfsblatt_(optional)"/>
      <w:bookmarkEnd w:id="16"/>
      <w:r w:rsidRPr="00A7394A">
        <w:lastRenderedPageBreak/>
        <w:t>Hilfsblatt</w:t>
      </w:r>
    </w:p>
    <w:p w14:paraId="0F104C17" w14:textId="77777777" w:rsidR="00FE2CAB" w:rsidRPr="00A7394A" w:rsidRDefault="00FE2CAB">
      <w:pPr>
        <w:spacing w:line="240" w:lineRule="auto"/>
      </w:pPr>
    </w:p>
    <w:p w14:paraId="7835CBB1" w14:textId="4F45CA05" w:rsidR="00CF165F" w:rsidRPr="00A7394A" w:rsidRDefault="00625A19">
      <w:pPr>
        <w:spacing w:line="240" w:lineRule="auto"/>
      </w:pPr>
      <w:r w:rsidRPr="00A7394A">
        <w:t>I</w:t>
      </w:r>
      <w:r w:rsidR="00F37492" w:rsidRPr="00A7394A">
        <w:t>n</w:t>
      </w:r>
      <w:r w:rsidR="000F2ED1">
        <w:t xml:space="preserve"> dieser Tabelle siehst du, wie viele Avocados, Medikamente, Käse</w:t>
      </w:r>
      <w:r w:rsidR="00C5774B">
        <w:t xml:space="preserve"> </w:t>
      </w:r>
      <w:r w:rsidR="000F2ED1">
        <w:t xml:space="preserve">etc. 2022 in </w:t>
      </w:r>
      <w:r w:rsidR="00EE29F2">
        <w:t>Österreich</w:t>
      </w:r>
      <w:r w:rsidR="000F2ED1">
        <w:t xml:space="preserve"> importiert bzw. exportiert wurde</w:t>
      </w:r>
      <w:r w:rsidR="00B77945">
        <w:t>n</w:t>
      </w:r>
      <w:r w:rsidR="00B335D1" w:rsidRPr="00A7394A">
        <w:rPr>
          <w:rStyle w:val="Funotenzeichen"/>
        </w:rPr>
        <w:footnoteReference w:id="5"/>
      </w:r>
      <w:r w:rsidR="00F37492" w:rsidRPr="00A7394A">
        <w:t>.</w:t>
      </w:r>
      <w:r w:rsidR="00574F35" w:rsidRPr="00A7394A">
        <w:t xml:space="preserve"> Die Werte sind gerundet.</w:t>
      </w:r>
      <w:r w:rsidR="00F37492" w:rsidRPr="00A7394A">
        <w:t xml:space="preserve"> In Münzhausen sieht </w:t>
      </w:r>
      <w:proofErr w:type="gramStart"/>
      <w:r w:rsidR="00F37492" w:rsidRPr="00A7394A">
        <w:t xml:space="preserve">es </w:t>
      </w:r>
      <w:r w:rsidR="00574F35" w:rsidRPr="00A7394A">
        <w:t>übrigens</w:t>
      </w:r>
      <w:proofErr w:type="gramEnd"/>
      <w:r w:rsidR="00574F35" w:rsidRPr="00A7394A">
        <w:t xml:space="preserve"> </w:t>
      </w:r>
      <w:r w:rsidR="00F37492" w:rsidRPr="00A7394A">
        <w:t>ähnlich aus</w:t>
      </w:r>
      <w:r w:rsidR="00C1654D">
        <w:t>; die Tabelle sollte dir somit dabei helfen, die Handelsbilanz berechnen zu können.</w:t>
      </w:r>
    </w:p>
    <w:p w14:paraId="10978B10" w14:textId="77777777" w:rsidR="009648C5" w:rsidRPr="00A7394A" w:rsidRDefault="009648C5">
      <w:pPr>
        <w:spacing w:line="240" w:lineRule="auto"/>
      </w:pPr>
    </w:p>
    <w:tbl>
      <w:tblPr>
        <w:tblStyle w:val="Gitternetztabelle4Akzent5"/>
        <w:tblW w:w="0" w:type="auto"/>
        <w:tblLook w:val="04A0" w:firstRow="1" w:lastRow="0" w:firstColumn="1" w:lastColumn="0" w:noHBand="0" w:noVBand="1"/>
      </w:tblPr>
      <w:tblGrid>
        <w:gridCol w:w="3018"/>
        <w:gridCol w:w="3019"/>
        <w:gridCol w:w="3019"/>
      </w:tblGrid>
      <w:tr w:rsidR="009648C5" w:rsidRPr="00A7394A" w14:paraId="3B25CA59" w14:textId="77777777" w:rsidTr="009311F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76999BBF" w14:textId="12F81BFD" w:rsidR="009648C5" w:rsidRPr="00A7394A" w:rsidRDefault="009648C5" w:rsidP="009311FA">
            <w:pPr>
              <w:spacing w:line="360" w:lineRule="auto"/>
              <w:rPr>
                <w:color w:val="auto"/>
              </w:rPr>
            </w:pPr>
            <w:r w:rsidRPr="00A7394A">
              <w:rPr>
                <w:color w:val="auto"/>
              </w:rPr>
              <w:t>Ware</w:t>
            </w:r>
          </w:p>
        </w:tc>
        <w:tc>
          <w:tcPr>
            <w:tcW w:w="3019" w:type="dxa"/>
          </w:tcPr>
          <w:p w14:paraId="7DF8ED3D" w14:textId="3D78A3A7" w:rsidR="009648C5" w:rsidRPr="00A7394A" w:rsidRDefault="009648C5" w:rsidP="009311FA">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A7394A">
              <w:rPr>
                <w:color w:val="auto"/>
              </w:rPr>
              <w:t>Import</w:t>
            </w:r>
          </w:p>
        </w:tc>
        <w:tc>
          <w:tcPr>
            <w:tcW w:w="3019" w:type="dxa"/>
          </w:tcPr>
          <w:p w14:paraId="51B22AEE" w14:textId="41617C82" w:rsidR="009648C5" w:rsidRPr="00A7394A" w:rsidRDefault="009648C5" w:rsidP="009311FA">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A7394A">
              <w:rPr>
                <w:color w:val="auto"/>
              </w:rPr>
              <w:t>Export</w:t>
            </w:r>
          </w:p>
        </w:tc>
      </w:tr>
      <w:tr w:rsidR="009648C5" w:rsidRPr="00A7394A" w14:paraId="2B019C7D"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33D082A9" w14:textId="4B9EAB1B" w:rsidR="009648C5" w:rsidRPr="00A7394A" w:rsidRDefault="00FF43AF" w:rsidP="009311FA">
            <w:pPr>
              <w:spacing w:line="360" w:lineRule="auto"/>
            </w:pPr>
            <w:r w:rsidRPr="00A7394A">
              <w:t>Schnitth</w:t>
            </w:r>
            <w:r w:rsidR="00103B4B" w:rsidRPr="00A7394A">
              <w:t>olz</w:t>
            </w:r>
          </w:p>
        </w:tc>
        <w:tc>
          <w:tcPr>
            <w:tcW w:w="3019" w:type="dxa"/>
          </w:tcPr>
          <w:p w14:paraId="61316E6D" w14:textId="432411D0" w:rsidR="009648C5" w:rsidRPr="00A7394A" w:rsidRDefault="00783272"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750</w:t>
            </w:r>
            <w:r w:rsidR="007928A6" w:rsidRPr="00A7394A">
              <w:t xml:space="preserve"> Mio. US-Dollar</w:t>
            </w:r>
          </w:p>
        </w:tc>
        <w:tc>
          <w:tcPr>
            <w:tcW w:w="3019" w:type="dxa"/>
          </w:tcPr>
          <w:p w14:paraId="40662E0E" w14:textId="65989786" w:rsidR="009648C5" w:rsidRPr="00A7394A" w:rsidRDefault="009A2CA0"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2</w:t>
            </w:r>
            <w:r w:rsidR="00757C75">
              <w:t>.100 Mio</w:t>
            </w:r>
            <w:r w:rsidRPr="00A7394A">
              <w:t>. US-Dollar</w:t>
            </w:r>
          </w:p>
        </w:tc>
      </w:tr>
      <w:tr w:rsidR="009648C5" w:rsidRPr="00A7394A" w14:paraId="677DCBE0"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77DD333C" w14:textId="60AA9E59" w:rsidR="009648C5" w:rsidRPr="00A7394A" w:rsidRDefault="00373FB7" w:rsidP="009311FA">
            <w:pPr>
              <w:spacing w:line="360" w:lineRule="auto"/>
            </w:pPr>
            <w:r w:rsidRPr="00A7394A">
              <w:t>Käse</w:t>
            </w:r>
          </w:p>
        </w:tc>
        <w:tc>
          <w:tcPr>
            <w:tcW w:w="3019" w:type="dxa"/>
          </w:tcPr>
          <w:p w14:paraId="7C037E1A" w14:textId="769888D0" w:rsidR="009648C5" w:rsidRPr="00A7394A" w:rsidRDefault="004B7961"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750 Mio. US-Dollar</w:t>
            </w:r>
          </w:p>
        </w:tc>
        <w:tc>
          <w:tcPr>
            <w:tcW w:w="3019" w:type="dxa"/>
          </w:tcPr>
          <w:p w14:paraId="2D09AEA5" w14:textId="17967FD4" w:rsidR="009648C5" w:rsidRPr="00A7394A" w:rsidRDefault="00373FB7"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860 Mio. US-Dollar</w:t>
            </w:r>
          </w:p>
        </w:tc>
      </w:tr>
      <w:tr w:rsidR="00DA4802" w:rsidRPr="00A7394A" w14:paraId="77CB27E0"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14CFBF7F" w14:textId="09E3B47C" w:rsidR="00DA4802" w:rsidRPr="00A7394A" w:rsidRDefault="00DA4802" w:rsidP="009311FA">
            <w:pPr>
              <w:spacing w:line="360" w:lineRule="auto"/>
            </w:pPr>
            <w:r w:rsidRPr="00A7394A">
              <w:t>Medikamente</w:t>
            </w:r>
          </w:p>
        </w:tc>
        <w:tc>
          <w:tcPr>
            <w:tcW w:w="3019" w:type="dxa"/>
          </w:tcPr>
          <w:p w14:paraId="00F21CBE" w14:textId="5A501907" w:rsidR="00DA4802" w:rsidRPr="00A7394A" w:rsidRDefault="00625A19"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4</w:t>
            </w:r>
            <w:r w:rsidR="00757C75">
              <w:t>.000 Mio.</w:t>
            </w:r>
            <w:r w:rsidRPr="00A7394A">
              <w:t xml:space="preserve"> US-Dollar</w:t>
            </w:r>
          </w:p>
        </w:tc>
        <w:tc>
          <w:tcPr>
            <w:tcW w:w="3019" w:type="dxa"/>
          </w:tcPr>
          <w:p w14:paraId="634561F0" w14:textId="74F572B2" w:rsidR="00DA4802" w:rsidRPr="00A7394A" w:rsidRDefault="00757C75" w:rsidP="009311FA">
            <w:pPr>
              <w:spacing w:line="360" w:lineRule="auto"/>
              <w:cnfStyle w:val="000000100000" w:firstRow="0" w:lastRow="0" w:firstColumn="0" w:lastColumn="0" w:oddVBand="0" w:evenVBand="0" w:oddHBand="1" w:evenHBand="0" w:firstRowFirstColumn="0" w:firstRowLastColumn="0" w:lastRowFirstColumn="0" w:lastRowLastColumn="0"/>
            </w:pPr>
            <w:r>
              <w:t>7.000 Mio</w:t>
            </w:r>
            <w:r w:rsidR="00625A19" w:rsidRPr="00A7394A">
              <w:t>. US-Dollar</w:t>
            </w:r>
          </w:p>
        </w:tc>
      </w:tr>
      <w:tr w:rsidR="00DA4802" w:rsidRPr="00A7394A" w14:paraId="30F35F15"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737DC0BD" w14:textId="1598A1FC" w:rsidR="00DA4802" w:rsidRPr="00A7394A" w:rsidRDefault="00103B4B" w:rsidP="009311FA">
            <w:pPr>
              <w:spacing w:line="360" w:lineRule="auto"/>
            </w:pPr>
            <w:r w:rsidRPr="00A7394A">
              <w:t>Baumwolle</w:t>
            </w:r>
            <w:r w:rsidR="00BC39BB" w:rsidRPr="00A7394A">
              <w:t xml:space="preserve"> (nicht verarbeitet)</w:t>
            </w:r>
          </w:p>
        </w:tc>
        <w:tc>
          <w:tcPr>
            <w:tcW w:w="3019" w:type="dxa"/>
          </w:tcPr>
          <w:p w14:paraId="3A57F7AA" w14:textId="70A8616F" w:rsidR="00C856C3" w:rsidRPr="00A7394A" w:rsidRDefault="00195869" w:rsidP="009311FA">
            <w:pPr>
              <w:spacing w:line="360" w:lineRule="auto"/>
              <w:cnfStyle w:val="000000000000" w:firstRow="0" w:lastRow="0" w:firstColumn="0" w:lastColumn="0" w:oddVBand="0" w:evenVBand="0" w:oddHBand="0" w:evenHBand="0" w:firstRowFirstColumn="0" w:firstRowLastColumn="0" w:lastRowFirstColumn="0" w:lastRowLastColumn="0"/>
              <w:rPr>
                <w:lang w:val="en-US"/>
              </w:rPr>
            </w:pPr>
            <w:r w:rsidRPr="00A7394A">
              <w:rPr>
                <w:lang w:val="en-US"/>
              </w:rPr>
              <w:t>5 Mio. US-Dollar</w:t>
            </w:r>
          </w:p>
        </w:tc>
        <w:tc>
          <w:tcPr>
            <w:tcW w:w="3019" w:type="dxa"/>
          </w:tcPr>
          <w:p w14:paraId="5BC508E7" w14:textId="01550398" w:rsidR="00BC031A" w:rsidRPr="00A7394A" w:rsidRDefault="005A33DA" w:rsidP="00154FCC">
            <w:pPr>
              <w:spacing w:line="360" w:lineRule="auto"/>
              <w:cnfStyle w:val="000000000000" w:firstRow="0" w:lastRow="0" w:firstColumn="0" w:lastColumn="0" w:oddVBand="0" w:evenVBand="0" w:oddHBand="0" w:evenHBand="0" w:firstRowFirstColumn="0" w:firstRowLastColumn="0" w:lastRowFirstColumn="0" w:lastRowLastColumn="0"/>
              <w:rPr>
                <w:lang w:val="en-US"/>
              </w:rPr>
            </w:pPr>
            <w:r w:rsidRPr="00A7394A">
              <w:rPr>
                <w:lang w:val="en-US"/>
              </w:rPr>
              <w:t xml:space="preserve">20 Mio. </w:t>
            </w:r>
            <w:r w:rsidR="00154FCC" w:rsidRPr="00A7394A">
              <w:rPr>
                <w:lang w:val="en-US"/>
              </w:rPr>
              <w:t>US-Dollar</w:t>
            </w:r>
          </w:p>
        </w:tc>
      </w:tr>
      <w:tr w:rsidR="00E768EB" w:rsidRPr="00A7394A" w14:paraId="2CD68724"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2C22E8B9" w14:textId="5465CE5D" w:rsidR="005049AD" w:rsidRPr="00A7394A" w:rsidRDefault="005049AD" w:rsidP="009311FA">
            <w:pPr>
              <w:spacing w:line="360" w:lineRule="auto"/>
            </w:pPr>
            <w:r w:rsidRPr="00A7394A">
              <w:t>Computer</w:t>
            </w:r>
          </w:p>
        </w:tc>
        <w:tc>
          <w:tcPr>
            <w:tcW w:w="3019" w:type="dxa"/>
          </w:tcPr>
          <w:p w14:paraId="5246BD00" w14:textId="75F474A4" w:rsidR="00E768EB" w:rsidRPr="00A7394A" w:rsidRDefault="00145F8B"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2</w:t>
            </w:r>
            <w:r w:rsidR="00757C75">
              <w:t>.</w:t>
            </w:r>
            <w:r w:rsidR="003B148A">
              <w:t>1</w:t>
            </w:r>
            <w:r w:rsidR="00757C75">
              <w:t>00 Mio.</w:t>
            </w:r>
            <w:r w:rsidRPr="00A7394A">
              <w:t xml:space="preserve"> US-Dollar</w:t>
            </w:r>
          </w:p>
        </w:tc>
        <w:tc>
          <w:tcPr>
            <w:tcW w:w="3019" w:type="dxa"/>
          </w:tcPr>
          <w:p w14:paraId="7ECD80E3" w14:textId="2C47DBA6" w:rsidR="00E768EB" w:rsidRPr="00A7394A" w:rsidRDefault="00C02377"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1</w:t>
            </w:r>
            <w:r w:rsidR="00757C75">
              <w:t>.</w:t>
            </w:r>
            <w:r w:rsidR="003B148A">
              <w:t>1</w:t>
            </w:r>
            <w:r w:rsidR="00757C75">
              <w:t>00 Mio.</w:t>
            </w:r>
            <w:r w:rsidRPr="00A7394A">
              <w:t xml:space="preserve"> US-Dollar</w:t>
            </w:r>
          </w:p>
        </w:tc>
      </w:tr>
      <w:tr w:rsidR="00E768EB" w:rsidRPr="00A7394A" w14:paraId="234B6F1A"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58732E8E" w14:textId="34CEFAEA" w:rsidR="00E768EB" w:rsidRPr="00A7394A" w:rsidRDefault="00E768EB" w:rsidP="009311FA">
            <w:pPr>
              <w:spacing w:line="360" w:lineRule="auto"/>
            </w:pPr>
            <w:r w:rsidRPr="00A7394A">
              <w:t>Motor- und Fahrräder</w:t>
            </w:r>
          </w:p>
        </w:tc>
        <w:tc>
          <w:tcPr>
            <w:tcW w:w="3019" w:type="dxa"/>
          </w:tcPr>
          <w:p w14:paraId="55CDDB18" w14:textId="4BB313A5" w:rsidR="00E768EB" w:rsidRPr="00A7394A" w:rsidRDefault="00574F35"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4</w:t>
            </w:r>
            <w:r w:rsidR="00757C75">
              <w:t>.600 Mio</w:t>
            </w:r>
            <w:r w:rsidRPr="00A7394A">
              <w:t>. US-Dollar</w:t>
            </w:r>
          </w:p>
        </w:tc>
        <w:tc>
          <w:tcPr>
            <w:tcW w:w="3019" w:type="dxa"/>
          </w:tcPr>
          <w:p w14:paraId="555B1BEE" w14:textId="2A04015D" w:rsidR="00E768EB" w:rsidRPr="00A7394A" w:rsidRDefault="00AC53F3"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5</w:t>
            </w:r>
            <w:r w:rsidR="00757C75">
              <w:t>.000 Mio</w:t>
            </w:r>
            <w:r w:rsidRPr="00A7394A">
              <w:t>. US-Dollar</w:t>
            </w:r>
          </w:p>
        </w:tc>
      </w:tr>
      <w:tr w:rsidR="00373FB7" w:rsidRPr="00A7394A" w14:paraId="6C2D3EFC"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164B0D4A" w14:textId="733D9F0B" w:rsidR="00373FB7" w:rsidRPr="00A7394A" w:rsidRDefault="00103B4B" w:rsidP="009311FA">
            <w:pPr>
              <w:spacing w:line="360" w:lineRule="auto"/>
            </w:pPr>
            <w:r w:rsidRPr="00A7394A">
              <w:t>Bananen</w:t>
            </w:r>
          </w:p>
        </w:tc>
        <w:tc>
          <w:tcPr>
            <w:tcW w:w="3019" w:type="dxa"/>
          </w:tcPr>
          <w:p w14:paraId="58498C59" w14:textId="7D878E7F" w:rsidR="00373FB7" w:rsidRPr="00A7394A" w:rsidRDefault="00EA2DE8"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81 Mio. US-Dollar</w:t>
            </w:r>
          </w:p>
        </w:tc>
        <w:tc>
          <w:tcPr>
            <w:tcW w:w="3019" w:type="dxa"/>
          </w:tcPr>
          <w:p w14:paraId="189A2294" w14:textId="34DC1B35" w:rsidR="00373FB7" w:rsidRPr="00A7394A" w:rsidRDefault="006260F6" w:rsidP="009311FA">
            <w:pPr>
              <w:spacing w:line="360" w:lineRule="auto"/>
              <w:cnfStyle w:val="000000100000" w:firstRow="0" w:lastRow="0" w:firstColumn="0" w:lastColumn="0" w:oddVBand="0" w:evenVBand="0" w:oddHBand="1" w:evenHBand="0" w:firstRowFirstColumn="0" w:firstRowLastColumn="0" w:lastRowFirstColumn="0" w:lastRowLastColumn="0"/>
            </w:pPr>
            <w:r w:rsidRPr="00A7394A">
              <w:t>8 Mio. US-Dollar</w:t>
            </w:r>
          </w:p>
        </w:tc>
      </w:tr>
      <w:tr w:rsidR="00373FB7" w:rsidRPr="00A7394A" w14:paraId="64FDF1A5"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4641AEC4" w14:textId="09C301DC" w:rsidR="00373FB7" w:rsidRPr="00A7394A" w:rsidRDefault="009F44F3" w:rsidP="009311FA">
            <w:pPr>
              <w:spacing w:line="360" w:lineRule="auto"/>
            </w:pPr>
            <w:r w:rsidRPr="00A7394A">
              <w:t>Avocado</w:t>
            </w:r>
            <w:r w:rsidR="00772A96" w:rsidRPr="00A7394A">
              <w:t xml:space="preserve"> (202</w:t>
            </w:r>
            <w:r w:rsidR="007A3C18" w:rsidRPr="00A7394A">
              <w:t>3</w:t>
            </w:r>
            <w:r w:rsidR="00772A96" w:rsidRPr="00A7394A">
              <w:t>)</w:t>
            </w:r>
          </w:p>
        </w:tc>
        <w:tc>
          <w:tcPr>
            <w:tcW w:w="3019" w:type="dxa"/>
          </w:tcPr>
          <w:p w14:paraId="60DA66B9" w14:textId="4B6E7E8A" w:rsidR="007A3C18" w:rsidRPr="00A7394A" w:rsidRDefault="007A3C18"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48 Mio. US-Dollar</w:t>
            </w:r>
            <w:r w:rsidR="003C1E49" w:rsidRPr="00A7394A">
              <w:rPr>
                <w:rStyle w:val="Funotenzeichen"/>
              </w:rPr>
              <w:footnoteReference w:id="6"/>
            </w:r>
          </w:p>
        </w:tc>
        <w:tc>
          <w:tcPr>
            <w:tcW w:w="3019" w:type="dxa"/>
          </w:tcPr>
          <w:p w14:paraId="35A3B906" w14:textId="29982DAE" w:rsidR="00373FB7" w:rsidRPr="00A7394A" w:rsidRDefault="000F2ED1" w:rsidP="009311FA">
            <w:pPr>
              <w:spacing w:line="360" w:lineRule="auto"/>
              <w:cnfStyle w:val="000000000000" w:firstRow="0" w:lastRow="0" w:firstColumn="0" w:lastColumn="0" w:oddVBand="0" w:evenVBand="0" w:oddHBand="0" w:evenHBand="0" w:firstRowFirstColumn="0" w:firstRowLastColumn="0" w:lastRowFirstColumn="0" w:lastRowLastColumn="0"/>
            </w:pPr>
            <w:r>
              <w:t>2</w:t>
            </w:r>
            <w:r w:rsidR="00DD3CEE" w:rsidRPr="00A7394A">
              <w:t xml:space="preserve"> Mio. US-Dollar</w:t>
            </w:r>
            <w:r w:rsidR="003C1E49" w:rsidRPr="00A7394A">
              <w:rPr>
                <w:rStyle w:val="Funotenzeichen"/>
              </w:rPr>
              <w:footnoteReference w:id="7"/>
            </w:r>
          </w:p>
        </w:tc>
      </w:tr>
      <w:tr w:rsidR="00373FB7" w:rsidRPr="00A7394A" w14:paraId="1F206C47" w14:textId="77777777" w:rsidTr="009311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32187F2D" w14:textId="704464E4" w:rsidR="00373FB7" w:rsidRPr="00A7394A" w:rsidRDefault="00103B4B" w:rsidP="009311FA">
            <w:pPr>
              <w:spacing w:line="360" w:lineRule="auto"/>
            </w:pPr>
            <w:r w:rsidRPr="00A7394A">
              <w:t>Erdö</w:t>
            </w:r>
            <w:r w:rsidR="0095158A" w:rsidRPr="00A7394A">
              <w:t>l (raffiniert)</w:t>
            </w:r>
          </w:p>
        </w:tc>
        <w:tc>
          <w:tcPr>
            <w:tcW w:w="3019" w:type="dxa"/>
          </w:tcPr>
          <w:p w14:paraId="70D3B3D7" w14:textId="705032B2" w:rsidR="00402F5F" w:rsidRPr="00A7394A" w:rsidRDefault="00402F5F" w:rsidP="00402F5F">
            <w:pPr>
              <w:spacing w:line="360" w:lineRule="auto"/>
              <w:cnfStyle w:val="000000100000" w:firstRow="0" w:lastRow="0" w:firstColumn="0" w:lastColumn="0" w:oddVBand="0" w:evenVBand="0" w:oddHBand="1" w:evenHBand="0" w:firstRowFirstColumn="0" w:firstRowLastColumn="0" w:lastRowFirstColumn="0" w:lastRowLastColumn="0"/>
              <w:rPr>
                <w:lang w:val="en-US"/>
              </w:rPr>
            </w:pPr>
            <w:r w:rsidRPr="00A7394A">
              <w:rPr>
                <w:lang w:val="en-US"/>
              </w:rPr>
              <w:t>8</w:t>
            </w:r>
            <w:r w:rsidR="00757C75">
              <w:rPr>
                <w:lang w:val="en-US"/>
              </w:rPr>
              <w:t>.000 Mio</w:t>
            </w:r>
            <w:r w:rsidRPr="00A7394A">
              <w:rPr>
                <w:lang w:val="en-US"/>
              </w:rPr>
              <w:t>. US-Dollar</w:t>
            </w:r>
          </w:p>
        </w:tc>
        <w:tc>
          <w:tcPr>
            <w:tcW w:w="3019" w:type="dxa"/>
          </w:tcPr>
          <w:p w14:paraId="04A73ECA" w14:textId="70451BA0" w:rsidR="005964AC" w:rsidRPr="00A7394A" w:rsidRDefault="000F2ED1" w:rsidP="0095158A">
            <w:pPr>
              <w:spacing w:line="360" w:lineRule="auto"/>
              <w:cnfStyle w:val="000000100000" w:firstRow="0" w:lastRow="0" w:firstColumn="0" w:lastColumn="0" w:oddVBand="0" w:evenVBand="0" w:oddHBand="1" w:evenHBand="0" w:firstRowFirstColumn="0" w:firstRowLastColumn="0" w:lastRowFirstColumn="0" w:lastRowLastColumn="0"/>
            </w:pPr>
            <w:r>
              <w:t>2</w:t>
            </w:r>
            <w:r w:rsidR="00757C75">
              <w:t>.000 Mio</w:t>
            </w:r>
            <w:r w:rsidR="0039333B" w:rsidRPr="00A7394A">
              <w:t>. US-Dollar</w:t>
            </w:r>
          </w:p>
        </w:tc>
      </w:tr>
      <w:tr w:rsidR="00373FB7" w:rsidRPr="00A7394A" w14:paraId="65036CD1" w14:textId="77777777" w:rsidTr="009311FA">
        <w:tc>
          <w:tcPr>
            <w:cnfStyle w:val="001000000000" w:firstRow="0" w:lastRow="0" w:firstColumn="1" w:lastColumn="0" w:oddVBand="0" w:evenVBand="0" w:oddHBand="0" w:evenHBand="0" w:firstRowFirstColumn="0" w:firstRowLastColumn="0" w:lastRowFirstColumn="0" w:lastRowLastColumn="0"/>
            <w:tcW w:w="3018" w:type="dxa"/>
          </w:tcPr>
          <w:p w14:paraId="1A95C0CD" w14:textId="30D19A67" w:rsidR="00373FB7" w:rsidRPr="00A7394A" w:rsidRDefault="00076847" w:rsidP="009311FA">
            <w:pPr>
              <w:spacing w:line="360" w:lineRule="auto"/>
            </w:pPr>
            <w:r w:rsidRPr="00A7394A">
              <w:t>Ski</w:t>
            </w:r>
            <w:r w:rsidR="009F47A9" w:rsidRPr="00A7394A">
              <w:t xml:space="preserve"> (2020)</w:t>
            </w:r>
            <w:r w:rsidR="00207180" w:rsidRPr="00A7394A">
              <w:rPr>
                <w:rStyle w:val="Funotenzeichen"/>
              </w:rPr>
              <w:footnoteReference w:id="8"/>
            </w:r>
          </w:p>
        </w:tc>
        <w:tc>
          <w:tcPr>
            <w:tcW w:w="3019" w:type="dxa"/>
          </w:tcPr>
          <w:p w14:paraId="7E1225E1" w14:textId="494DFF7C" w:rsidR="00373FB7" w:rsidRPr="00A7394A" w:rsidRDefault="00076847"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1,7 Mio. Paare</w:t>
            </w:r>
          </w:p>
        </w:tc>
        <w:tc>
          <w:tcPr>
            <w:tcW w:w="3019" w:type="dxa"/>
          </w:tcPr>
          <w:p w14:paraId="19441C6E" w14:textId="762AA8B7" w:rsidR="00373FB7" w:rsidRPr="00A7394A" w:rsidRDefault="00076847" w:rsidP="009311FA">
            <w:pPr>
              <w:spacing w:line="360" w:lineRule="auto"/>
              <w:cnfStyle w:val="000000000000" w:firstRow="0" w:lastRow="0" w:firstColumn="0" w:lastColumn="0" w:oddVBand="0" w:evenVBand="0" w:oddHBand="0" w:evenHBand="0" w:firstRowFirstColumn="0" w:firstRowLastColumn="0" w:lastRowFirstColumn="0" w:lastRowLastColumn="0"/>
            </w:pPr>
            <w:r w:rsidRPr="00A7394A">
              <w:t>2,1 Mio. Paare</w:t>
            </w:r>
          </w:p>
        </w:tc>
      </w:tr>
    </w:tbl>
    <w:p w14:paraId="4AE5208E" w14:textId="3515D6D3" w:rsidR="009648C5" w:rsidRPr="00A7394A" w:rsidRDefault="00391680">
      <w:pPr>
        <w:spacing w:line="240" w:lineRule="auto"/>
      </w:pPr>
      <w:r w:rsidRPr="00A7394A">
        <w:rPr>
          <w:noProof/>
        </w:rPr>
        <mc:AlternateContent>
          <mc:Choice Requires="wps">
            <w:drawing>
              <wp:anchor distT="0" distB="0" distL="114300" distR="114300" simplePos="0" relativeHeight="251658276" behindDoc="0" locked="0" layoutInCell="1" allowOverlap="1" wp14:anchorId="4D5D71D4" wp14:editId="21DF294E">
                <wp:simplePos x="0" y="0"/>
                <wp:positionH relativeFrom="page">
                  <wp:align>left</wp:align>
                </wp:positionH>
                <wp:positionV relativeFrom="paragraph">
                  <wp:posOffset>237379</wp:posOffset>
                </wp:positionV>
                <wp:extent cx="7537837" cy="26007"/>
                <wp:effectExtent l="0" t="0" r="25400" b="31750"/>
                <wp:wrapNone/>
                <wp:docPr id="1475685193" name="Gerader Verbinder 1475685193"/>
                <wp:cNvGraphicFramePr/>
                <a:graphic xmlns:a="http://schemas.openxmlformats.org/drawingml/2006/main">
                  <a:graphicData uri="http://schemas.microsoft.com/office/word/2010/wordprocessingShape">
                    <wps:wsp>
                      <wps:cNvCnPr/>
                      <wps:spPr>
                        <a:xfrm flipV="1">
                          <a:off x="0" y="0"/>
                          <a:ext cx="7537837" cy="26007"/>
                        </a:xfrm>
                        <a:prstGeom prst="line">
                          <a:avLst/>
                        </a:prstGeom>
                        <a:ln>
                          <a:prstDash val="dash"/>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3408A8" id="Gerader Verbinder 1475685193" o:spid="_x0000_s1026" style="position:absolute;flip:y;z-index:251670553;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 from="0,18.7pt" to="593.55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" strokecolor="#8d82b1 [3204]" strokeweight="1.5pt">
                <v:stroke dashstyle="dash" joinstyle="miter"/>
                <w10:wrap anchorx="page"/>
              </v:line>
            </w:pict>
          </mc:Fallback>
        </mc:AlternateContent>
      </w:r>
    </w:p>
    <w:p w14:paraId="5DDE050B" w14:textId="06819AA1" w:rsidR="009648C5" w:rsidRPr="00A7394A" w:rsidRDefault="009311FA" w:rsidP="009311FA">
      <w:pPr>
        <w:tabs>
          <w:tab w:val="left" w:pos="5672"/>
        </w:tabs>
        <w:spacing w:line="240" w:lineRule="auto"/>
      </w:pPr>
      <w:r w:rsidRPr="00A7394A">
        <w:tab/>
      </w:r>
    </w:p>
    <w:p w14:paraId="6DFC0CFD" w14:textId="0335A20C" w:rsidR="00CF165F" w:rsidRPr="00A7394A" w:rsidRDefault="00CF165F">
      <w:pPr>
        <w:spacing w:line="240" w:lineRule="auto"/>
      </w:pPr>
    </w:p>
    <w:p w14:paraId="59249041" w14:textId="5A0AD867" w:rsidR="002F441E" w:rsidRPr="00A7394A" w:rsidRDefault="002F441E" w:rsidP="002F441E">
      <w:pPr>
        <w:pStyle w:val="berschrift3"/>
      </w:pPr>
      <w:r w:rsidRPr="00A7394A">
        <w:t>Hilfsblatt</w:t>
      </w:r>
    </w:p>
    <w:p w14:paraId="6ABEED4B" w14:textId="77777777" w:rsidR="002F441E" w:rsidRPr="00FE2CAB" w:rsidRDefault="002F441E" w:rsidP="002F441E">
      <w:pPr>
        <w:spacing w:line="240" w:lineRule="auto"/>
        <w:rPr>
          <w:highlight w:val="yellow"/>
        </w:rPr>
      </w:pPr>
    </w:p>
    <w:p w14:paraId="39A254BA" w14:textId="6067CB22" w:rsidR="002F441E" w:rsidRDefault="00C1654D" w:rsidP="002F441E">
      <w:pPr>
        <w:spacing w:line="240" w:lineRule="auto"/>
      </w:pPr>
      <w:r w:rsidRPr="00A7394A">
        <w:t>In</w:t>
      </w:r>
      <w:r>
        <w:t xml:space="preserve"> dieser Tabelle siehst du, wie viele Avocados, Medikamente, Käse</w:t>
      </w:r>
      <w:r w:rsidR="00C5774B">
        <w:t xml:space="preserve"> </w:t>
      </w:r>
      <w:r>
        <w:t xml:space="preserve">etc. 2022 in </w:t>
      </w:r>
      <w:r w:rsidR="00B77945">
        <w:t>Ö</w:t>
      </w:r>
      <w:r>
        <w:t>sterreich importiert bzw. exportiert wurde</w:t>
      </w:r>
      <w:r w:rsidR="00B77945">
        <w:t>n</w:t>
      </w:r>
      <w:r w:rsidRPr="00C1654D">
        <w:rPr>
          <w:vertAlign w:val="superscript"/>
        </w:rPr>
        <w:t>4</w:t>
      </w:r>
      <w:r w:rsidRPr="00A7394A">
        <w:t xml:space="preserve">. Die Werte sind gerundet. In Münzhausen sieht </w:t>
      </w:r>
      <w:proofErr w:type="gramStart"/>
      <w:r w:rsidRPr="00A7394A">
        <w:t>es übrigens</w:t>
      </w:r>
      <w:proofErr w:type="gramEnd"/>
      <w:r w:rsidRPr="00A7394A">
        <w:t xml:space="preserve"> ähnlich aus</w:t>
      </w:r>
      <w:r>
        <w:t>; die Tabelle sollte dir somit dabei helfen, die Handelsbilanz berechnen zu können</w:t>
      </w:r>
      <w:r w:rsidR="002F441E">
        <w:t>.</w:t>
      </w:r>
    </w:p>
    <w:p w14:paraId="23992E6D" w14:textId="77777777" w:rsidR="002F441E" w:rsidRDefault="002F441E" w:rsidP="002F441E">
      <w:pPr>
        <w:spacing w:line="240" w:lineRule="auto"/>
      </w:pPr>
    </w:p>
    <w:tbl>
      <w:tblPr>
        <w:tblStyle w:val="Gitternetztabelle4Akzent5"/>
        <w:tblW w:w="0" w:type="auto"/>
        <w:tblLook w:val="04A0" w:firstRow="1" w:lastRow="0" w:firstColumn="1" w:lastColumn="0" w:noHBand="0" w:noVBand="1"/>
      </w:tblPr>
      <w:tblGrid>
        <w:gridCol w:w="3018"/>
        <w:gridCol w:w="3019"/>
        <w:gridCol w:w="3019"/>
      </w:tblGrid>
      <w:tr w:rsidR="002F441E" w14:paraId="641C6E9F" w14:textId="77777777" w:rsidTr="00132D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4696D0AE" w14:textId="77777777" w:rsidR="002F441E" w:rsidRPr="009311FA" w:rsidRDefault="002F441E" w:rsidP="00132D70">
            <w:pPr>
              <w:spacing w:line="360" w:lineRule="auto"/>
              <w:rPr>
                <w:color w:val="auto"/>
              </w:rPr>
            </w:pPr>
            <w:r w:rsidRPr="009311FA">
              <w:rPr>
                <w:color w:val="auto"/>
              </w:rPr>
              <w:t>Ware</w:t>
            </w:r>
          </w:p>
        </w:tc>
        <w:tc>
          <w:tcPr>
            <w:tcW w:w="3019" w:type="dxa"/>
          </w:tcPr>
          <w:p w14:paraId="22D08F2F" w14:textId="77777777" w:rsidR="002F441E" w:rsidRPr="009311FA" w:rsidRDefault="002F441E" w:rsidP="00132D70">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9311FA">
              <w:rPr>
                <w:color w:val="auto"/>
              </w:rPr>
              <w:t>Import</w:t>
            </w:r>
          </w:p>
        </w:tc>
        <w:tc>
          <w:tcPr>
            <w:tcW w:w="3019" w:type="dxa"/>
          </w:tcPr>
          <w:p w14:paraId="3611CE19" w14:textId="77777777" w:rsidR="002F441E" w:rsidRPr="009311FA" w:rsidRDefault="002F441E" w:rsidP="00132D70">
            <w:pPr>
              <w:spacing w:line="360" w:lineRule="auto"/>
              <w:cnfStyle w:val="100000000000" w:firstRow="1" w:lastRow="0" w:firstColumn="0" w:lastColumn="0" w:oddVBand="0" w:evenVBand="0" w:oddHBand="0" w:evenHBand="0" w:firstRowFirstColumn="0" w:firstRowLastColumn="0" w:lastRowFirstColumn="0" w:lastRowLastColumn="0"/>
              <w:rPr>
                <w:color w:val="auto"/>
              </w:rPr>
            </w:pPr>
            <w:r w:rsidRPr="009311FA">
              <w:rPr>
                <w:color w:val="auto"/>
              </w:rPr>
              <w:t>Export</w:t>
            </w:r>
          </w:p>
        </w:tc>
      </w:tr>
      <w:tr w:rsidR="003B148A" w14:paraId="252873E5"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31CCA5ED" w14:textId="77777777" w:rsidR="003B148A" w:rsidRDefault="003B148A" w:rsidP="003B148A">
            <w:pPr>
              <w:spacing w:line="360" w:lineRule="auto"/>
            </w:pPr>
            <w:r w:rsidRPr="00FF43AF">
              <w:t>Schnittholz</w:t>
            </w:r>
          </w:p>
        </w:tc>
        <w:tc>
          <w:tcPr>
            <w:tcW w:w="3019" w:type="dxa"/>
          </w:tcPr>
          <w:p w14:paraId="1306389C" w14:textId="31F3239C" w:rsidR="003B148A" w:rsidRDefault="003B148A" w:rsidP="003B148A">
            <w:pPr>
              <w:spacing w:line="360" w:lineRule="auto"/>
              <w:cnfStyle w:val="000000100000" w:firstRow="0" w:lastRow="0" w:firstColumn="0" w:lastColumn="0" w:oddVBand="0" w:evenVBand="0" w:oddHBand="1" w:evenHBand="0" w:firstRowFirstColumn="0" w:firstRowLastColumn="0" w:lastRowFirstColumn="0" w:lastRowLastColumn="0"/>
            </w:pPr>
            <w:r w:rsidRPr="00A7394A">
              <w:t>750 Mio. US-Dollar</w:t>
            </w:r>
          </w:p>
        </w:tc>
        <w:tc>
          <w:tcPr>
            <w:tcW w:w="3019" w:type="dxa"/>
          </w:tcPr>
          <w:p w14:paraId="70B68565" w14:textId="2A86C416" w:rsidR="003B148A" w:rsidRDefault="003B148A" w:rsidP="003B148A">
            <w:pPr>
              <w:spacing w:line="360" w:lineRule="auto"/>
              <w:cnfStyle w:val="000000100000" w:firstRow="0" w:lastRow="0" w:firstColumn="0" w:lastColumn="0" w:oddVBand="0" w:evenVBand="0" w:oddHBand="1" w:evenHBand="0" w:firstRowFirstColumn="0" w:firstRowLastColumn="0" w:lastRowFirstColumn="0" w:lastRowLastColumn="0"/>
            </w:pPr>
            <w:r w:rsidRPr="00A7394A">
              <w:t>2</w:t>
            </w:r>
            <w:r>
              <w:t>.100 Mio</w:t>
            </w:r>
            <w:r w:rsidRPr="00A7394A">
              <w:t>. US-Dollar</w:t>
            </w:r>
          </w:p>
        </w:tc>
      </w:tr>
      <w:tr w:rsidR="002F441E" w14:paraId="27685FDC"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1BF2E9F1" w14:textId="77777777" w:rsidR="002F441E" w:rsidRDefault="002F441E" w:rsidP="00132D70">
            <w:pPr>
              <w:spacing w:line="360" w:lineRule="auto"/>
            </w:pPr>
            <w:r>
              <w:t>Käse</w:t>
            </w:r>
          </w:p>
        </w:tc>
        <w:tc>
          <w:tcPr>
            <w:tcW w:w="3019" w:type="dxa"/>
          </w:tcPr>
          <w:p w14:paraId="51057C8B" w14:textId="77777777"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750 Mio. US-Dollar</w:t>
            </w:r>
          </w:p>
        </w:tc>
        <w:tc>
          <w:tcPr>
            <w:tcW w:w="3019" w:type="dxa"/>
          </w:tcPr>
          <w:p w14:paraId="5A87D0F6" w14:textId="77777777"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860 Mio. US-Dollar</w:t>
            </w:r>
          </w:p>
        </w:tc>
      </w:tr>
      <w:tr w:rsidR="003B148A" w14:paraId="3EF18C5E"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6A324360" w14:textId="77777777" w:rsidR="003B148A" w:rsidRPr="00D60CD5" w:rsidRDefault="003B148A" w:rsidP="003B148A">
            <w:pPr>
              <w:spacing w:line="360" w:lineRule="auto"/>
            </w:pPr>
            <w:r w:rsidRPr="00D60CD5">
              <w:t>Medikamente</w:t>
            </w:r>
          </w:p>
        </w:tc>
        <w:tc>
          <w:tcPr>
            <w:tcW w:w="3019" w:type="dxa"/>
          </w:tcPr>
          <w:p w14:paraId="254FAC84" w14:textId="02B1E5CC" w:rsidR="003B148A" w:rsidRPr="00D60CD5" w:rsidRDefault="003B148A" w:rsidP="003B148A">
            <w:pPr>
              <w:spacing w:line="360" w:lineRule="auto"/>
              <w:cnfStyle w:val="000000100000" w:firstRow="0" w:lastRow="0" w:firstColumn="0" w:lastColumn="0" w:oddVBand="0" w:evenVBand="0" w:oddHBand="1" w:evenHBand="0" w:firstRowFirstColumn="0" w:firstRowLastColumn="0" w:lastRowFirstColumn="0" w:lastRowLastColumn="0"/>
            </w:pPr>
            <w:r w:rsidRPr="00A7394A">
              <w:t>4</w:t>
            </w:r>
            <w:r>
              <w:t>.000 Mio.</w:t>
            </w:r>
            <w:r w:rsidRPr="00A7394A">
              <w:t xml:space="preserve"> US-Dollar</w:t>
            </w:r>
          </w:p>
        </w:tc>
        <w:tc>
          <w:tcPr>
            <w:tcW w:w="3019" w:type="dxa"/>
          </w:tcPr>
          <w:p w14:paraId="7C9A1A58" w14:textId="326D25F9" w:rsidR="003B148A" w:rsidRDefault="003B148A" w:rsidP="003B148A">
            <w:pPr>
              <w:spacing w:line="360" w:lineRule="auto"/>
              <w:cnfStyle w:val="000000100000" w:firstRow="0" w:lastRow="0" w:firstColumn="0" w:lastColumn="0" w:oddVBand="0" w:evenVBand="0" w:oddHBand="1" w:evenHBand="0" w:firstRowFirstColumn="0" w:firstRowLastColumn="0" w:lastRowFirstColumn="0" w:lastRowLastColumn="0"/>
            </w:pPr>
            <w:r>
              <w:t>7.000 Mio</w:t>
            </w:r>
            <w:r w:rsidRPr="00A7394A">
              <w:t>. US-Dollar</w:t>
            </w:r>
          </w:p>
        </w:tc>
      </w:tr>
      <w:tr w:rsidR="002F441E" w:rsidRPr="00F11E90" w14:paraId="2E84983E"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53A2C94A" w14:textId="77777777" w:rsidR="002F441E" w:rsidRPr="00D60CD5" w:rsidRDefault="002F441E" w:rsidP="00132D70">
            <w:pPr>
              <w:spacing w:line="360" w:lineRule="auto"/>
            </w:pPr>
            <w:r w:rsidRPr="00D60CD5">
              <w:t>Baumwolle (nicht verarbeitet)</w:t>
            </w:r>
          </w:p>
        </w:tc>
        <w:tc>
          <w:tcPr>
            <w:tcW w:w="3019" w:type="dxa"/>
          </w:tcPr>
          <w:p w14:paraId="2710FF3D" w14:textId="4DF9F1D9" w:rsidR="002F441E" w:rsidRPr="00D60CD5"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rPr>
                <w:lang w:val="en-US"/>
              </w:rPr>
            </w:pPr>
            <w:r w:rsidRPr="00D60CD5">
              <w:rPr>
                <w:lang w:val="en-US"/>
              </w:rPr>
              <w:t>5 Mio. US-Dollar</w:t>
            </w:r>
          </w:p>
        </w:tc>
        <w:tc>
          <w:tcPr>
            <w:tcW w:w="3019" w:type="dxa"/>
          </w:tcPr>
          <w:p w14:paraId="521C9B74" w14:textId="77777777" w:rsidR="002F441E" w:rsidRPr="00F11E90"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rPr>
                <w:lang w:val="en-US"/>
              </w:rPr>
            </w:pPr>
            <w:r>
              <w:rPr>
                <w:lang w:val="en-US"/>
              </w:rPr>
              <w:t>20 Mio. US-Dollar</w:t>
            </w:r>
          </w:p>
        </w:tc>
      </w:tr>
      <w:tr w:rsidR="002F441E" w14:paraId="6889AAED"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2FD159F7" w14:textId="77777777" w:rsidR="002F441E" w:rsidRPr="00145F8B" w:rsidRDefault="002F441E" w:rsidP="00132D70">
            <w:pPr>
              <w:spacing w:line="360" w:lineRule="auto"/>
            </w:pPr>
            <w:r w:rsidRPr="00145F8B">
              <w:t>Computer</w:t>
            </w:r>
          </w:p>
        </w:tc>
        <w:tc>
          <w:tcPr>
            <w:tcW w:w="3019" w:type="dxa"/>
          </w:tcPr>
          <w:p w14:paraId="0D753199" w14:textId="0EC035CD" w:rsidR="002F441E" w:rsidRPr="00145F8B" w:rsidRDefault="002F441E" w:rsidP="00132D70">
            <w:pPr>
              <w:spacing w:line="360" w:lineRule="auto"/>
              <w:cnfStyle w:val="000000100000" w:firstRow="0" w:lastRow="0" w:firstColumn="0" w:lastColumn="0" w:oddVBand="0" w:evenVBand="0" w:oddHBand="1" w:evenHBand="0" w:firstRowFirstColumn="0" w:firstRowLastColumn="0" w:lastRowFirstColumn="0" w:lastRowLastColumn="0"/>
            </w:pPr>
            <w:r w:rsidRPr="00145F8B">
              <w:t>2</w:t>
            </w:r>
            <w:r w:rsidR="003B148A">
              <w:t>.100 Mio</w:t>
            </w:r>
            <w:r w:rsidRPr="00145F8B">
              <w:t>. US-Dollar</w:t>
            </w:r>
          </w:p>
        </w:tc>
        <w:tc>
          <w:tcPr>
            <w:tcW w:w="3019" w:type="dxa"/>
          </w:tcPr>
          <w:p w14:paraId="63FC7E64" w14:textId="4894F85C" w:rsidR="002F441E" w:rsidRDefault="002F441E" w:rsidP="00132D70">
            <w:pPr>
              <w:spacing w:line="360" w:lineRule="auto"/>
              <w:cnfStyle w:val="000000100000" w:firstRow="0" w:lastRow="0" w:firstColumn="0" w:lastColumn="0" w:oddVBand="0" w:evenVBand="0" w:oddHBand="1" w:evenHBand="0" w:firstRowFirstColumn="0" w:firstRowLastColumn="0" w:lastRowFirstColumn="0" w:lastRowLastColumn="0"/>
            </w:pPr>
            <w:r>
              <w:t>1</w:t>
            </w:r>
            <w:r w:rsidR="003B148A">
              <w:t>.100 Mio</w:t>
            </w:r>
            <w:r>
              <w:t>. US-Dollar</w:t>
            </w:r>
          </w:p>
        </w:tc>
      </w:tr>
      <w:tr w:rsidR="002F441E" w14:paraId="1327D680"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046F35D2" w14:textId="77777777" w:rsidR="002F441E" w:rsidRDefault="002F441E" w:rsidP="00132D70">
            <w:pPr>
              <w:spacing w:line="360" w:lineRule="auto"/>
            </w:pPr>
            <w:r>
              <w:t>Motor- und Fahrräder</w:t>
            </w:r>
          </w:p>
        </w:tc>
        <w:tc>
          <w:tcPr>
            <w:tcW w:w="3019" w:type="dxa"/>
          </w:tcPr>
          <w:p w14:paraId="39706619" w14:textId="396533AF"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4</w:t>
            </w:r>
            <w:r w:rsidR="003B148A">
              <w:t>.600 Mio</w:t>
            </w:r>
            <w:r>
              <w:t>. US-Dollar</w:t>
            </w:r>
          </w:p>
        </w:tc>
        <w:tc>
          <w:tcPr>
            <w:tcW w:w="3019" w:type="dxa"/>
          </w:tcPr>
          <w:p w14:paraId="28099863" w14:textId="34DED7A8"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5</w:t>
            </w:r>
            <w:r w:rsidR="003B148A">
              <w:t>.000 Mio</w:t>
            </w:r>
            <w:r>
              <w:t>. US-Dollar</w:t>
            </w:r>
          </w:p>
        </w:tc>
      </w:tr>
      <w:tr w:rsidR="002F441E" w14:paraId="07CFD962"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7A5C9961" w14:textId="77777777" w:rsidR="002F441E" w:rsidRPr="00D60CD5" w:rsidRDefault="002F441E" w:rsidP="00132D70">
            <w:pPr>
              <w:spacing w:line="360" w:lineRule="auto"/>
            </w:pPr>
            <w:r w:rsidRPr="00D60CD5">
              <w:t>Bananen</w:t>
            </w:r>
          </w:p>
        </w:tc>
        <w:tc>
          <w:tcPr>
            <w:tcW w:w="3019" w:type="dxa"/>
          </w:tcPr>
          <w:p w14:paraId="4D7516DF" w14:textId="77777777" w:rsidR="002F441E" w:rsidRPr="00D60CD5" w:rsidRDefault="002F441E" w:rsidP="00132D70">
            <w:pPr>
              <w:spacing w:line="360" w:lineRule="auto"/>
              <w:cnfStyle w:val="000000100000" w:firstRow="0" w:lastRow="0" w:firstColumn="0" w:lastColumn="0" w:oddVBand="0" w:evenVBand="0" w:oddHBand="1" w:evenHBand="0" w:firstRowFirstColumn="0" w:firstRowLastColumn="0" w:lastRowFirstColumn="0" w:lastRowLastColumn="0"/>
            </w:pPr>
            <w:r w:rsidRPr="00D60CD5">
              <w:t>81 Mio. US-Dollar</w:t>
            </w:r>
          </w:p>
        </w:tc>
        <w:tc>
          <w:tcPr>
            <w:tcW w:w="3019" w:type="dxa"/>
          </w:tcPr>
          <w:p w14:paraId="1FFB53F0" w14:textId="77777777" w:rsidR="002F441E" w:rsidRDefault="002F441E" w:rsidP="00132D70">
            <w:pPr>
              <w:spacing w:line="360" w:lineRule="auto"/>
              <w:cnfStyle w:val="000000100000" w:firstRow="0" w:lastRow="0" w:firstColumn="0" w:lastColumn="0" w:oddVBand="0" w:evenVBand="0" w:oddHBand="1" w:evenHBand="0" w:firstRowFirstColumn="0" w:firstRowLastColumn="0" w:lastRowFirstColumn="0" w:lastRowLastColumn="0"/>
            </w:pPr>
            <w:r>
              <w:t>8 Mio. US-Dollar</w:t>
            </w:r>
          </w:p>
        </w:tc>
      </w:tr>
      <w:tr w:rsidR="002F441E" w14:paraId="4350877E"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4BD34B1C" w14:textId="77777777" w:rsidR="002F441E" w:rsidRPr="00CD5C13" w:rsidRDefault="002F441E" w:rsidP="00132D70">
            <w:pPr>
              <w:spacing w:line="360" w:lineRule="auto"/>
            </w:pPr>
            <w:r w:rsidRPr="00CD5C13">
              <w:t>Avocado (2023)</w:t>
            </w:r>
          </w:p>
        </w:tc>
        <w:tc>
          <w:tcPr>
            <w:tcW w:w="3019" w:type="dxa"/>
          </w:tcPr>
          <w:p w14:paraId="03F54818" w14:textId="47F75352" w:rsidR="002F441E" w:rsidRPr="00CD5C13"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rsidRPr="00CD5C13">
              <w:t>48 Mio. US-Dollar</w:t>
            </w:r>
            <w:r w:rsidRPr="002F441E">
              <w:rPr>
                <w:vertAlign w:val="superscript"/>
              </w:rPr>
              <w:t>5</w:t>
            </w:r>
          </w:p>
        </w:tc>
        <w:tc>
          <w:tcPr>
            <w:tcW w:w="3019" w:type="dxa"/>
          </w:tcPr>
          <w:p w14:paraId="73DB68CD" w14:textId="6BDA8142" w:rsidR="002F441E" w:rsidRPr="00CD5C13" w:rsidRDefault="009375C5" w:rsidP="00132D70">
            <w:pPr>
              <w:spacing w:line="360" w:lineRule="auto"/>
              <w:cnfStyle w:val="000000000000" w:firstRow="0" w:lastRow="0" w:firstColumn="0" w:lastColumn="0" w:oddVBand="0" w:evenVBand="0" w:oddHBand="0" w:evenHBand="0" w:firstRowFirstColumn="0" w:firstRowLastColumn="0" w:lastRowFirstColumn="0" w:lastRowLastColumn="0"/>
            </w:pPr>
            <w:r>
              <w:t>2</w:t>
            </w:r>
            <w:r w:rsidR="002F441E" w:rsidRPr="00CD5C13">
              <w:t xml:space="preserve"> Mio. US-Dollar</w:t>
            </w:r>
            <w:r w:rsidR="002F441E" w:rsidRPr="002F441E">
              <w:rPr>
                <w:vertAlign w:val="superscript"/>
              </w:rPr>
              <w:t>6</w:t>
            </w:r>
          </w:p>
        </w:tc>
      </w:tr>
      <w:tr w:rsidR="00C62B41" w14:paraId="7EB825EB" w14:textId="77777777" w:rsidTr="00132D7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8" w:type="dxa"/>
          </w:tcPr>
          <w:p w14:paraId="036AD2E8" w14:textId="77777777" w:rsidR="00C62B41" w:rsidRPr="00F13349" w:rsidRDefault="00C62B41" w:rsidP="00C62B41">
            <w:pPr>
              <w:spacing w:line="360" w:lineRule="auto"/>
            </w:pPr>
            <w:r w:rsidRPr="00F13349">
              <w:t>Erdöl (raffiniert)</w:t>
            </w:r>
          </w:p>
        </w:tc>
        <w:tc>
          <w:tcPr>
            <w:tcW w:w="3019" w:type="dxa"/>
          </w:tcPr>
          <w:p w14:paraId="3429B180" w14:textId="613A9F50" w:rsidR="00C62B41" w:rsidRPr="00F13349" w:rsidRDefault="00C62B41" w:rsidP="00C62B41">
            <w:pPr>
              <w:spacing w:line="360" w:lineRule="auto"/>
              <w:cnfStyle w:val="000000100000" w:firstRow="0" w:lastRow="0" w:firstColumn="0" w:lastColumn="0" w:oddVBand="0" w:evenVBand="0" w:oddHBand="1" w:evenHBand="0" w:firstRowFirstColumn="0" w:firstRowLastColumn="0" w:lastRowFirstColumn="0" w:lastRowLastColumn="0"/>
              <w:rPr>
                <w:lang w:val="en-US"/>
              </w:rPr>
            </w:pPr>
            <w:r w:rsidRPr="00A7394A">
              <w:rPr>
                <w:lang w:val="en-US"/>
              </w:rPr>
              <w:t>8</w:t>
            </w:r>
            <w:r>
              <w:rPr>
                <w:lang w:val="en-US"/>
              </w:rPr>
              <w:t>.000 Mio</w:t>
            </w:r>
            <w:r w:rsidRPr="00A7394A">
              <w:rPr>
                <w:lang w:val="en-US"/>
              </w:rPr>
              <w:t>. US-Dollar</w:t>
            </w:r>
          </w:p>
        </w:tc>
        <w:tc>
          <w:tcPr>
            <w:tcW w:w="3019" w:type="dxa"/>
          </w:tcPr>
          <w:p w14:paraId="3E8B3D36" w14:textId="65850082" w:rsidR="00C62B41" w:rsidRDefault="00C62B41" w:rsidP="00C62B41">
            <w:pPr>
              <w:spacing w:line="360" w:lineRule="auto"/>
              <w:cnfStyle w:val="000000100000" w:firstRow="0" w:lastRow="0" w:firstColumn="0" w:lastColumn="0" w:oddVBand="0" w:evenVBand="0" w:oddHBand="1" w:evenHBand="0" w:firstRowFirstColumn="0" w:firstRowLastColumn="0" w:lastRowFirstColumn="0" w:lastRowLastColumn="0"/>
            </w:pPr>
            <w:r>
              <w:t>2.000 Mio</w:t>
            </w:r>
            <w:r w:rsidRPr="00A7394A">
              <w:t>. US-Dollar</w:t>
            </w:r>
          </w:p>
        </w:tc>
      </w:tr>
      <w:tr w:rsidR="002F441E" w14:paraId="0CD0FC70" w14:textId="77777777" w:rsidTr="00132D70">
        <w:tc>
          <w:tcPr>
            <w:cnfStyle w:val="001000000000" w:firstRow="0" w:lastRow="0" w:firstColumn="1" w:lastColumn="0" w:oddVBand="0" w:evenVBand="0" w:oddHBand="0" w:evenHBand="0" w:firstRowFirstColumn="0" w:firstRowLastColumn="0" w:lastRowFirstColumn="0" w:lastRowLastColumn="0"/>
            <w:tcW w:w="3018" w:type="dxa"/>
          </w:tcPr>
          <w:p w14:paraId="79939863" w14:textId="45FC2C36" w:rsidR="002F441E" w:rsidRDefault="002F441E" w:rsidP="00132D70">
            <w:pPr>
              <w:spacing w:line="360" w:lineRule="auto"/>
            </w:pPr>
            <w:r>
              <w:t>Ski (2020)</w:t>
            </w:r>
            <w:r w:rsidRPr="002F441E">
              <w:rPr>
                <w:vertAlign w:val="superscript"/>
              </w:rPr>
              <w:t>7</w:t>
            </w:r>
          </w:p>
        </w:tc>
        <w:tc>
          <w:tcPr>
            <w:tcW w:w="3019" w:type="dxa"/>
          </w:tcPr>
          <w:p w14:paraId="2E49FD16" w14:textId="77777777"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1,7 Mio. Paare</w:t>
            </w:r>
          </w:p>
        </w:tc>
        <w:tc>
          <w:tcPr>
            <w:tcW w:w="3019" w:type="dxa"/>
          </w:tcPr>
          <w:p w14:paraId="677EF6DA" w14:textId="77777777" w:rsidR="002F441E" w:rsidRDefault="002F441E" w:rsidP="00132D70">
            <w:pPr>
              <w:spacing w:line="360" w:lineRule="auto"/>
              <w:cnfStyle w:val="000000000000" w:firstRow="0" w:lastRow="0" w:firstColumn="0" w:lastColumn="0" w:oddVBand="0" w:evenVBand="0" w:oddHBand="0" w:evenHBand="0" w:firstRowFirstColumn="0" w:firstRowLastColumn="0" w:lastRowFirstColumn="0" w:lastRowLastColumn="0"/>
            </w:pPr>
            <w:r>
              <w:t>2,1 Mio. Paare</w:t>
            </w:r>
          </w:p>
        </w:tc>
      </w:tr>
    </w:tbl>
    <w:p w14:paraId="1B7C6219" w14:textId="63544F2D" w:rsidR="00C70693" w:rsidRDefault="005B4105" w:rsidP="00DA10FD">
      <w:pPr>
        <w:pStyle w:val="berschrift2"/>
      </w:pPr>
      <w:r>
        <w:lastRenderedPageBreak/>
        <w:t>M</w:t>
      </w:r>
      <w:r w:rsidR="00383F3C">
        <w:t>6</w:t>
      </w:r>
      <w:r>
        <w:t xml:space="preserve">: Herausforderung </w:t>
      </w:r>
      <w:r w:rsidR="00383F3C">
        <w:t>2</w:t>
      </w:r>
      <w:r>
        <w:t xml:space="preserve"> – </w:t>
      </w:r>
      <w:r w:rsidR="004A5DFD">
        <w:t>Wohin mit dem Unternehmen</w:t>
      </w:r>
      <w:r w:rsidR="00D33658">
        <w:t>?</w:t>
      </w:r>
    </w:p>
    <w:p w14:paraId="7F1DC42D" w14:textId="07B94D86" w:rsidR="009B3665" w:rsidRDefault="009B3665" w:rsidP="009B3665">
      <w:pPr>
        <w:spacing w:line="360" w:lineRule="auto"/>
        <w:jc w:val="both"/>
        <w:rPr>
          <w:sz w:val="24"/>
        </w:rPr>
      </w:pPr>
    </w:p>
    <w:p w14:paraId="51DD011D" w14:textId="77777777" w:rsidR="00C55DA0" w:rsidRDefault="00C55DA0" w:rsidP="00C55DA0">
      <w:pPr>
        <w:spacing w:line="360" w:lineRule="auto"/>
        <w:jc w:val="both"/>
        <w:rPr>
          <w:b/>
          <w:sz w:val="24"/>
          <w:lang w:val="de-DE"/>
        </w:rPr>
      </w:pPr>
      <w:r w:rsidRPr="00B6419E">
        <w:rPr>
          <w:b/>
          <w:sz w:val="24"/>
          <w:lang w:val="de-DE"/>
        </w:rPr>
        <w:t>Juhu, das Schloss lässt sich öffnen! Ihr habt Münzhausen davor bewahrt, eine Strafe bezahlen zu müssen!</w:t>
      </w:r>
    </w:p>
    <w:p w14:paraId="6311F9E2" w14:textId="7B8804A9" w:rsidR="00C55DA0" w:rsidRDefault="00C55DA0" w:rsidP="00C55DA0">
      <w:pPr>
        <w:spacing w:line="360" w:lineRule="auto"/>
        <w:jc w:val="both"/>
        <w:rPr>
          <w:sz w:val="24"/>
          <w:lang w:val="de-DE"/>
        </w:rPr>
      </w:pPr>
      <w:r w:rsidRPr="00B6419E">
        <w:rPr>
          <w:sz w:val="24"/>
          <w:lang w:val="de-DE"/>
        </w:rPr>
        <w:t xml:space="preserve">Das war </w:t>
      </w:r>
      <w:proofErr w:type="gramStart"/>
      <w:r w:rsidRPr="00B6419E">
        <w:rPr>
          <w:sz w:val="24"/>
          <w:lang w:val="de-DE"/>
        </w:rPr>
        <w:t xml:space="preserve">wirklich </w:t>
      </w:r>
      <w:r>
        <w:rPr>
          <w:sz w:val="24"/>
          <w:lang w:val="de-DE"/>
        </w:rPr>
        <w:t>super</w:t>
      </w:r>
      <w:proofErr w:type="gramEnd"/>
      <w:r>
        <w:rPr>
          <w:sz w:val="24"/>
          <w:lang w:val="de-DE"/>
        </w:rPr>
        <w:t>, wie ihr die Waren richtig zugeordnet und die Handelsbilanz berechnet habt. Zufrieden wischt ihr euch den Schweiß von der Stirn!</w:t>
      </w:r>
    </w:p>
    <w:p w14:paraId="1F7EB842" w14:textId="77777777" w:rsidR="00CE2B86" w:rsidRDefault="00CE2B86" w:rsidP="00CE2B86">
      <w:pPr>
        <w:spacing w:line="360" w:lineRule="auto"/>
        <w:jc w:val="both"/>
        <w:rPr>
          <w:sz w:val="24"/>
          <w:lang w:val="de-DE"/>
        </w:rPr>
      </w:pPr>
    </w:p>
    <w:p w14:paraId="719C75F1" w14:textId="10325499" w:rsidR="00390551" w:rsidRDefault="00D741BB" w:rsidP="009B3665">
      <w:pPr>
        <w:spacing w:line="360" w:lineRule="auto"/>
        <w:jc w:val="both"/>
        <w:rPr>
          <w:sz w:val="24"/>
          <w:lang w:val="de-DE"/>
        </w:rPr>
      </w:pPr>
      <w:r>
        <w:rPr>
          <w:sz w:val="24"/>
          <w:lang w:val="de-DE"/>
        </w:rPr>
        <w:t>Frau Geldström bedankt sich herzlich bei euch, fügt aber zögerlich hinzu: „Leider war das noch nicht alles</w:t>
      </w:r>
      <w:r w:rsidR="004A6D47">
        <w:rPr>
          <w:sz w:val="24"/>
          <w:lang w:val="de-DE"/>
        </w:rPr>
        <w:t>. Wir haben bis morgen noch ein zweites Problem zu lösen</w:t>
      </w:r>
      <w:r>
        <w:rPr>
          <w:sz w:val="24"/>
          <w:lang w:val="de-DE"/>
        </w:rPr>
        <w:t>.“</w:t>
      </w:r>
      <w:r w:rsidR="00390551">
        <w:rPr>
          <w:sz w:val="24"/>
          <w:lang w:val="de-DE"/>
        </w:rPr>
        <w:t xml:space="preserve"> Nun gut, dann Ärmel hochkrempeln und weiter geht’s!</w:t>
      </w:r>
    </w:p>
    <w:p w14:paraId="44188B6F" w14:textId="77777777" w:rsidR="00390551" w:rsidRDefault="00390551" w:rsidP="009B3665">
      <w:pPr>
        <w:spacing w:line="360" w:lineRule="auto"/>
        <w:jc w:val="both"/>
        <w:rPr>
          <w:sz w:val="24"/>
          <w:lang w:val="de-DE"/>
        </w:rPr>
      </w:pPr>
    </w:p>
    <w:p w14:paraId="3F7EF50F" w14:textId="0311BBF7" w:rsidR="0075455E" w:rsidRDefault="00BE5DF0" w:rsidP="009B3665">
      <w:pPr>
        <w:spacing w:line="360" w:lineRule="auto"/>
        <w:jc w:val="both"/>
        <w:rPr>
          <w:sz w:val="24"/>
        </w:rPr>
      </w:pPr>
      <w:r>
        <w:rPr>
          <w:sz w:val="24"/>
        </w:rPr>
        <w:t>D</w:t>
      </w:r>
      <w:r w:rsidR="008D66B9">
        <w:rPr>
          <w:sz w:val="24"/>
        </w:rPr>
        <w:t>as</w:t>
      </w:r>
      <w:r w:rsidR="0061179B">
        <w:rPr>
          <w:sz w:val="24"/>
        </w:rPr>
        <w:t xml:space="preserve"> </w:t>
      </w:r>
      <w:r w:rsidR="00A0627F" w:rsidRPr="00A0627F">
        <w:rPr>
          <w:sz w:val="24"/>
        </w:rPr>
        <w:t>Elektronik</w:t>
      </w:r>
      <w:r w:rsidR="008D66B9" w:rsidRPr="00A0627F">
        <w:rPr>
          <w:sz w:val="24"/>
        </w:rPr>
        <w:t>unternehmen</w:t>
      </w:r>
      <w:r w:rsidRPr="00A0627F">
        <w:rPr>
          <w:sz w:val="24"/>
        </w:rPr>
        <w:t xml:space="preserve"> „</w:t>
      </w:r>
      <w:proofErr w:type="spellStart"/>
      <w:r w:rsidR="00A0627F" w:rsidRPr="00A0627F">
        <w:rPr>
          <w:sz w:val="24"/>
        </w:rPr>
        <w:t>GreenGame</w:t>
      </w:r>
      <w:proofErr w:type="spellEnd"/>
      <w:r w:rsidRPr="00A0627F">
        <w:rPr>
          <w:sz w:val="24"/>
        </w:rPr>
        <w:t>“ möchte</w:t>
      </w:r>
      <w:r>
        <w:rPr>
          <w:sz w:val="24"/>
        </w:rPr>
        <w:t xml:space="preserve"> in </w:t>
      </w:r>
      <w:r w:rsidR="008D66B9">
        <w:rPr>
          <w:sz w:val="24"/>
        </w:rPr>
        <w:t>eurer Hauptstadt</w:t>
      </w:r>
      <w:r>
        <w:rPr>
          <w:sz w:val="24"/>
        </w:rPr>
        <w:t xml:space="preserve"> </w:t>
      </w:r>
      <w:r w:rsidR="00BA28E9">
        <w:rPr>
          <w:sz w:val="24"/>
        </w:rPr>
        <w:t xml:space="preserve">Sankt </w:t>
      </w:r>
      <w:r w:rsidR="00A72EA6">
        <w:rPr>
          <w:sz w:val="24"/>
        </w:rPr>
        <w:t xml:space="preserve">Moneten </w:t>
      </w:r>
      <w:r>
        <w:rPr>
          <w:sz w:val="24"/>
        </w:rPr>
        <w:t xml:space="preserve">ein Geschäft eröffnen. Das </w:t>
      </w:r>
      <w:r w:rsidR="008D66B9">
        <w:rPr>
          <w:sz w:val="24"/>
        </w:rPr>
        <w:t xml:space="preserve">bringt </w:t>
      </w:r>
      <w:r w:rsidR="00AD295A">
        <w:rPr>
          <w:sz w:val="24"/>
        </w:rPr>
        <w:t xml:space="preserve">20 </w:t>
      </w:r>
      <w:r w:rsidR="008D66B9">
        <w:rPr>
          <w:sz w:val="24"/>
        </w:rPr>
        <w:t>Arbeitsplätze und erhöht die Steuereinnahmen</w:t>
      </w:r>
      <w:r w:rsidR="00AD295A">
        <w:rPr>
          <w:sz w:val="24"/>
        </w:rPr>
        <w:t xml:space="preserve"> von Münzhausen</w:t>
      </w:r>
      <w:r w:rsidR="008D66B9">
        <w:rPr>
          <w:sz w:val="24"/>
        </w:rPr>
        <w:t xml:space="preserve">, die anschließend für verschiedene Projekte genutzt werden können. </w:t>
      </w:r>
      <w:r w:rsidR="00891A76" w:rsidRPr="00654ED2">
        <w:rPr>
          <w:sz w:val="24"/>
          <w:lang w:val="de-DE"/>
        </w:rPr>
        <w:t xml:space="preserve">Das Unternehmen </w:t>
      </w:r>
      <w:r w:rsidR="00AD295A">
        <w:rPr>
          <w:sz w:val="24"/>
          <w:lang w:val="de-DE"/>
        </w:rPr>
        <w:t>setzt auf Nachhaltigkeit</w:t>
      </w:r>
      <w:r w:rsidR="00891A76">
        <w:rPr>
          <w:sz w:val="24"/>
          <w:lang w:val="de-DE"/>
        </w:rPr>
        <w:t xml:space="preserve">: Es </w:t>
      </w:r>
      <w:r w:rsidR="00AD295A">
        <w:rPr>
          <w:sz w:val="24"/>
          <w:lang w:val="de-DE"/>
        </w:rPr>
        <w:t xml:space="preserve">verwendet für seine Spielkonsolen </w:t>
      </w:r>
      <w:r w:rsidR="00891A76" w:rsidRPr="00654ED2">
        <w:rPr>
          <w:sz w:val="24"/>
          <w:lang w:val="de-DE"/>
        </w:rPr>
        <w:t>gebrauchte Einzelteile</w:t>
      </w:r>
      <w:r w:rsidR="00891A76">
        <w:rPr>
          <w:sz w:val="24"/>
          <w:lang w:val="de-DE"/>
        </w:rPr>
        <w:t xml:space="preserve"> </w:t>
      </w:r>
      <w:r w:rsidR="00891A76" w:rsidRPr="00654ED2">
        <w:rPr>
          <w:sz w:val="24"/>
          <w:lang w:val="de-DE"/>
        </w:rPr>
        <w:t xml:space="preserve">und arbeitet mit </w:t>
      </w:r>
      <w:proofErr w:type="spellStart"/>
      <w:proofErr w:type="gramStart"/>
      <w:r w:rsidR="00891A76" w:rsidRPr="00654ED2">
        <w:rPr>
          <w:sz w:val="24"/>
          <w:lang w:val="de-DE"/>
        </w:rPr>
        <w:t>Forscher:innen</w:t>
      </w:r>
      <w:proofErr w:type="spellEnd"/>
      <w:proofErr w:type="gramEnd"/>
      <w:r w:rsidR="00891A76" w:rsidRPr="00654ED2">
        <w:rPr>
          <w:sz w:val="24"/>
          <w:lang w:val="de-DE"/>
        </w:rPr>
        <w:t xml:space="preserve"> zusammen, um den ökologischen Fußabdruck so klein wie möglich zu halten. </w:t>
      </w:r>
      <w:r w:rsidR="008D66B9">
        <w:rPr>
          <w:sz w:val="24"/>
        </w:rPr>
        <w:t xml:space="preserve">Großartig für </w:t>
      </w:r>
      <w:r w:rsidR="00AD295A">
        <w:rPr>
          <w:sz w:val="24"/>
        </w:rPr>
        <w:t>alle</w:t>
      </w:r>
      <w:r w:rsidR="008D66B9">
        <w:rPr>
          <w:sz w:val="24"/>
        </w:rPr>
        <w:t>!</w:t>
      </w:r>
    </w:p>
    <w:p w14:paraId="209A5255" w14:textId="7CE302B4" w:rsidR="00917AA6" w:rsidRDefault="00917AA6" w:rsidP="009B3665">
      <w:pPr>
        <w:spacing w:line="360" w:lineRule="auto"/>
        <w:jc w:val="both"/>
        <w:rPr>
          <w:sz w:val="24"/>
        </w:rPr>
      </w:pPr>
    </w:p>
    <w:p w14:paraId="76A2D309" w14:textId="703D62C5" w:rsidR="0075455E" w:rsidRDefault="00BE5DF0" w:rsidP="009B3665">
      <w:pPr>
        <w:spacing w:line="360" w:lineRule="auto"/>
        <w:jc w:val="both"/>
        <w:rPr>
          <w:sz w:val="24"/>
        </w:rPr>
      </w:pPr>
      <w:r>
        <w:rPr>
          <w:sz w:val="24"/>
        </w:rPr>
        <w:t xml:space="preserve">Schön langsam wird </w:t>
      </w:r>
      <w:r w:rsidR="008D66B9">
        <w:rPr>
          <w:sz w:val="24"/>
        </w:rPr>
        <w:t xml:space="preserve">das Unternehmen allerdings ungeduldig: Immerhin warten sie schon lange auf die Information, wo sie denn nun ihr Geschäft ansiedeln können. Heute kam noch eine E-Mail von den </w:t>
      </w:r>
      <w:proofErr w:type="spellStart"/>
      <w:proofErr w:type="gramStart"/>
      <w:r w:rsidR="008D66B9">
        <w:rPr>
          <w:sz w:val="24"/>
        </w:rPr>
        <w:t>Geschäftsführer:innen</w:t>
      </w:r>
      <w:proofErr w:type="spellEnd"/>
      <w:proofErr w:type="gramEnd"/>
      <w:r w:rsidR="008D66B9">
        <w:rPr>
          <w:sz w:val="24"/>
        </w:rPr>
        <w:t xml:space="preserve"> von „</w:t>
      </w:r>
      <w:proofErr w:type="spellStart"/>
      <w:r w:rsidR="00A0627F">
        <w:rPr>
          <w:sz w:val="24"/>
        </w:rPr>
        <w:t>GreenGame</w:t>
      </w:r>
      <w:proofErr w:type="spellEnd"/>
      <w:r w:rsidR="008D66B9">
        <w:rPr>
          <w:sz w:val="24"/>
        </w:rPr>
        <w:t xml:space="preserve">“ rein: Wenn bis Jahresende keine Entscheidung getroffen wird, werden sie </w:t>
      </w:r>
      <w:r>
        <w:rPr>
          <w:sz w:val="24"/>
        </w:rPr>
        <w:t>sich in eurem Nachbarstaat Börsenheim ansiedeln.</w:t>
      </w:r>
    </w:p>
    <w:p w14:paraId="409DE2AD" w14:textId="2DC82AAE" w:rsidR="00917AA6" w:rsidRDefault="00917AA6" w:rsidP="009B3665">
      <w:pPr>
        <w:spacing w:line="360" w:lineRule="auto"/>
        <w:jc w:val="both"/>
        <w:rPr>
          <w:sz w:val="24"/>
        </w:rPr>
      </w:pPr>
    </w:p>
    <w:p w14:paraId="28CD8844" w14:textId="52C7F6CD" w:rsidR="00BE5DF0" w:rsidRDefault="005077F4" w:rsidP="009B3665">
      <w:pPr>
        <w:spacing w:line="360" w:lineRule="auto"/>
        <w:jc w:val="both"/>
        <w:rPr>
          <w:sz w:val="24"/>
        </w:rPr>
      </w:pPr>
      <w:r>
        <w:rPr>
          <w:noProof/>
        </w:rPr>
        <w:drawing>
          <wp:anchor distT="0" distB="0" distL="114300" distR="114300" simplePos="0" relativeHeight="251658261" behindDoc="0" locked="0" layoutInCell="1" allowOverlap="1" wp14:anchorId="09E6222C" wp14:editId="304D335E">
            <wp:simplePos x="0" y="0"/>
            <wp:positionH relativeFrom="margin">
              <wp:align>right</wp:align>
            </wp:positionH>
            <wp:positionV relativeFrom="paragraph">
              <wp:posOffset>645795</wp:posOffset>
            </wp:positionV>
            <wp:extent cx="1753870" cy="1123315"/>
            <wp:effectExtent l="0" t="0" r="0" b="635"/>
            <wp:wrapSquare wrapText="bothSides"/>
            <wp:docPr id="888634394" name="Grafik 2" descr="Ein Bild, das Gamecontroller, Joystick, Heb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634394" name="Grafik 2" descr="Ein Bild, das Gamecontroller, Joystick, Hebel enthält.&#10;&#10;Automatisch generierte Beschreibung"/>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2906" t="29418" r="15619" b="24685"/>
                    <a:stretch/>
                  </pic:blipFill>
                  <pic:spPr bwMode="auto">
                    <a:xfrm>
                      <a:off x="0" y="0"/>
                      <a:ext cx="1753870" cy="11233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D66B9">
        <w:rPr>
          <w:sz w:val="24"/>
        </w:rPr>
        <w:t xml:space="preserve">Einen </w:t>
      </w:r>
      <w:r w:rsidR="0075455E">
        <w:rPr>
          <w:sz w:val="24"/>
        </w:rPr>
        <w:t xml:space="preserve">gezeichneten </w:t>
      </w:r>
      <w:r w:rsidR="008D66B9">
        <w:rPr>
          <w:sz w:val="24"/>
        </w:rPr>
        <w:t xml:space="preserve">Plan </w:t>
      </w:r>
      <w:r w:rsidR="0075455E">
        <w:rPr>
          <w:sz w:val="24"/>
        </w:rPr>
        <w:t>mit Informationen</w:t>
      </w:r>
      <w:r w:rsidR="008D66B9">
        <w:rPr>
          <w:sz w:val="24"/>
        </w:rPr>
        <w:t xml:space="preserve"> gibt es bereits, die sind allerdings verschlüsselt. </w:t>
      </w:r>
      <w:r w:rsidR="0075455E">
        <w:rPr>
          <w:sz w:val="24"/>
        </w:rPr>
        <w:t>Versucht, die richtigen Koordinaten so schn</w:t>
      </w:r>
      <w:r w:rsidR="008D66B9">
        <w:rPr>
          <w:sz w:val="24"/>
        </w:rPr>
        <w:t>ell wie möglich zu finden</w:t>
      </w:r>
      <w:r w:rsidR="0075455E">
        <w:rPr>
          <w:sz w:val="24"/>
        </w:rPr>
        <w:t>, um dem Unternehmen endlich Bescheid geben zu können</w:t>
      </w:r>
      <w:r w:rsidR="00AD295A">
        <w:rPr>
          <w:sz w:val="24"/>
        </w:rPr>
        <w:t xml:space="preserve">. Wichtiger Hinweis: Die Textfelder sind zugleich </w:t>
      </w:r>
      <w:r>
        <w:rPr>
          <w:sz w:val="24"/>
        </w:rPr>
        <w:t>die möglichen Locations für das Unternehmen. V</w:t>
      </w:r>
      <w:r w:rsidR="00BE5DF0">
        <w:rPr>
          <w:sz w:val="24"/>
        </w:rPr>
        <w:t xml:space="preserve">iel </w:t>
      </w:r>
      <w:r>
        <w:rPr>
          <w:sz w:val="24"/>
        </w:rPr>
        <w:t>Erfolg</w:t>
      </w:r>
      <w:r w:rsidR="00BE5DF0">
        <w:rPr>
          <w:sz w:val="24"/>
        </w:rPr>
        <w:t>!</w:t>
      </w:r>
    </w:p>
    <w:p w14:paraId="70A0DBBC" w14:textId="6A6B9723" w:rsidR="00917AA6" w:rsidRDefault="00917AA6" w:rsidP="009B3665">
      <w:pPr>
        <w:spacing w:line="360" w:lineRule="auto"/>
        <w:jc w:val="both"/>
        <w:rPr>
          <w:sz w:val="24"/>
        </w:rPr>
      </w:pPr>
    </w:p>
    <w:p w14:paraId="39EF5B4B" w14:textId="7149E758" w:rsidR="00BA758F" w:rsidRDefault="0075455E" w:rsidP="009B3665">
      <w:pPr>
        <w:spacing w:line="360" w:lineRule="auto"/>
        <w:jc w:val="both"/>
        <w:rPr>
          <w:sz w:val="24"/>
        </w:rPr>
      </w:pPr>
      <w:r>
        <w:rPr>
          <w:sz w:val="24"/>
        </w:rPr>
        <w:t>Koordinaten</w:t>
      </w:r>
      <w:r w:rsidR="001D6EFC">
        <w:rPr>
          <w:sz w:val="24"/>
        </w:rPr>
        <w:t>: _</w:t>
      </w:r>
      <w:r>
        <w:rPr>
          <w:sz w:val="24"/>
        </w:rPr>
        <w:t>_______</w:t>
      </w:r>
    </w:p>
    <w:p w14:paraId="24933B8B" w14:textId="3F044654" w:rsidR="00096E60" w:rsidRPr="005077F4" w:rsidRDefault="00E115E5" w:rsidP="009B3665">
      <w:pPr>
        <w:spacing w:line="360" w:lineRule="auto"/>
        <w:jc w:val="both"/>
        <w:rPr>
          <w:sz w:val="24"/>
        </w:rPr>
      </w:pPr>
      <w:r>
        <w:rPr>
          <w:sz w:val="24"/>
        </w:rPr>
        <w:t>Lösungscode</w:t>
      </w:r>
      <w:r w:rsidR="00BA758F">
        <w:rPr>
          <w:sz w:val="24"/>
        </w:rPr>
        <w:t xml:space="preserve">: </w:t>
      </w:r>
      <w:r w:rsidR="0075455E">
        <w:rPr>
          <w:sz w:val="24"/>
        </w:rPr>
        <w:t>________</w:t>
      </w:r>
    </w:p>
    <w:p w14:paraId="106DBA45" w14:textId="77777777" w:rsidR="00AD295A" w:rsidRDefault="00AD295A">
      <w:pPr>
        <w:spacing w:line="240" w:lineRule="auto"/>
        <w:rPr>
          <w:i/>
          <w:sz w:val="22"/>
          <w:szCs w:val="22"/>
        </w:rPr>
      </w:pPr>
      <w:r>
        <w:rPr>
          <w:i/>
          <w:sz w:val="22"/>
          <w:szCs w:val="22"/>
        </w:rPr>
        <w:br w:type="page"/>
      </w:r>
    </w:p>
    <w:p w14:paraId="09392B7C" w14:textId="6524CC5D" w:rsidR="005B4105" w:rsidRPr="00B6419E" w:rsidRDefault="005B4105" w:rsidP="00DA10FD">
      <w:pPr>
        <w:pStyle w:val="berschrift2"/>
        <w:rPr>
          <w:lang w:val="de-DE"/>
        </w:rPr>
      </w:pPr>
      <w:r w:rsidRPr="00B6419E">
        <w:rPr>
          <w:lang w:val="de-DE"/>
        </w:rPr>
        <w:lastRenderedPageBreak/>
        <w:t xml:space="preserve">M7: Herausforderung 3 – </w:t>
      </w:r>
      <w:r w:rsidR="00B6419E">
        <w:rPr>
          <w:lang w:val="de-DE"/>
        </w:rPr>
        <w:t>Wer tritt für die Umwelt ein</w:t>
      </w:r>
      <w:r w:rsidR="001F77A9" w:rsidRPr="00B6419E">
        <w:rPr>
          <w:lang w:val="de-DE"/>
        </w:rPr>
        <w:t>?</w:t>
      </w:r>
    </w:p>
    <w:p w14:paraId="0ED71B77" w14:textId="77777777" w:rsidR="00D82B16" w:rsidRPr="00B6419E" w:rsidRDefault="00D82B16" w:rsidP="00D82B16">
      <w:pPr>
        <w:spacing w:line="360" w:lineRule="auto"/>
        <w:jc w:val="both"/>
        <w:rPr>
          <w:sz w:val="24"/>
          <w:lang w:val="de-DE"/>
        </w:rPr>
      </w:pPr>
    </w:p>
    <w:p w14:paraId="6F11315D" w14:textId="77777777" w:rsidR="00C55DA0" w:rsidRDefault="00C55DA0" w:rsidP="00C55DA0">
      <w:pPr>
        <w:spacing w:line="360" w:lineRule="auto"/>
        <w:jc w:val="both"/>
        <w:rPr>
          <w:sz w:val="24"/>
          <w:lang w:val="de-DE"/>
        </w:rPr>
      </w:pPr>
      <w:r w:rsidRPr="00C7299E">
        <w:rPr>
          <w:b/>
          <w:sz w:val="24"/>
          <w:lang w:val="de-DE"/>
        </w:rPr>
        <w:t>Geschafft – die Koordinaten können an „</w:t>
      </w:r>
      <w:proofErr w:type="spellStart"/>
      <w:r w:rsidRPr="00C7299E">
        <w:rPr>
          <w:b/>
          <w:sz w:val="24"/>
          <w:lang w:val="de-DE"/>
        </w:rPr>
        <w:t>GreenGame</w:t>
      </w:r>
      <w:proofErr w:type="spellEnd"/>
      <w:r w:rsidRPr="00C7299E">
        <w:rPr>
          <w:b/>
          <w:sz w:val="24"/>
          <w:lang w:val="de-DE"/>
        </w:rPr>
        <w:t>“ weitergegeben und die Ansiedlung geplant werden!</w:t>
      </w:r>
    </w:p>
    <w:p w14:paraId="73E165F9" w14:textId="31901F98" w:rsidR="00C55DA0" w:rsidRDefault="00C55DA0" w:rsidP="00C55DA0">
      <w:pPr>
        <w:spacing w:line="360" w:lineRule="auto"/>
        <w:jc w:val="both"/>
        <w:rPr>
          <w:sz w:val="24"/>
          <w:lang w:val="de-DE"/>
        </w:rPr>
      </w:pPr>
      <w:r>
        <w:rPr>
          <w:sz w:val="24"/>
          <w:lang w:val="de-DE"/>
        </w:rPr>
        <w:t xml:space="preserve">Puuh, nochmal Glück gehabt! 20 Arbeitsplätze sind gesichert – das ist großartig! Frau Geldström ist </w:t>
      </w:r>
      <w:r w:rsidR="00EC417C">
        <w:rPr>
          <w:sz w:val="24"/>
          <w:lang w:val="de-DE"/>
        </w:rPr>
        <w:t>sehr</w:t>
      </w:r>
      <w:r>
        <w:rPr>
          <w:sz w:val="24"/>
          <w:lang w:val="de-DE"/>
        </w:rPr>
        <w:t xml:space="preserve"> zufrieden mit eurer Leistung</w:t>
      </w:r>
      <w:r w:rsidR="00EC417C">
        <w:rPr>
          <w:sz w:val="24"/>
          <w:lang w:val="de-DE"/>
        </w:rPr>
        <w:t>.</w:t>
      </w:r>
    </w:p>
    <w:p w14:paraId="61C13DC7" w14:textId="4D6BE039" w:rsidR="001F77A9" w:rsidRDefault="001F77A9" w:rsidP="66EE32A6">
      <w:pPr>
        <w:spacing w:line="360" w:lineRule="auto"/>
        <w:jc w:val="both"/>
        <w:rPr>
          <w:sz w:val="24"/>
          <w:lang w:val="de-DE"/>
        </w:rPr>
      </w:pPr>
    </w:p>
    <w:p w14:paraId="3E85B7E2" w14:textId="642022DE" w:rsidR="001F77A9" w:rsidRDefault="001F77A9" w:rsidP="66EE32A6">
      <w:pPr>
        <w:spacing w:line="360" w:lineRule="auto"/>
        <w:jc w:val="both"/>
        <w:rPr>
          <w:sz w:val="24"/>
          <w:lang w:val="de-DE"/>
        </w:rPr>
      </w:pPr>
      <w:r>
        <w:rPr>
          <w:sz w:val="24"/>
          <w:lang w:val="de-DE"/>
        </w:rPr>
        <w:t>Ihr verlasst das Büro und trefft auf der Straße eine Schulklasse. Ganz Münzhausen hat schon mitbekommen, dass es Probleme gab und die Lage jetzt aber wieder in Ordnung ist. Eine Schülerin fragt euch, wie ihr die Herausforderungen gelöst habt. Stolz erzählt ihr von euren Leistungen.</w:t>
      </w:r>
    </w:p>
    <w:p w14:paraId="3FE69A21" w14:textId="0CB3CB05" w:rsidR="001F77A9" w:rsidRDefault="001F77A9" w:rsidP="66EE32A6">
      <w:pPr>
        <w:spacing w:line="360" w:lineRule="auto"/>
        <w:jc w:val="both"/>
        <w:rPr>
          <w:sz w:val="24"/>
          <w:lang w:val="de-DE"/>
        </w:rPr>
      </w:pPr>
    </w:p>
    <w:p w14:paraId="688028ED" w14:textId="0AA24F97" w:rsidR="001F77A9" w:rsidRDefault="001F77A9" w:rsidP="66EE32A6">
      <w:pPr>
        <w:spacing w:line="360" w:lineRule="auto"/>
        <w:jc w:val="both"/>
        <w:rPr>
          <w:sz w:val="24"/>
          <w:lang w:val="de-DE"/>
        </w:rPr>
      </w:pPr>
      <w:r w:rsidRPr="007E40C1">
        <w:rPr>
          <w:sz w:val="24"/>
          <w:lang w:val="de-DE"/>
        </w:rPr>
        <w:t>Die Ansiedlung von „</w:t>
      </w:r>
      <w:proofErr w:type="spellStart"/>
      <w:r w:rsidR="00534DF3" w:rsidRPr="007E40C1">
        <w:rPr>
          <w:sz w:val="24"/>
          <w:lang w:val="de-DE"/>
        </w:rPr>
        <w:t>GreenGame</w:t>
      </w:r>
      <w:proofErr w:type="spellEnd"/>
      <w:r w:rsidRPr="007E40C1">
        <w:rPr>
          <w:sz w:val="24"/>
          <w:lang w:val="de-DE"/>
        </w:rPr>
        <w:t xml:space="preserve">“ freut viele </w:t>
      </w:r>
      <w:proofErr w:type="spellStart"/>
      <w:proofErr w:type="gramStart"/>
      <w:r w:rsidRPr="007E40C1">
        <w:rPr>
          <w:sz w:val="24"/>
          <w:lang w:val="de-DE"/>
        </w:rPr>
        <w:t>Schüler:innen</w:t>
      </w:r>
      <w:proofErr w:type="spellEnd"/>
      <w:proofErr w:type="gramEnd"/>
      <w:r w:rsidRPr="007E40C1">
        <w:rPr>
          <w:sz w:val="24"/>
          <w:lang w:val="de-DE"/>
        </w:rPr>
        <w:t xml:space="preserve">, die </w:t>
      </w:r>
      <w:r w:rsidR="007E40C1" w:rsidRPr="007E40C1">
        <w:rPr>
          <w:sz w:val="24"/>
          <w:lang w:val="de-DE"/>
        </w:rPr>
        <w:t>Spielkonsolen dieser M</w:t>
      </w:r>
      <w:r w:rsidRPr="007E40C1">
        <w:rPr>
          <w:sz w:val="24"/>
          <w:lang w:val="de-DE"/>
        </w:rPr>
        <w:t xml:space="preserve">arke kennen sie bereits gut. </w:t>
      </w:r>
      <w:r w:rsidR="00B6419E" w:rsidRPr="007E40C1">
        <w:rPr>
          <w:sz w:val="24"/>
          <w:lang w:val="de-DE"/>
        </w:rPr>
        <w:t xml:space="preserve">Das Unternehmen wirbt damit, besonders nachhaltig zu arbeiten. </w:t>
      </w:r>
      <w:r w:rsidRPr="007E40C1">
        <w:rPr>
          <w:sz w:val="24"/>
          <w:lang w:val="de-DE"/>
        </w:rPr>
        <w:t>Ein Schüler fragt</w:t>
      </w:r>
      <w:r>
        <w:rPr>
          <w:sz w:val="24"/>
          <w:lang w:val="de-DE"/>
        </w:rPr>
        <w:t xml:space="preserve"> nach, ob ihr </w:t>
      </w:r>
      <w:r w:rsidR="00B6419E">
        <w:rPr>
          <w:sz w:val="24"/>
          <w:lang w:val="de-DE"/>
        </w:rPr>
        <w:t>das auch kontrolliert habt.</w:t>
      </w:r>
    </w:p>
    <w:p w14:paraId="3831371C" w14:textId="531BFBFF" w:rsidR="00B6419E" w:rsidRDefault="00B6419E" w:rsidP="66EE32A6">
      <w:pPr>
        <w:spacing w:line="360" w:lineRule="auto"/>
        <w:jc w:val="both"/>
        <w:rPr>
          <w:sz w:val="24"/>
          <w:lang w:val="de-DE"/>
        </w:rPr>
      </w:pPr>
    </w:p>
    <w:p w14:paraId="739F42C5" w14:textId="358DC904" w:rsidR="00B6419E" w:rsidRDefault="00B6419E" w:rsidP="66EE32A6">
      <w:pPr>
        <w:spacing w:line="360" w:lineRule="auto"/>
        <w:jc w:val="both"/>
        <w:rPr>
          <w:sz w:val="24"/>
          <w:lang w:val="de-DE"/>
        </w:rPr>
      </w:pPr>
      <w:r>
        <w:rPr>
          <w:sz w:val="24"/>
          <w:lang w:val="de-DE"/>
        </w:rPr>
        <w:t>Wie ist das gemeint? „</w:t>
      </w:r>
      <w:proofErr w:type="spellStart"/>
      <w:r w:rsidR="00534DF3">
        <w:rPr>
          <w:sz w:val="24"/>
          <w:lang w:val="de-DE"/>
        </w:rPr>
        <w:t>GreenGame</w:t>
      </w:r>
      <w:proofErr w:type="spellEnd"/>
      <w:r>
        <w:rPr>
          <w:sz w:val="24"/>
          <w:lang w:val="de-DE"/>
        </w:rPr>
        <w:t xml:space="preserve">“ ist doch ein nachhaltiges Unternehmen? Ja schon, aber kann man sicher sein, </w:t>
      </w:r>
      <w:r w:rsidRPr="00C7299E">
        <w:rPr>
          <w:sz w:val="24"/>
          <w:lang w:val="de-DE"/>
        </w:rPr>
        <w:t>dass das nicht nur eine Werbemaßnahme ist? Wurde kontrolliert, wie Arbeitsprozesse ablaufen, ob Müll möglichst vermieden wird und ob Kreislaufwirtschaft ein Thema ist?</w:t>
      </w:r>
    </w:p>
    <w:p w14:paraId="767B9388" w14:textId="77777777" w:rsidR="001F77A9" w:rsidRDefault="001F77A9" w:rsidP="66EE32A6">
      <w:pPr>
        <w:spacing w:line="360" w:lineRule="auto"/>
        <w:jc w:val="both"/>
        <w:rPr>
          <w:sz w:val="24"/>
          <w:lang w:val="de-DE"/>
        </w:rPr>
      </w:pPr>
    </w:p>
    <w:p w14:paraId="0A624FCD" w14:textId="172EAFD6" w:rsidR="00D82B16" w:rsidRDefault="00B6419E" w:rsidP="00D82B16">
      <w:pPr>
        <w:spacing w:line="360" w:lineRule="auto"/>
        <w:jc w:val="both"/>
        <w:rPr>
          <w:sz w:val="24"/>
          <w:lang w:val="de-DE"/>
        </w:rPr>
      </w:pPr>
      <w:r>
        <w:rPr>
          <w:sz w:val="24"/>
          <w:lang w:val="de-DE"/>
        </w:rPr>
        <w:t>Ihr schaut euch</w:t>
      </w:r>
      <w:r w:rsidR="00423EB4">
        <w:rPr>
          <w:sz w:val="24"/>
          <w:lang w:val="de-DE"/>
        </w:rPr>
        <w:t xml:space="preserve"> gegenseitig</w:t>
      </w:r>
      <w:r>
        <w:rPr>
          <w:sz w:val="24"/>
          <w:lang w:val="de-DE"/>
        </w:rPr>
        <w:t xml:space="preserve"> an. Das habt ihr </w:t>
      </w:r>
      <w:proofErr w:type="gramStart"/>
      <w:r>
        <w:rPr>
          <w:sz w:val="24"/>
          <w:lang w:val="de-DE"/>
        </w:rPr>
        <w:t>natürlich nicht</w:t>
      </w:r>
      <w:proofErr w:type="gramEnd"/>
      <w:r>
        <w:rPr>
          <w:sz w:val="24"/>
          <w:lang w:val="de-DE"/>
        </w:rPr>
        <w:t xml:space="preserve"> kontrolliert! Zurück ins Büro von Frau Geldström – bevor das Unternehmen die finale Zusage bekommt, wollt ihr noch einmal sicher gehen und „</w:t>
      </w:r>
      <w:proofErr w:type="spellStart"/>
      <w:r w:rsidR="00153AC7" w:rsidRPr="0090085E">
        <w:rPr>
          <w:sz w:val="24"/>
          <w:lang w:val="de-DE"/>
        </w:rPr>
        <w:t>GreenGame</w:t>
      </w:r>
      <w:proofErr w:type="spellEnd"/>
      <w:r w:rsidRPr="0090085E">
        <w:rPr>
          <w:sz w:val="24"/>
          <w:lang w:val="de-DE"/>
        </w:rPr>
        <w:t>“ genauer unter die Lupe nehmen! Welche Aspekte kann man als „nachhaltig“ bezeichnen?</w:t>
      </w:r>
      <w:r w:rsidR="00507E1D" w:rsidRPr="0090085E">
        <w:rPr>
          <w:sz w:val="24"/>
          <w:lang w:val="de-DE"/>
        </w:rPr>
        <w:t xml:space="preserve"> Welche Aspekte machen ein nicht nachhaltiges Unternehmen aus?</w:t>
      </w:r>
      <w:r w:rsidR="006276D7" w:rsidRPr="0090085E">
        <w:rPr>
          <w:sz w:val="24"/>
          <w:lang w:val="de-DE"/>
        </w:rPr>
        <w:t xml:space="preserve"> Die Puzzleteile helfen euch dabei, </w:t>
      </w:r>
      <w:r w:rsidR="00D659CC" w:rsidRPr="0090085E">
        <w:rPr>
          <w:sz w:val="24"/>
          <w:lang w:val="de-DE"/>
        </w:rPr>
        <w:t xml:space="preserve">mehr über </w:t>
      </w:r>
      <w:r w:rsidR="0090085E" w:rsidRPr="0090085E">
        <w:rPr>
          <w:sz w:val="24"/>
          <w:lang w:val="de-DE"/>
        </w:rPr>
        <w:t>das Thema Nachhaltigkeit</w:t>
      </w:r>
      <w:r w:rsidR="00D659CC" w:rsidRPr="0090085E">
        <w:rPr>
          <w:sz w:val="24"/>
          <w:lang w:val="de-DE"/>
        </w:rPr>
        <w:t xml:space="preserve"> </w:t>
      </w:r>
      <w:r w:rsidR="00FF7BE9" w:rsidRPr="0090085E">
        <w:rPr>
          <w:sz w:val="24"/>
          <w:lang w:val="de-DE"/>
        </w:rPr>
        <w:t>und „</w:t>
      </w:r>
      <w:proofErr w:type="spellStart"/>
      <w:r w:rsidR="00FF7BE9" w:rsidRPr="0090085E">
        <w:rPr>
          <w:sz w:val="24"/>
          <w:lang w:val="de-DE"/>
        </w:rPr>
        <w:t>GreenGame</w:t>
      </w:r>
      <w:proofErr w:type="spellEnd"/>
      <w:r w:rsidR="00FF7BE9" w:rsidRPr="0090085E">
        <w:rPr>
          <w:sz w:val="24"/>
          <w:lang w:val="de-DE"/>
        </w:rPr>
        <w:t xml:space="preserve">“ </w:t>
      </w:r>
      <w:r w:rsidR="00D659CC" w:rsidRPr="0090085E">
        <w:rPr>
          <w:sz w:val="24"/>
          <w:lang w:val="de-DE"/>
        </w:rPr>
        <w:t>heraus</w:t>
      </w:r>
      <w:r w:rsidR="006276D7" w:rsidRPr="0090085E">
        <w:rPr>
          <w:sz w:val="24"/>
          <w:lang w:val="de-DE"/>
        </w:rPr>
        <w:t>zufinden.</w:t>
      </w:r>
    </w:p>
    <w:p w14:paraId="4C023163" w14:textId="358429CB" w:rsidR="00EB1E0A" w:rsidRDefault="00EB1E0A" w:rsidP="00D82B16">
      <w:pPr>
        <w:spacing w:line="360" w:lineRule="auto"/>
        <w:jc w:val="both"/>
        <w:rPr>
          <w:sz w:val="24"/>
          <w:lang w:val="de-DE"/>
        </w:rPr>
      </w:pPr>
    </w:p>
    <w:p w14:paraId="2A4412AF" w14:textId="77777777" w:rsidR="00C05D40" w:rsidRDefault="00C05D40" w:rsidP="00D82B16">
      <w:pPr>
        <w:spacing w:line="360" w:lineRule="auto"/>
        <w:jc w:val="both"/>
        <w:rPr>
          <w:sz w:val="24"/>
          <w:lang w:val="de-DE"/>
        </w:rPr>
      </w:pPr>
    </w:p>
    <w:p w14:paraId="600C457C" w14:textId="07A76AAA" w:rsidR="007A2A5D" w:rsidRPr="00507E1D" w:rsidRDefault="00EB1E0A" w:rsidP="00D82B16">
      <w:pPr>
        <w:spacing w:line="360" w:lineRule="auto"/>
        <w:jc w:val="both"/>
        <w:rPr>
          <w:sz w:val="24"/>
        </w:rPr>
      </w:pPr>
      <w:r>
        <w:rPr>
          <w:sz w:val="24"/>
        </w:rPr>
        <w:t>Lösungscode: ________</w:t>
      </w:r>
    </w:p>
    <w:p w14:paraId="372A51CE" w14:textId="77777777" w:rsidR="00B6419E" w:rsidRDefault="00B6419E">
      <w:pPr>
        <w:spacing w:line="240" w:lineRule="auto"/>
        <w:rPr>
          <w:sz w:val="22"/>
          <w:szCs w:val="22"/>
          <w:lang w:val="de-DE"/>
        </w:rPr>
      </w:pPr>
      <w:r>
        <w:rPr>
          <w:sz w:val="22"/>
          <w:szCs w:val="22"/>
          <w:lang w:val="de-DE"/>
        </w:rPr>
        <w:br w:type="page"/>
      </w:r>
    </w:p>
    <w:p w14:paraId="7962778A" w14:textId="5FB74049" w:rsidR="00B17088" w:rsidRPr="00B17088" w:rsidRDefault="00B17088" w:rsidP="00B17088">
      <w:pPr>
        <w:spacing w:line="240" w:lineRule="auto"/>
        <w:rPr>
          <w:color w:val="FF00FF"/>
          <w:sz w:val="22"/>
          <w:szCs w:val="22"/>
        </w:rPr>
      </w:pPr>
      <w:r>
        <w:rPr>
          <w:noProof/>
        </w:rPr>
        <w:lastRenderedPageBreak/>
        <w:drawing>
          <wp:anchor distT="0" distB="0" distL="114300" distR="114300" simplePos="0" relativeHeight="251658265" behindDoc="0" locked="0" layoutInCell="1" allowOverlap="1" wp14:anchorId="540EDB19" wp14:editId="2BF57006">
            <wp:simplePos x="0" y="0"/>
            <wp:positionH relativeFrom="leftMargin">
              <wp:posOffset>316561</wp:posOffset>
            </wp:positionH>
            <wp:positionV relativeFrom="paragraph">
              <wp:posOffset>8641</wp:posOffset>
            </wp:positionV>
            <wp:extent cx="488888" cy="570033"/>
            <wp:effectExtent l="0" t="0" r="6985" b="1905"/>
            <wp:wrapNone/>
            <wp:docPr id="19"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r w:rsidRPr="00B17088">
        <w:rPr>
          <w:noProof/>
          <w:color w:val="FF00FF"/>
          <w:sz w:val="22"/>
          <w:szCs w:val="22"/>
        </w:rPr>
        <w:drawing>
          <wp:inline distT="0" distB="0" distL="0" distR="0" wp14:anchorId="79D19C34" wp14:editId="542CC71F">
            <wp:extent cx="8147942" cy="5760000"/>
            <wp:effectExtent l="13018" t="25082" r="18732" b="18733"/>
            <wp:docPr id="118445812" name="Grafik 2" descr="Ein Bild, das Text, Reihe,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45812" name="Grafik 2" descr="Ein Bild, das Text, Reihe, Diagramm, Schrift enthält.&#10;&#10;Automatisch generierte Beschreibu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5400000">
                      <a:off x="0" y="0"/>
                      <a:ext cx="8147942" cy="5760000"/>
                    </a:xfrm>
                    <a:prstGeom prst="rect">
                      <a:avLst/>
                    </a:prstGeom>
                    <a:noFill/>
                    <a:ln>
                      <a:solidFill>
                        <a:schemeClr val="tx1"/>
                      </a:solidFill>
                    </a:ln>
                  </pic:spPr>
                </pic:pic>
              </a:graphicData>
            </a:graphic>
          </wp:inline>
        </w:drawing>
      </w:r>
    </w:p>
    <w:p w14:paraId="00902B78" w14:textId="276819EC" w:rsidR="003214B4" w:rsidRDefault="003214B4" w:rsidP="00D82B16">
      <w:pPr>
        <w:spacing w:line="360" w:lineRule="auto"/>
        <w:jc w:val="both"/>
        <w:rPr>
          <w:color w:val="FF00FF"/>
          <w:sz w:val="22"/>
          <w:szCs w:val="22"/>
        </w:rPr>
      </w:pPr>
    </w:p>
    <w:p w14:paraId="08C9E6B3" w14:textId="65B7945C" w:rsidR="003214B4" w:rsidRDefault="003214B4" w:rsidP="00D82B16">
      <w:pPr>
        <w:spacing w:line="360" w:lineRule="auto"/>
        <w:jc w:val="both"/>
        <w:rPr>
          <w:color w:val="FF00FF"/>
          <w:sz w:val="22"/>
          <w:szCs w:val="22"/>
        </w:rPr>
      </w:pPr>
      <w:r>
        <w:rPr>
          <w:noProof/>
        </w:rPr>
        <w:lastRenderedPageBreak/>
        <w:drawing>
          <wp:anchor distT="0" distB="0" distL="114300" distR="114300" simplePos="0" relativeHeight="251658264" behindDoc="0" locked="0" layoutInCell="1" allowOverlap="1" wp14:anchorId="30BABF68" wp14:editId="5C140EEF">
            <wp:simplePos x="0" y="0"/>
            <wp:positionH relativeFrom="leftMargin">
              <wp:posOffset>302895</wp:posOffset>
            </wp:positionH>
            <wp:positionV relativeFrom="paragraph">
              <wp:posOffset>0</wp:posOffset>
            </wp:positionV>
            <wp:extent cx="488888" cy="570033"/>
            <wp:effectExtent l="0" t="0" r="6985" b="1905"/>
            <wp:wrapNone/>
            <wp:docPr id="18"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r w:rsidR="00796C94">
        <w:rPr>
          <w:noProof/>
        </w:rPr>
        <w:drawing>
          <wp:inline distT="0" distB="0" distL="0" distR="0" wp14:anchorId="5E9601E7" wp14:editId="6C03C932">
            <wp:extent cx="8151758" cy="5760000"/>
            <wp:effectExtent l="14923" t="23177" r="16827" b="16828"/>
            <wp:docPr id="6639095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rot="16200000">
                      <a:off x="0" y="0"/>
                      <a:ext cx="8151758" cy="5760000"/>
                    </a:xfrm>
                    <a:prstGeom prst="rect">
                      <a:avLst/>
                    </a:prstGeom>
                    <a:noFill/>
                    <a:ln>
                      <a:solidFill>
                        <a:schemeClr val="tx1"/>
                      </a:solidFill>
                    </a:ln>
                  </pic:spPr>
                </pic:pic>
              </a:graphicData>
            </a:graphic>
          </wp:inline>
        </w:drawing>
      </w:r>
    </w:p>
    <w:p w14:paraId="6C9673A8" w14:textId="07137331" w:rsidR="003214B4" w:rsidRDefault="003214B4" w:rsidP="00D82B16">
      <w:pPr>
        <w:spacing w:line="360" w:lineRule="auto"/>
        <w:jc w:val="both"/>
        <w:rPr>
          <w:color w:val="FF00FF"/>
          <w:sz w:val="22"/>
          <w:szCs w:val="22"/>
        </w:rPr>
      </w:pPr>
      <w:r>
        <w:rPr>
          <w:noProof/>
        </w:rPr>
        <w:lastRenderedPageBreak/>
        <w:drawing>
          <wp:anchor distT="0" distB="0" distL="114300" distR="114300" simplePos="0" relativeHeight="251658263" behindDoc="0" locked="0" layoutInCell="1" allowOverlap="1" wp14:anchorId="402433B5" wp14:editId="23089C8F">
            <wp:simplePos x="0" y="0"/>
            <wp:positionH relativeFrom="leftMargin">
              <wp:posOffset>302895</wp:posOffset>
            </wp:positionH>
            <wp:positionV relativeFrom="paragraph">
              <wp:posOffset>230</wp:posOffset>
            </wp:positionV>
            <wp:extent cx="488888" cy="570033"/>
            <wp:effectExtent l="0" t="0" r="6985" b="1905"/>
            <wp:wrapNone/>
            <wp:docPr id="14"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519C685D" wp14:editId="11D013E4">
            <wp:extent cx="8151127" cy="5760000"/>
            <wp:effectExtent l="14605" t="23495" r="17145" b="171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rot="5400000">
                      <a:off x="0" y="0"/>
                      <a:ext cx="8151127" cy="5760000"/>
                    </a:xfrm>
                    <a:prstGeom prst="rect">
                      <a:avLst/>
                    </a:prstGeom>
                    <a:noFill/>
                    <a:ln>
                      <a:solidFill>
                        <a:schemeClr val="tx1"/>
                      </a:solidFill>
                    </a:ln>
                  </pic:spPr>
                </pic:pic>
              </a:graphicData>
            </a:graphic>
          </wp:inline>
        </w:drawing>
      </w:r>
    </w:p>
    <w:p w14:paraId="592B2DE2" w14:textId="09ABDF7A" w:rsidR="005044AE" w:rsidRPr="003214B4" w:rsidRDefault="003214B4" w:rsidP="003214B4">
      <w:pPr>
        <w:spacing w:line="360" w:lineRule="auto"/>
        <w:jc w:val="both"/>
        <w:rPr>
          <w:color w:val="FF00FF"/>
          <w:sz w:val="22"/>
          <w:szCs w:val="22"/>
        </w:rPr>
      </w:pPr>
      <w:r>
        <w:rPr>
          <w:noProof/>
        </w:rPr>
        <w:lastRenderedPageBreak/>
        <w:drawing>
          <wp:anchor distT="0" distB="0" distL="114300" distR="114300" simplePos="0" relativeHeight="251658262" behindDoc="0" locked="0" layoutInCell="1" allowOverlap="1" wp14:anchorId="72FC4FE6" wp14:editId="70C190CA">
            <wp:simplePos x="0" y="0"/>
            <wp:positionH relativeFrom="leftMargin">
              <wp:posOffset>277495</wp:posOffset>
            </wp:positionH>
            <wp:positionV relativeFrom="paragraph">
              <wp:posOffset>2540</wp:posOffset>
            </wp:positionV>
            <wp:extent cx="488888" cy="570033"/>
            <wp:effectExtent l="0" t="0" r="6985" b="1905"/>
            <wp:wrapNone/>
            <wp:docPr id="1299162600" name="Picture 225" descr="Ein Bild, das Symbol, Kreis, Sche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descr="Ein Bild, das Symbol, Kreis, Schere enthält.&#10;&#10;Automatisch generierte Beschreibu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88888" cy="570033"/>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1D67E571" wp14:editId="1ECDE762">
            <wp:extent cx="8151127" cy="5760000"/>
            <wp:effectExtent l="14605" t="23495" r="17145" b="1714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rot="16200000">
                      <a:off x="0" y="0"/>
                      <a:ext cx="8151127" cy="5760000"/>
                    </a:xfrm>
                    <a:prstGeom prst="rect">
                      <a:avLst/>
                    </a:prstGeom>
                    <a:noFill/>
                    <a:ln>
                      <a:solidFill>
                        <a:schemeClr val="tx1"/>
                      </a:solidFill>
                    </a:ln>
                  </pic:spPr>
                </pic:pic>
              </a:graphicData>
            </a:graphic>
          </wp:inline>
        </w:drawing>
      </w:r>
      <w:r w:rsidR="005044AE">
        <w:rPr>
          <w:sz w:val="24"/>
          <w:lang w:val="de-DE"/>
        </w:rPr>
        <w:br w:type="page"/>
      </w:r>
    </w:p>
    <w:p w14:paraId="53E4B825" w14:textId="3620AA97" w:rsidR="005B4105" w:rsidRDefault="005B4105" w:rsidP="00DA10FD">
      <w:pPr>
        <w:pStyle w:val="berschrift2"/>
        <w:rPr>
          <w:lang w:val="de-DE"/>
        </w:rPr>
      </w:pPr>
      <w:r w:rsidRPr="00831ACA">
        <w:rPr>
          <w:lang w:val="de-DE"/>
        </w:rPr>
        <w:lastRenderedPageBreak/>
        <w:t xml:space="preserve">M8: Herausforderung 4 – </w:t>
      </w:r>
      <w:r w:rsidR="00831ACA" w:rsidRPr="00831ACA">
        <w:rPr>
          <w:lang w:val="de-DE"/>
        </w:rPr>
        <w:t>Das BIP und seine Lücken</w:t>
      </w:r>
    </w:p>
    <w:p w14:paraId="6EDEDE01" w14:textId="77777777" w:rsidR="00954CB7" w:rsidRDefault="00954CB7" w:rsidP="00954CB7">
      <w:pPr>
        <w:spacing w:line="360" w:lineRule="auto"/>
        <w:jc w:val="both"/>
        <w:rPr>
          <w:sz w:val="24"/>
          <w:lang w:val="de-DE"/>
        </w:rPr>
      </w:pPr>
    </w:p>
    <w:p w14:paraId="502612C9" w14:textId="25C9820E" w:rsidR="00954CB7" w:rsidRDefault="005B4105" w:rsidP="00954CB7">
      <w:pPr>
        <w:spacing w:line="360" w:lineRule="auto"/>
        <w:jc w:val="both"/>
        <w:rPr>
          <w:sz w:val="24"/>
          <w:lang w:val="de-DE"/>
        </w:rPr>
      </w:pPr>
      <w:proofErr w:type="gramStart"/>
      <w:r w:rsidRPr="00954CB7">
        <w:rPr>
          <w:b/>
          <w:sz w:val="24"/>
          <w:lang w:val="de-DE"/>
        </w:rPr>
        <w:t>Toll</w:t>
      </w:r>
      <w:proofErr w:type="gramEnd"/>
      <w:r w:rsidR="00B6419E">
        <w:rPr>
          <w:b/>
          <w:sz w:val="24"/>
          <w:lang w:val="de-DE"/>
        </w:rPr>
        <w:t>, dass ihr das Unternehmen nochmal kontrolliert habt!</w:t>
      </w:r>
    </w:p>
    <w:p w14:paraId="6BDA0C91" w14:textId="3E8F0D75" w:rsidR="00B6419E" w:rsidRDefault="00B6419E" w:rsidP="00954CB7">
      <w:pPr>
        <w:spacing w:line="360" w:lineRule="auto"/>
        <w:jc w:val="both"/>
        <w:rPr>
          <w:sz w:val="24"/>
          <w:lang w:val="de-DE"/>
        </w:rPr>
      </w:pPr>
      <w:r w:rsidRPr="00B6419E">
        <w:rPr>
          <w:sz w:val="24"/>
          <w:lang w:val="de-DE"/>
        </w:rPr>
        <w:t>Denn ohne Umwelt können unsere Wirtschaft und Gesellschaft nicht funktionieren!</w:t>
      </w:r>
    </w:p>
    <w:p w14:paraId="11040817" w14:textId="62B711E0" w:rsidR="00F8305D" w:rsidRDefault="00F8305D" w:rsidP="00954CB7">
      <w:pPr>
        <w:spacing w:line="360" w:lineRule="auto"/>
        <w:jc w:val="both"/>
        <w:rPr>
          <w:sz w:val="24"/>
          <w:lang w:val="de-DE"/>
        </w:rPr>
      </w:pPr>
    </w:p>
    <w:p w14:paraId="6B328D92" w14:textId="3045A732" w:rsidR="00174309" w:rsidRDefault="00F8305D" w:rsidP="00954CB7">
      <w:pPr>
        <w:spacing w:line="360" w:lineRule="auto"/>
        <w:jc w:val="both"/>
        <w:rPr>
          <w:sz w:val="24"/>
          <w:lang w:val="de-DE"/>
        </w:rPr>
      </w:pPr>
      <w:r>
        <w:rPr>
          <w:sz w:val="24"/>
          <w:lang w:val="de-DE"/>
        </w:rPr>
        <w:t>„</w:t>
      </w:r>
      <w:proofErr w:type="spellStart"/>
      <w:r w:rsidR="00153AC7">
        <w:rPr>
          <w:sz w:val="24"/>
          <w:lang w:val="de-DE"/>
        </w:rPr>
        <w:t>GreenGame</w:t>
      </w:r>
      <w:proofErr w:type="spellEnd"/>
      <w:r>
        <w:rPr>
          <w:sz w:val="24"/>
          <w:lang w:val="de-DE"/>
        </w:rPr>
        <w:t xml:space="preserve">“ scheint tatsächlich ein nachhaltiges Unternehmen zu sein. Trotzdem ist es sinnvoll, immer wieder einmal hinter die Fassade zu blicken und zu überprüfen, wie Unternehmen arbeiten und ob sie </w:t>
      </w:r>
      <w:r w:rsidR="00174309">
        <w:rPr>
          <w:sz w:val="24"/>
          <w:lang w:val="de-DE"/>
        </w:rPr>
        <w:t>ihre eigenen Maßnahmen auch einhalten.</w:t>
      </w:r>
    </w:p>
    <w:p w14:paraId="738D58F5" w14:textId="109AA8C4" w:rsidR="00B6419E" w:rsidRDefault="00B6419E" w:rsidP="00954CB7">
      <w:pPr>
        <w:spacing w:line="360" w:lineRule="auto"/>
        <w:jc w:val="both"/>
        <w:rPr>
          <w:sz w:val="24"/>
          <w:lang w:val="de-DE"/>
        </w:rPr>
      </w:pPr>
    </w:p>
    <w:p w14:paraId="400A10BD" w14:textId="57C087FE" w:rsidR="00174309" w:rsidRDefault="00B6419E" w:rsidP="00954CB7">
      <w:pPr>
        <w:spacing w:line="360" w:lineRule="auto"/>
        <w:jc w:val="both"/>
        <w:rPr>
          <w:sz w:val="24"/>
          <w:lang w:val="de-DE"/>
        </w:rPr>
      </w:pPr>
      <w:r>
        <w:rPr>
          <w:sz w:val="24"/>
          <w:lang w:val="de-DE"/>
        </w:rPr>
        <w:t>Apropos Nachhaltigkeit:</w:t>
      </w:r>
      <w:r w:rsidR="00174309">
        <w:rPr>
          <w:sz w:val="24"/>
          <w:lang w:val="de-DE"/>
        </w:rPr>
        <w:t xml:space="preserve"> Nicht nur Unternehmen und Haushalte können darauf achten, nachhaltig zu leben, sondern auch Staaten. Es gibt dabei verschiedene Kenngrößen, die uns bei der Berechnung helfen.</w:t>
      </w:r>
    </w:p>
    <w:p w14:paraId="102DEE4C" w14:textId="4D1B96FA" w:rsidR="00174309" w:rsidRDefault="00174309" w:rsidP="00954CB7">
      <w:pPr>
        <w:spacing w:line="360" w:lineRule="auto"/>
        <w:jc w:val="both"/>
        <w:rPr>
          <w:sz w:val="24"/>
          <w:lang w:val="de-DE"/>
        </w:rPr>
      </w:pPr>
    </w:p>
    <w:p w14:paraId="607E4CA3" w14:textId="77777777" w:rsidR="00B10C65" w:rsidRDefault="00174309" w:rsidP="00954CB7">
      <w:pPr>
        <w:spacing w:line="360" w:lineRule="auto"/>
        <w:jc w:val="both"/>
        <w:rPr>
          <w:sz w:val="24"/>
          <w:lang w:val="de-DE"/>
        </w:rPr>
      </w:pPr>
      <w:r>
        <w:rPr>
          <w:sz w:val="24"/>
          <w:lang w:val="de-DE"/>
        </w:rPr>
        <w:t xml:space="preserve">Am häufigsten wird weltweit das Bruttoinlandsprodukt (BIP) verwendet, wenn es darum geht, wirtschaftliche Leistung zu messen. Auch Münzhausen </w:t>
      </w:r>
      <w:r w:rsidR="00B10C65">
        <w:rPr>
          <w:sz w:val="24"/>
          <w:lang w:val="de-DE"/>
        </w:rPr>
        <w:t>nutzt das BIP, um sich ein Bild davon zu machen, wie es denn dem Staat, seiner Bevölkerung und der Wirtschaft geht.</w:t>
      </w:r>
    </w:p>
    <w:p w14:paraId="36FEAF86" w14:textId="77777777" w:rsidR="00B10C65" w:rsidRDefault="00B10C65" w:rsidP="00954CB7">
      <w:pPr>
        <w:spacing w:line="360" w:lineRule="auto"/>
        <w:jc w:val="both"/>
        <w:rPr>
          <w:sz w:val="24"/>
          <w:lang w:val="de-DE"/>
        </w:rPr>
      </w:pPr>
    </w:p>
    <w:p w14:paraId="4D93B516" w14:textId="6A2BC399" w:rsidR="00B10C65" w:rsidRDefault="00174309" w:rsidP="20D2F3B8">
      <w:pPr>
        <w:spacing w:line="360" w:lineRule="auto"/>
        <w:jc w:val="both"/>
        <w:rPr>
          <w:sz w:val="24"/>
          <w:lang w:val="de-DE"/>
        </w:rPr>
      </w:pPr>
      <w:r w:rsidRPr="20D2F3B8">
        <w:rPr>
          <w:sz w:val="24"/>
          <w:lang w:val="de-DE"/>
        </w:rPr>
        <w:t xml:space="preserve">Aber wie nachhaltig ist eigentlich das BIP? </w:t>
      </w:r>
      <w:r w:rsidR="00B10C65" w:rsidRPr="20D2F3B8">
        <w:rPr>
          <w:sz w:val="24"/>
          <w:lang w:val="de-DE"/>
        </w:rPr>
        <w:t>Welche Aspekte fehlen in der Berechnung</w:t>
      </w:r>
      <w:r w:rsidRPr="20D2F3B8">
        <w:rPr>
          <w:sz w:val="24"/>
          <w:lang w:val="de-DE"/>
        </w:rPr>
        <w:t>?</w:t>
      </w:r>
      <w:r w:rsidR="00B10C65" w:rsidRPr="20D2F3B8">
        <w:rPr>
          <w:sz w:val="24"/>
          <w:lang w:val="de-DE"/>
        </w:rPr>
        <w:t xml:space="preserve"> Seht euch das Bild an und </w:t>
      </w:r>
      <w:r w:rsidR="00B77B88" w:rsidRPr="20D2F3B8">
        <w:rPr>
          <w:sz w:val="24"/>
          <w:lang w:val="de-DE"/>
        </w:rPr>
        <w:t xml:space="preserve">filtert die richtigen </w:t>
      </w:r>
      <w:r w:rsidR="000D3B8E">
        <w:rPr>
          <w:sz w:val="24"/>
          <w:lang w:val="de-DE"/>
        </w:rPr>
        <w:t>Ziffern</w:t>
      </w:r>
      <w:r w:rsidR="00B77B88" w:rsidRPr="20D2F3B8">
        <w:rPr>
          <w:sz w:val="24"/>
          <w:lang w:val="de-DE"/>
        </w:rPr>
        <w:t xml:space="preserve"> </w:t>
      </w:r>
      <w:r w:rsidR="00B77B88" w:rsidRPr="001954E3">
        <w:rPr>
          <w:sz w:val="24"/>
          <w:lang w:val="de-DE"/>
        </w:rPr>
        <w:t xml:space="preserve">heraus. Hier noch ein </w:t>
      </w:r>
      <w:r w:rsidR="00D01339" w:rsidRPr="001954E3">
        <w:rPr>
          <w:sz w:val="24"/>
          <w:lang w:val="de-DE"/>
        </w:rPr>
        <w:t xml:space="preserve">wichtiger </w:t>
      </w:r>
      <w:r w:rsidR="00B77B88" w:rsidRPr="001954E3">
        <w:rPr>
          <w:sz w:val="24"/>
          <w:lang w:val="de-DE"/>
        </w:rPr>
        <w:t>Hinweis: Ordnet die Z</w:t>
      </w:r>
      <w:r w:rsidR="000D3B8E" w:rsidRPr="001954E3">
        <w:rPr>
          <w:sz w:val="24"/>
          <w:lang w:val="de-DE"/>
        </w:rPr>
        <w:t>iffern</w:t>
      </w:r>
      <w:r w:rsidR="00B77B88" w:rsidRPr="001954E3">
        <w:rPr>
          <w:sz w:val="24"/>
          <w:lang w:val="de-DE"/>
        </w:rPr>
        <w:t xml:space="preserve"> vo</w:t>
      </w:r>
      <w:r w:rsidR="00D01339" w:rsidRPr="001954E3">
        <w:rPr>
          <w:sz w:val="24"/>
          <w:lang w:val="de-DE"/>
        </w:rPr>
        <w:t xml:space="preserve">m </w:t>
      </w:r>
      <w:r w:rsidR="00FE5E14">
        <w:rPr>
          <w:sz w:val="24"/>
          <w:lang w:val="de-DE"/>
        </w:rPr>
        <w:t>Atlantik</w:t>
      </w:r>
      <w:r w:rsidR="001954E3" w:rsidRPr="001954E3">
        <w:rPr>
          <w:sz w:val="24"/>
          <w:lang w:val="de-DE"/>
        </w:rPr>
        <w:t xml:space="preserve"> bis zum Teich</w:t>
      </w:r>
      <w:r w:rsidR="001925E2">
        <w:rPr>
          <w:sz w:val="24"/>
          <w:lang w:val="de-DE"/>
        </w:rPr>
        <w:t xml:space="preserve">, vom Großglockner bis zum </w:t>
      </w:r>
      <w:r w:rsidR="00FE5E14">
        <w:rPr>
          <w:sz w:val="24"/>
          <w:lang w:val="de-DE"/>
        </w:rPr>
        <w:t>Hügel</w:t>
      </w:r>
      <w:r w:rsidR="001925E2">
        <w:rPr>
          <w:sz w:val="24"/>
          <w:lang w:val="de-DE"/>
        </w:rPr>
        <w:t>.</w:t>
      </w:r>
    </w:p>
    <w:p w14:paraId="053810AC" w14:textId="77777777" w:rsidR="00B77B88" w:rsidRDefault="00B77B88" w:rsidP="00954CB7">
      <w:pPr>
        <w:spacing w:line="360" w:lineRule="auto"/>
        <w:jc w:val="both"/>
        <w:rPr>
          <w:sz w:val="24"/>
          <w:lang w:val="de-DE"/>
        </w:rPr>
      </w:pPr>
    </w:p>
    <w:p w14:paraId="57C8D80A" w14:textId="4F14D90A" w:rsidR="00B10C65" w:rsidRDefault="00B10C65" w:rsidP="00954CB7">
      <w:pPr>
        <w:spacing w:line="360" w:lineRule="auto"/>
        <w:jc w:val="both"/>
        <w:rPr>
          <w:sz w:val="24"/>
          <w:lang w:val="de-DE"/>
        </w:rPr>
      </w:pPr>
    </w:p>
    <w:p w14:paraId="48B5933B" w14:textId="38E14FDF" w:rsidR="00281182" w:rsidRPr="00423EB4" w:rsidRDefault="00B10C65" w:rsidP="00423EB4">
      <w:pPr>
        <w:spacing w:line="360" w:lineRule="auto"/>
        <w:jc w:val="both"/>
        <w:rPr>
          <w:sz w:val="24"/>
        </w:rPr>
      </w:pPr>
      <w:r>
        <w:rPr>
          <w:sz w:val="24"/>
        </w:rPr>
        <w:t>Lösungscode: ________</w:t>
      </w:r>
    </w:p>
    <w:p w14:paraId="7B6A2631" w14:textId="77777777" w:rsidR="00281182" w:rsidRPr="00281182" w:rsidRDefault="00281182" w:rsidP="00281182">
      <w:pPr>
        <w:rPr>
          <w:highlight w:val="yellow"/>
        </w:rPr>
      </w:pPr>
    </w:p>
    <w:p w14:paraId="16457656" w14:textId="77777777" w:rsidR="00281182" w:rsidRPr="00281182" w:rsidRDefault="00281182" w:rsidP="00281182">
      <w:pPr>
        <w:rPr>
          <w:highlight w:val="yellow"/>
        </w:rPr>
      </w:pPr>
    </w:p>
    <w:p w14:paraId="0EBE6440" w14:textId="77777777" w:rsidR="00281182" w:rsidRPr="00281182" w:rsidRDefault="00281182" w:rsidP="00281182">
      <w:pPr>
        <w:rPr>
          <w:highlight w:val="yellow"/>
        </w:rPr>
      </w:pPr>
    </w:p>
    <w:p w14:paraId="031AB0E4" w14:textId="77777777" w:rsidR="00281182" w:rsidRPr="00281182" w:rsidRDefault="00281182" w:rsidP="00281182">
      <w:pPr>
        <w:rPr>
          <w:highlight w:val="yellow"/>
        </w:rPr>
      </w:pPr>
    </w:p>
    <w:p w14:paraId="6613BFB2" w14:textId="77777777" w:rsidR="00281182" w:rsidRPr="00281182" w:rsidRDefault="00281182" w:rsidP="00281182">
      <w:pPr>
        <w:rPr>
          <w:highlight w:val="yellow"/>
        </w:rPr>
      </w:pPr>
    </w:p>
    <w:p w14:paraId="1325918B" w14:textId="77777777" w:rsidR="00281182" w:rsidRPr="00281182" w:rsidRDefault="00281182" w:rsidP="00281182">
      <w:pPr>
        <w:rPr>
          <w:highlight w:val="yellow"/>
        </w:rPr>
      </w:pPr>
    </w:p>
    <w:p w14:paraId="4AD065A0" w14:textId="758C7C38" w:rsidR="006D676F" w:rsidRPr="00281182" w:rsidRDefault="006D676F" w:rsidP="00281182">
      <w:pPr>
        <w:tabs>
          <w:tab w:val="left" w:pos="5640"/>
        </w:tabs>
        <w:rPr>
          <w:highlight w:val="yellow"/>
        </w:rPr>
        <w:sectPr w:rsidR="006D676F" w:rsidRPr="00281182" w:rsidSect="0005272C">
          <w:headerReference w:type="default" r:id="rId59"/>
          <w:footerReference w:type="default" r:id="rId60"/>
          <w:pgSz w:w="11900" w:h="16840"/>
          <w:pgMar w:top="1802" w:right="1417" w:bottom="1134" w:left="1417" w:header="850" w:footer="680" w:gutter="0"/>
          <w:cols w:space="708"/>
          <w:docGrid w:linePitch="360"/>
        </w:sectPr>
      </w:pPr>
    </w:p>
    <w:p w14:paraId="7F8FAC5D" w14:textId="7DDE61EF" w:rsidR="005B4105" w:rsidRPr="006D676F" w:rsidRDefault="006D676F" w:rsidP="00A96306">
      <w:pPr>
        <w:spacing w:line="360" w:lineRule="auto"/>
        <w:jc w:val="center"/>
        <w:rPr>
          <w:noProof/>
        </w:rPr>
      </w:pPr>
      <w:r>
        <w:rPr>
          <w:noProof/>
        </w:rPr>
        <w:lastRenderedPageBreak/>
        <w:drawing>
          <wp:inline distT="0" distB="0" distL="0" distR="0" wp14:anchorId="399BEC3E" wp14:editId="4D7F863A">
            <wp:extent cx="8340918" cy="5897119"/>
            <wp:effectExtent l="0" t="0" r="3175" b="8890"/>
            <wp:docPr id="726893590" name="Grafik 3" descr="Ein Bild, das Text, Entwurf, Zeichnung,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893590" name="Grafik 3" descr="Ein Bild, das Text, Entwurf, Zeichnung, Karte enthält.&#10;&#10;Automatisch generierte Beschreibun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8354656" cy="5906832"/>
                    </a:xfrm>
                    <a:prstGeom prst="rect">
                      <a:avLst/>
                    </a:prstGeom>
                    <a:noFill/>
                    <a:ln>
                      <a:noFill/>
                    </a:ln>
                  </pic:spPr>
                </pic:pic>
              </a:graphicData>
            </a:graphic>
          </wp:inline>
        </w:drawing>
      </w:r>
      <w:r w:rsidR="005B4105">
        <w:rPr>
          <w:lang w:val="de-DE"/>
        </w:rPr>
        <w:br w:type="page"/>
      </w:r>
    </w:p>
    <w:p w14:paraId="66D6A4CE" w14:textId="77777777" w:rsidR="00954CB7" w:rsidRDefault="00954CB7" w:rsidP="005B4105">
      <w:pPr>
        <w:pStyle w:val="berschrift3"/>
        <w:rPr>
          <w:lang w:val="de-DE"/>
        </w:rPr>
        <w:sectPr w:rsidR="00954CB7" w:rsidSect="006D676F">
          <w:footerReference w:type="default" r:id="rId62"/>
          <w:pgSz w:w="16840" w:h="11900" w:orient="landscape"/>
          <w:pgMar w:top="1417" w:right="1802" w:bottom="1417" w:left="1134" w:header="850" w:footer="680" w:gutter="0"/>
          <w:cols w:space="708"/>
          <w:docGrid w:linePitch="360"/>
        </w:sectPr>
      </w:pPr>
    </w:p>
    <w:p w14:paraId="205AB8DA" w14:textId="77777777" w:rsidR="006D676F" w:rsidRDefault="006D676F" w:rsidP="00DA10FD">
      <w:pPr>
        <w:pStyle w:val="berschrift2"/>
        <w:rPr>
          <w:highlight w:val="yellow"/>
          <w:lang w:val="de-DE"/>
        </w:rPr>
        <w:sectPr w:rsidR="006D676F" w:rsidSect="0005272C">
          <w:footerReference w:type="default" r:id="rId63"/>
          <w:pgSz w:w="11900" w:h="16840"/>
          <w:pgMar w:top="1802" w:right="1417" w:bottom="1134" w:left="1417" w:header="850" w:footer="680" w:gutter="0"/>
          <w:cols w:space="708"/>
          <w:docGrid w:linePitch="360"/>
        </w:sectPr>
      </w:pPr>
    </w:p>
    <w:p w14:paraId="3B081C27" w14:textId="345A9464" w:rsidR="00C70693" w:rsidRDefault="005B4105" w:rsidP="00DA10FD">
      <w:pPr>
        <w:pStyle w:val="berschrift2"/>
        <w:rPr>
          <w:lang w:val="de-DE"/>
        </w:rPr>
      </w:pPr>
      <w:r w:rsidRPr="00A430C2">
        <w:rPr>
          <w:lang w:val="de-DE"/>
        </w:rPr>
        <w:t xml:space="preserve">M9: </w:t>
      </w:r>
      <w:r w:rsidR="00AF1A40" w:rsidRPr="00A430C2">
        <w:rPr>
          <w:lang w:val="de-DE"/>
        </w:rPr>
        <w:t xml:space="preserve">Abschluss &amp; </w:t>
      </w:r>
      <w:r w:rsidRPr="00A430C2">
        <w:rPr>
          <w:lang w:val="de-DE"/>
        </w:rPr>
        <w:t>Bonusrätsel</w:t>
      </w:r>
    </w:p>
    <w:p w14:paraId="66F531B9" w14:textId="186FD937" w:rsidR="005B4105" w:rsidRPr="00AF1A40" w:rsidRDefault="005B4105" w:rsidP="00AF1A40">
      <w:pPr>
        <w:spacing w:line="360" w:lineRule="auto"/>
        <w:rPr>
          <w:sz w:val="24"/>
          <w:lang w:val="de-DE"/>
        </w:rPr>
      </w:pPr>
    </w:p>
    <w:p w14:paraId="6331A65D" w14:textId="48B38986" w:rsidR="00AF1A40" w:rsidRPr="00AF1A40" w:rsidRDefault="00A430C2" w:rsidP="00AF1A40">
      <w:pPr>
        <w:spacing w:line="360" w:lineRule="auto"/>
        <w:jc w:val="both"/>
        <w:rPr>
          <w:b/>
          <w:sz w:val="24"/>
          <w:lang w:val="de-DE"/>
        </w:rPr>
      </w:pPr>
      <w:r>
        <w:rPr>
          <w:b/>
          <w:sz w:val="24"/>
          <w:lang w:val="de-DE"/>
        </w:rPr>
        <w:t>Richtig</w:t>
      </w:r>
      <w:r w:rsidR="005B4105" w:rsidRPr="00AF1A40">
        <w:rPr>
          <w:b/>
          <w:sz w:val="24"/>
          <w:lang w:val="de-DE"/>
        </w:rPr>
        <w:t xml:space="preserve"> – </w:t>
      </w:r>
      <w:r>
        <w:rPr>
          <w:b/>
          <w:sz w:val="24"/>
          <w:lang w:val="de-DE"/>
        </w:rPr>
        <w:t>diese Aspekte</w:t>
      </w:r>
      <w:r w:rsidR="005B4105" w:rsidRPr="00AF1A40">
        <w:rPr>
          <w:b/>
          <w:sz w:val="24"/>
          <w:lang w:val="de-DE"/>
        </w:rPr>
        <w:t xml:space="preserve"> </w:t>
      </w:r>
      <w:r>
        <w:rPr>
          <w:b/>
          <w:sz w:val="24"/>
          <w:lang w:val="de-DE"/>
        </w:rPr>
        <w:t>fehlen beim BIP</w:t>
      </w:r>
      <w:r w:rsidR="005B4105" w:rsidRPr="00AF1A40">
        <w:rPr>
          <w:b/>
          <w:sz w:val="24"/>
          <w:lang w:val="de-DE"/>
        </w:rPr>
        <w:t>!</w:t>
      </w:r>
    </w:p>
    <w:p w14:paraId="151782C2" w14:textId="25EAE044" w:rsidR="00A430C2" w:rsidRDefault="00A430C2" w:rsidP="00AF1A40">
      <w:pPr>
        <w:spacing w:line="360" w:lineRule="auto"/>
        <w:jc w:val="both"/>
        <w:rPr>
          <w:sz w:val="24"/>
          <w:lang w:val="de-DE"/>
        </w:rPr>
      </w:pPr>
      <w:r>
        <w:rPr>
          <w:sz w:val="24"/>
          <w:lang w:val="de-DE"/>
        </w:rPr>
        <w:t xml:space="preserve">Nachdenklich </w:t>
      </w:r>
      <w:r w:rsidR="00FF69B2">
        <w:rPr>
          <w:sz w:val="24"/>
          <w:lang w:val="de-DE"/>
        </w:rPr>
        <w:t xml:space="preserve">überlegt ihr, ob das BIP wirklich als einzige Kenngröße herangezogen werden sollte. Ihr </w:t>
      </w:r>
      <w:r>
        <w:rPr>
          <w:sz w:val="24"/>
          <w:lang w:val="de-DE"/>
        </w:rPr>
        <w:t>sprecht mit Frau Geldström</w:t>
      </w:r>
      <w:r w:rsidR="00FF69B2">
        <w:rPr>
          <w:sz w:val="24"/>
          <w:lang w:val="de-DE"/>
        </w:rPr>
        <w:t xml:space="preserve"> über eure Bedenken</w:t>
      </w:r>
      <w:r>
        <w:rPr>
          <w:sz w:val="24"/>
          <w:lang w:val="de-DE"/>
        </w:rPr>
        <w:t xml:space="preserve">. Könnte für nächstes Jahr nicht noch eine weitere Kenngröße berechnet werden, um möglichst viele verschiedene Aspekte abzudecken? Ihr schlagt eurer Bundespräsidentin mehrere Kenngrößen vor, die </w:t>
      </w:r>
      <w:r w:rsidR="00FF69B2">
        <w:rPr>
          <w:sz w:val="24"/>
          <w:lang w:val="de-DE"/>
        </w:rPr>
        <w:t xml:space="preserve">als Ergänzung </w:t>
      </w:r>
      <w:proofErr w:type="gramStart"/>
      <w:r>
        <w:rPr>
          <w:sz w:val="24"/>
          <w:lang w:val="de-DE"/>
        </w:rPr>
        <w:t>berechnet</w:t>
      </w:r>
      <w:proofErr w:type="gramEnd"/>
      <w:r>
        <w:rPr>
          <w:sz w:val="24"/>
          <w:lang w:val="de-DE"/>
        </w:rPr>
        <w:t xml:space="preserve"> werden können.</w:t>
      </w:r>
    </w:p>
    <w:p w14:paraId="6C32CD4B" w14:textId="73FAAAE8" w:rsidR="00A430C2" w:rsidRDefault="00A430C2" w:rsidP="00AF1A40">
      <w:pPr>
        <w:spacing w:line="360" w:lineRule="auto"/>
        <w:jc w:val="both"/>
        <w:rPr>
          <w:sz w:val="24"/>
          <w:lang w:val="de-DE"/>
        </w:rPr>
      </w:pPr>
    </w:p>
    <w:p w14:paraId="0AC9E3F4" w14:textId="041696F5" w:rsidR="000747A1" w:rsidRDefault="00A430C2" w:rsidP="00AF1A40">
      <w:pPr>
        <w:spacing w:line="360" w:lineRule="auto"/>
        <w:jc w:val="both"/>
        <w:rPr>
          <w:sz w:val="24"/>
          <w:lang w:val="de-DE"/>
        </w:rPr>
      </w:pPr>
      <w:r>
        <w:rPr>
          <w:sz w:val="24"/>
          <w:lang w:val="de-DE"/>
        </w:rPr>
        <w:t>Frau Geldström ist begeistert von eurer Idee und</w:t>
      </w:r>
      <w:r w:rsidR="00FF69B2">
        <w:rPr>
          <w:sz w:val="24"/>
          <w:lang w:val="de-DE"/>
        </w:rPr>
        <w:t xml:space="preserve"> verspricht euch, mit der Regierung von Münzhausen über dieses Thema zu sprechen. Außerdem bedankt sie sich nochmal für eure Mithilfe und für euer Engagement</w:t>
      </w:r>
      <w:r w:rsidR="000747A1">
        <w:rPr>
          <w:sz w:val="24"/>
          <w:lang w:val="de-DE"/>
        </w:rPr>
        <w:t xml:space="preserve">: Ihr habt die </w:t>
      </w:r>
      <w:r w:rsidR="005638E0">
        <w:rPr>
          <w:sz w:val="24"/>
          <w:lang w:val="de-DE"/>
        </w:rPr>
        <w:t xml:space="preserve">Handelsbilanz berechnet, die </w:t>
      </w:r>
      <w:r w:rsidR="000747A1">
        <w:rPr>
          <w:sz w:val="24"/>
          <w:lang w:val="de-DE"/>
        </w:rPr>
        <w:t>Ansiedlung von „</w:t>
      </w:r>
      <w:proofErr w:type="spellStart"/>
      <w:r w:rsidR="00153AC7">
        <w:rPr>
          <w:sz w:val="24"/>
          <w:lang w:val="de-DE"/>
        </w:rPr>
        <w:t>GreenGame</w:t>
      </w:r>
      <w:proofErr w:type="spellEnd"/>
      <w:r w:rsidR="000747A1">
        <w:rPr>
          <w:sz w:val="24"/>
          <w:lang w:val="de-DE"/>
        </w:rPr>
        <w:t>“ gesichert</w:t>
      </w:r>
      <w:r w:rsidR="005638E0">
        <w:rPr>
          <w:sz w:val="24"/>
          <w:lang w:val="de-DE"/>
        </w:rPr>
        <w:t xml:space="preserve"> </w:t>
      </w:r>
      <w:r w:rsidR="000747A1">
        <w:rPr>
          <w:sz w:val="24"/>
          <w:lang w:val="de-DE"/>
        </w:rPr>
        <w:t>und au</w:t>
      </w:r>
      <w:r w:rsidR="00F46B14">
        <w:rPr>
          <w:sz w:val="24"/>
          <w:lang w:val="de-DE"/>
        </w:rPr>
        <w:t>f</w:t>
      </w:r>
      <w:r w:rsidR="000747A1">
        <w:rPr>
          <w:sz w:val="24"/>
          <w:lang w:val="de-DE"/>
        </w:rPr>
        <w:t xml:space="preserve"> Nachhaltigkeit geachtet. Großartig!</w:t>
      </w:r>
    </w:p>
    <w:p w14:paraId="4C9FF65F" w14:textId="3211880C" w:rsidR="0049478B" w:rsidRDefault="0049478B" w:rsidP="00AF1A40">
      <w:pPr>
        <w:spacing w:line="360" w:lineRule="auto"/>
        <w:jc w:val="both"/>
        <w:rPr>
          <w:sz w:val="24"/>
          <w:lang w:val="de-DE"/>
        </w:rPr>
      </w:pPr>
    </w:p>
    <w:p w14:paraId="659CF1CC" w14:textId="443F14D7" w:rsidR="0049478B" w:rsidRDefault="00FF69B2" w:rsidP="00AF1A40">
      <w:pPr>
        <w:spacing w:line="360" w:lineRule="auto"/>
        <w:jc w:val="both"/>
        <w:rPr>
          <w:sz w:val="24"/>
          <w:lang w:val="de-DE"/>
        </w:rPr>
      </w:pPr>
      <w:r>
        <w:rPr>
          <w:sz w:val="24"/>
          <w:lang w:val="de-DE"/>
        </w:rPr>
        <w:t>Apropos Berechnungen: Nicht nur Kenngrößen werden jedes Jahr berechnet, sondern auch viele andere Rankings</w:t>
      </w:r>
      <w:r w:rsidR="000747A1">
        <w:rPr>
          <w:sz w:val="24"/>
          <w:lang w:val="de-DE"/>
        </w:rPr>
        <w:t xml:space="preserve">, die Länder und Städte anhand verschiedener Aspekte miteinander vergleichen. </w:t>
      </w:r>
      <w:r>
        <w:rPr>
          <w:sz w:val="24"/>
          <w:lang w:val="de-DE"/>
        </w:rPr>
        <w:t xml:space="preserve">Eines dieser Rankings </w:t>
      </w:r>
      <w:r w:rsidR="000747A1">
        <w:rPr>
          <w:sz w:val="24"/>
          <w:lang w:val="de-DE"/>
        </w:rPr>
        <w:t>sucht besonders l</w:t>
      </w:r>
      <w:r>
        <w:rPr>
          <w:sz w:val="24"/>
          <w:lang w:val="de-DE"/>
        </w:rPr>
        <w:t>ebenswerte Städte. Euer Nachbarstaat</w:t>
      </w:r>
      <w:r w:rsidR="0049478B">
        <w:rPr>
          <w:sz w:val="24"/>
          <w:lang w:val="de-DE"/>
        </w:rPr>
        <w:t xml:space="preserve"> Österreich hat es </w:t>
      </w:r>
      <w:r>
        <w:rPr>
          <w:sz w:val="24"/>
          <w:lang w:val="de-DE"/>
        </w:rPr>
        <w:t>bereits mehrere Male geschafft: Sei</w:t>
      </w:r>
      <w:r w:rsidR="0049478B">
        <w:rPr>
          <w:sz w:val="24"/>
          <w:lang w:val="de-DE"/>
        </w:rPr>
        <w:t xml:space="preserve">ne Hauptstadt Wien wurde wiederholt zur lebenswertesten Stadt gewählt. Wahnsinn! </w:t>
      </w:r>
      <w:r w:rsidR="000747A1">
        <w:rPr>
          <w:sz w:val="24"/>
          <w:lang w:val="de-DE"/>
        </w:rPr>
        <w:t>Was macht Wien laut Ranking gut</w:t>
      </w:r>
      <w:r w:rsidR="00E36AA4">
        <w:rPr>
          <w:sz w:val="24"/>
          <w:lang w:val="de-DE"/>
        </w:rPr>
        <w:t xml:space="preserve"> </w:t>
      </w:r>
      <w:r w:rsidR="000747A1">
        <w:rPr>
          <w:sz w:val="24"/>
          <w:lang w:val="de-DE"/>
        </w:rPr>
        <w:t>/</w:t>
      </w:r>
      <w:r w:rsidR="00E36AA4">
        <w:rPr>
          <w:sz w:val="24"/>
          <w:lang w:val="de-DE"/>
        </w:rPr>
        <w:t xml:space="preserve"> </w:t>
      </w:r>
      <w:r w:rsidR="000747A1">
        <w:rPr>
          <w:sz w:val="24"/>
          <w:lang w:val="de-DE"/>
        </w:rPr>
        <w:t>weniger gut</w:t>
      </w:r>
      <w:r w:rsidR="007B199A">
        <w:rPr>
          <w:sz w:val="24"/>
          <w:lang w:val="de-DE"/>
        </w:rPr>
        <w:t xml:space="preserve">? </w:t>
      </w:r>
      <w:r w:rsidR="0049478B">
        <w:rPr>
          <w:sz w:val="24"/>
          <w:lang w:val="de-DE"/>
        </w:rPr>
        <w:t xml:space="preserve">Welche Bereiche sind </w:t>
      </w:r>
      <w:r w:rsidR="000747A1">
        <w:rPr>
          <w:sz w:val="24"/>
          <w:lang w:val="de-DE"/>
        </w:rPr>
        <w:t xml:space="preserve">bei dem Ranking </w:t>
      </w:r>
      <w:r w:rsidR="0049478B">
        <w:rPr>
          <w:sz w:val="24"/>
          <w:lang w:val="de-DE"/>
        </w:rPr>
        <w:t>besonders wichtig? Kann sich Münzhausen etwas abschauen?</w:t>
      </w:r>
    </w:p>
    <w:p w14:paraId="371BCBB2" w14:textId="77777777" w:rsidR="009B4EEA" w:rsidRPr="00E36AA4" w:rsidRDefault="009B4EEA" w:rsidP="00AF1A40">
      <w:pPr>
        <w:spacing w:line="360" w:lineRule="auto"/>
        <w:jc w:val="both"/>
        <w:rPr>
          <w:sz w:val="24"/>
          <w:lang w:val="es-ES"/>
        </w:rPr>
        <w:sectPr w:rsidR="009B4EEA" w:rsidRPr="00E36AA4" w:rsidSect="006D676F">
          <w:type w:val="continuous"/>
          <w:pgSz w:w="11900" w:h="16840"/>
          <w:pgMar w:top="1802" w:right="1417" w:bottom="1134" w:left="1417" w:header="850" w:footer="680" w:gutter="0"/>
          <w:cols w:space="708"/>
          <w:docGrid w:linePitch="360"/>
        </w:sectPr>
      </w:pPr>
    </w:p>
    <w:p w14:paraId="4E5E433D" w14:textId="44F49DBC" w:rsidR="00BD5DDA" w:rsidRDefault="00423EB4" w:rsidP="00156B14">
      <w:pPr>
        <w:spacing w:line="240" w:lineRule="auto"/>
        <w:jc w:val="both"/>
        <w:rPr>
          <w:sz w:val="24"/>
          <w:lang w:val="de-DE"/>
        </w:rPr>
      </w:pPr>
      <w:r>
        <w:rPr>
          <w:noProof/>
        </w:rPr>
        <w:lastRenderedPageBreak/>
        <mc:AlternateContent>
          <mc:Choice Requires="wps">
            <w:drawing>
              <wp:anchor distT="45720" distB="45720" distL="114300" distR="114300" simplePos="0" relativeHeight="251658256" behindDoc="0" locked="0" layoutInCell="1" allowOverlap="1" wp14:anchorId="3D654D45" wp14:editId="45B71AE6">
                <wp:simplePos x="0" y="0"/>
                <wp:positionH relativeFrom="margin">
                  <wp:posOffset>2883189</wp:posOffset>
                </wp:positionH>
                <wp:positionV relativeFrom="paragraph">
                  <wp:posOffset>4649979</wp:posOffset>
                </wp:positionV>
                <wp:extent cx="3449371" cy="1404620"/>
                <wp:effectExtent l="0" t="0" r="0" b="0"/>
                <wp:wrapNone/>
                <wp:docPr id="1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9371" cy="1404620"/>
                        </a:xfrm>
                        <a:prstGeom prst="rect">
                          <a:avLst/>
                        </a:prstGeom>
                        <a:noFill/>
                        <a:ln w="9525">
                          <a:noFill/>
                          <a:miter lim="800000"/>
                          <a:headEnd/>
                          <a:tailEnd/>
                        </a:ln>
                      </wps:spPr>
                      <wps:txbx>
                        <w:txbxContent>
                          <w:p w14:paraId="6D796CF2" w14:textId="22B23DEF" w:rsidR="00057C4F" w:rsidRDefault="00057C4F" w:rsidP="005E3B9B">
                            <w:pPr>
                              <w:rPr>
                                <w:b/>
                                <w:sz w:val="28"/>
                                <w:lang w:val="de-DE"/>
                              </w:rPr>
                            </w:pPr>
                            <w:r>
                              <w:rPr>
                                <w:b/>
                                <w:sz w:val="28"/>
                                <w:lang w:val="de-DE"/>
                              </w:rPr>
                              <w:t>AONYM AYMOHXBYCNMMSMNYG</w:t>
                            </w:r>
                          </w:p>
                          <w:p w14:paraId="66556CA2" w14:textId="77777777" w:rsidR="00057C4F" w:rsidRDefault="00057C4F" w:rsidP="005E3B9B">
                            <w:pPr>
                              <w:rPr>
                                <w:b/>
                                <w:sz w:val="28"/>
                                <w:lang w:val="de-DE"/>
                              </w:rPr>
                            </w:pPr>
                          </w:p>
                          <w:p w14:paraId="76357244" w14:textId="77777777" w:rsidR="00057C4F" w:rsidRPr="00E53827" w:rsidRDefault="00057C4F" w:rsidP="005E3B9B">
                            <w:pPr>
                              <w:rPr>
                                <w:b/>
                                <w:sz w:val="28"/>
                                <w:lang w:val="de-DE"/>
                              </w:rPr>
                            </w:pPr>
                            <w:r>
                              <w:rPr>
                                <w:b/>
                                <w:sz w:val="28"/>
                                <w:lang w:val="de-DE"/>
                              </w:rPr>
                              <w:t>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D654D45" id="_x0000_t202" coordsize="21600,21600" o:spt="202" path="m,l,21600r21600,l21600,xe">
                <v:stroke joinstyle="miter"/>
                <v:path gradientshapeok="t" o:connecttype="rect"/>
              </v:shapetype>
              <v:shape id="Textfeld 2" o:spid="_x0000_s1027" type="#_x0000_t202" style="position:absolute;left:0;text-align:left;margin-left:227pt;margin-top:366.15pt;width:271.6pt;height:110.6pt;z-index:25165825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" filled="f" stroked="f">
                <v:textbox style="mso-fit-shape-to-text:t">
                  <w:txbxContent>
                    <w:p w14:paraId="6D796CF2" w14:textId="22B23DEF" w:rsidR="00057C4F" w:rsidRDefault="00057C4F" w:rsidP="005E3B9B">
                      <w:pPr>
                        <w:rPr>
                          <w:b/>
                          <w:sz w:val="28"/>
                          <w:lang w:val="de-DE"/>
                        </w:rPr>
                      </w:pPr>
                      <w:r>
                        <w:rPr>
                          <w:b/>
                          <w:sz w:val="28"/>
                          <w:lang w:val="de-DE"/>
                        </w:rPr>
                        <w:t>AONYM AYMOHXBYCNMMSMNYG</w:t>
                      </w:r>
                    </w:p>
                    <w:p w14:paraId="66556CA2" w14:textId="77777777" w:rsidR="00057C4F" w:rsidRDefault="00057C4F" w:rsidP="005E3B9B">
                      <w:pPr>
                        <w:rPr>
                          <w:b/>
                          <w:sz w:val="28"/>
                          <w:lang w:val="de-DE"/>
                        </w:rPr>
                      </w:pPr>
                    </w:p>
                    <w:p w14:paraId="76357244" w14:textId="77777777" w:rsidR="00057C4F" w:rsidRPr="00E53827" w:rsidRDefault="00057C4F" w:rsidP="005E3B9B">
                      <w:pPr>
                        <w:rPr>
                          <w:b/>
                          <w:sz w:val="28"/>
                          <w:lang w:val="de-DE"/>
                        </w:rPr>
                      </w:pPr>
                      <w:r>
                        <w:rPr>
                          <w:b/>
                          <w:sz w:val="28"/>
                          <w:lang w:val="de-DE"/>
                        </w:rPr>
                        <w:t>_____________________________</w:t>
                      </w:r>
                    </w:p>
                  </w:txbxContent>
                </v:textbox>
                <w10:wrap anchorx="margin"/>
              </v:shape>
            </w:pict>
          </mc:Fallback>
        </mc:AlternateContent>
      </w:r>
      <w:r>
        <w:rPr>
          <w:noProof/>
        </w:rPr>
        <mc:AlternateContent>
          <mc:Choice Requires="wps">
            <w:drawing>
              <wp:anchor distT="45720" distB="45720" distL="114300" distR="114300" simplePos="0" relativeHeight="251658255" behindDoc="0" locked="0" layoutInCell="1" allowOverlap="1" wp14:anchorId="7283C897" wp14:editId="6CDCAD05">
                <wp:simplePos x="0" y="0"/>
                <wp:positionH relativeFrom="margin">
                  <wp:posOffset>402540</wp:posOffset>
                </wp:positionH>
                <wp:positionV relativeFrom="paragraph">
                  <wp:posOffset>3301013</wp:posOffset>
                </wp:positionV>
                <wp:extent cx="3666653" cy="1404620"/>
                <wp:effectExtent l="0" t="0" r="0" b="0"/>
                <wp:wrapNone/>
                <wp:docPr id="1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6653" cy="1404620"/>
                        </a:xfrm>
                        <a:prstGeom prst="rect">
                          <a:avLst/>
                        </a:prstGeom>
                        <a:noFill/>
                        <a:ln w="9525">
                          <a:noFill/>
                          <a:miter lim="800000"/>
                          <a:headEnd/>
                          <a:tailEnd/>
                        </a:ln>
                      </wps:spPr>
                      <wps:txbx>
                        <w:txbxContent>
                          <w:p w14:paraId="3EAE7B76" w14:textId="64AC25AD" w:rsidR="00057C4F" w:rsidRDefault="00057C4F" w:rsidP="007B199A">
                            <w:pPr>
                              <w:rPr>
                                <w:b/>
                                <w:sz w:val="28"/>
                                <w:lang w:val="de-DE"/>
                              </w:rPr>
                            </w:pPr>
                            <w:r>
                              <w:rPr>
                                <w:b/>
                                <w:sz w:val="28"/>
                                <w:lang w:val="de-DE"/>
                              </w:rPr>
                              <w:t>PILVCFXFCWBYM VCFXOHAMMSMNYG</w:t>
                            </w:r>
                          </w:p>
                          <w:p w14:paraId="46C32CC4" w14:textId="77777777" w:rsidR="00057C4F" w:rsidRDefault="00057C4F" w:rsidP="007B199A">
                            <w:pPr>
                              <w:rPr>
                                <w:b/>
                                <w:sz w:val="28"/>
                                <w:lang w:val="de-DE"/>
                              </w:rPr>
                            </w:pPr>
                          </w:p>
                          <w:p w14:paraId="48993F4F" w14:textId="332750ED" w:rsidR="00057C4F" w:rsidRPr="00E53827" w:rsidRDefault="00057C4F" w:rsidP="007B199A">
                            <w:pPr>
                              <w:rPr>
                                <w:b/>
                                <w:sz w:val="28"/>
                                <w:lang w:val="de-DE"/>
                              </w:rPr>
                            </w:pPr>
                            <w:r>
                              <w:rPr>
                                <w:b/>
                                <w:sz w:val="28"/>
                                <w:lang w:val="de-DE"/>
                              </w:rPr>
                              <w:t>________________________________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283C897" id="_x0000_s1028" type="#_x0000_t202" style="position:absolute;left:0;text-align:left;margin-left:31.7pt;margin-top:259.9pt;width:288.7pt;height:110.6pt;z-index:25165825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" filled="f" stroked="f">
                <v:textbox style="mso-fit-shape-to-text:t">
                  <w:txbxContent>
                    <w:p w14:paraId="3EAE7B76" w14:textId="64AC25AD" w:rsidR="00057C4F" w:rsidRDefault="00057C4F" w:rsidP="007B199A">
                      <w:pPr>
                        <w:rPr>
                          <w:b/>
                          <w:sz w:val="28"/>
                          <w:lang w:val="de-DE"/>
                        </w:rPr>
                      </w:pPr>
                      <w:r>
                        <w:rPr>
                          <w:b/>
                          <w:sz w:val="28"/>
                          <w:lang w:val="de-DE"/>
                        </w:rPr>
                        <w:t>PILVCFXFCWBYM VCFXOHAMMSMNYG</w:t>
                      </w:r>
                    </w:p>
                    <w:p w14:paraId="46C32CC4" w14:textId="77777777" w:rsidR="00057C4F" w:rsidRDefault="00057C4F" w:rsidP="007B199A">
                      <w:pPr>
                        <w:rPr>
                          <w:b/>
                          <w:sz w:val="28"/>
                          <w:lang w:val="de-DE"/>
                        </w:rPr>
                      </w:pPr>
                    </w:p>
                    <w:p w14:paraId="48993F4F" w14:textId="332750ED" w:rsidR="00057C4F" w:rsidRPr="00E53827" w:rsidRDefault="00057C4F" w:rsidP="007B199A">
                      <w:pPr>
                        <w:rPr>
                          <w:b/>
                          <w:sz w:val="28"/>
                          <w:lang w:val="de-DE"/>
                        </w:rPr>
                      </w:pPr>
                      <w:r>
                        <w:rPr>
                          <w:b/>
                          <w:sz w:val="28"/>
                          <w:lang w:val="de-DE"/>
                        </w:rPr>
                        <w:t>________________________________</w:t>
                      </w:r>
                    </w:p>
                  </w:txbxContent>
                </v:textbox>
                <w10:wrap anchorx="margin"/>
              </v:shape>
            </w:pict>
          </mc:Fallback>
        </mc:AlternateContent>
      </w:r>
      <w:r w:rsidR="006B20CF">
        <w:rPr>
          <w:noProof/>
        </w:rPr>
        <mc:AlternateContent>
          <mc:Choice Requires="wps">
            <w:drawing>
              <wp:anchor distT="45720" distB="45720" distL="114300" distR="114300" simplePos="0" relativeHeight="251658254" behindDoc="0" locked="0" layoutInCell="1" allowOverlap="1" wp14:anchorId="099817D4" wp14:editId="528CFC67">
                <wp:simplePos x="0" y="0"/>
                <wp:positionH relativeFrom="margin">
                  <wp:align>right</wp:align>
                </wp:positionH>
                <wp:positionV relativeFrom="paragraph">
                  <wp:posOffset>575920</wp:posOffset>
                </wp:positionV>
                <wp:extent cx="3576075" cy="1404620"/>
                <wp:effectExtent l="0" t="0" r="0" b="0"/>
                <wp:wrapNone/>
                <wp:docPr id="1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6075" cy="1404620"/>
                        </a:xfrm>
                        <a:prstGeom prst="rect">
                          <a:avLst/>
                        </a:prstGeom>
                        <a:noFill/>
                        <a:ln w="9525">
                          <a:noFill/>
                          <a:miter lim="800000"/>
                          <a:headEnd/>
                          <a:tailEnd/>
                        </a:ln>
                      </wps:spPr>
                      <wps:txbx>
                        <w:txbxContent>
                          <w:p w14:paraId="75E5E5E6" w14:textId="008E7D51" w:rsidR="00057C4F" w:rsidRDefault="00057C4F" w:rsidP="007B199A">
                            <w:pPr>
                              <w:rPr>
                                <w:b/>
                                <w:sz w:val="28"/>
                                <w:lang w:val="de-DE"/>
                              </w:rPr>
                            </w:pPr>
                            <w:r>
                              <w:rPr>
                                <w:b/>
                                <w:sz w:val="28"/>
                                <w:lang w:val="de-DE"/>
                              </w:rPr>
                              <w:t>PYLFUYMMFCWBY CHZLUMNLOENOL</w:t>
                            </w:r>
                          </w:p>
                          <w:p w14:paraId="0FB1944E" w14:textId="77777777" w:rsidR="00057C4F" w:rsidRDefault="00057C4F" w:rsidP="007B199A">
                            <w:pPr>
                              <w:rPr>
                                <w:b/>
                                <w:sz w:val="28"/>
                                <w:lang w:val="de-DE"/>
                              </w:rPr>
                            </w:pPr>
                          </w:p>
                          <w:p w14:paraId="2A932F9B" w14:textId="200BFCD4" w:rsidR="00057C4F" w:rsidRPr="00E53827" w:rsidRDefault="00057C4F" w:rsidP="007B199A">
                            <w:pPr>
                              <w:rPr>
                                <w:b/>
                                <w:sz w:val="28"/>
                                <w:lang w:val="de-DE"/>
                              </w:rPr>
                            </w:pPr>
                            <w:r>
                              <w:rPr>
                                <w:b/>
                                <w:sz w:val="28"/>
                                <w:lang w:val="de-DE"/>
                              </w:rPr>
                              <w:t>_______________________________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99817D4" id="_x0000_s1029" type="#_x0000_t202" style="position:absolute;left:0;text-align:left;margin-left:230.4pt;margin-top:45.35pt;width:281.6pt;height:110.6pt;z-index:25165825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" filled="f" stroked="f">
                <v:textbox style="mso-fit-shape-to-text:t">
                  <w:txbxContent>
                    <w:p w14:paraId="75E5E5E6" w14:textId="008E7D51" w:rsidR="00057C4F" w:rsidRDefault="00057C4F" w:rsidP="007B199A">
                      <w:pPr>
                        <w:rPr>
                          <w:b/>
                          <w:sz w:val="28"/>
                          <w:lang w:val="de-DE"/>
                        </w:rPr>
                      </w:pPr>
                      <w:r>
                        <w:rPr>
                          <w:b/>
                          <w:sz w:val="28"/>
                          <w:lang w:val="de-DE"/>
                        </w:rPr>
                        <w:t>PYLFUYMMFCWBY CHZLUMNLOENOL</w:t>
                      </w:r>
                    </w:p>
                    <w:p w14:paraId="0FB1944E" w14:textId="77777777" w:rsidR="00057C4F" w:rsidRDefault="00057C4F" w:rsidP="007B199A">
                      <w:pPr>
                        <w:rPr>
                          <w:b/>
                          <w:sz w:val="28"/>
                          <w:lang w:val="de-DE"/>
                        </w:rPr>
                      </w:pPr>
                    </w:p>
                    <w:p w14:paraId="2A932F9B" w14:textId="200BFCD4" w:rsidR="00057C4F" w:rsidRPr="00E53827" w:rsidRDefault="00057C4F" w:rsidP="007B199A">
                      <w:pPr>
                        <w:rPr>
                          <w:b/>
                          <w:sz w:val="28"/>
                          <w:lang w:val="de-DE"/>
                        </w:rPr>
                      </w:pPr>
                      <w:r>
                        <w:rPr>
                          <w:b/>
                          <w:sz w:val="28"/>
                          <w:lang w:val="de-DE"/>
                        </w:rPr>
                        <w:t>_______________________________</w:t>
                      </w:r>
                    </w:p>
                  </w:txbxContent>
                </v:textbox>
                <w10:wrap anchorx="margin"/>
              </v:shape>
            </w:pict>
          </mc:Fallback>
        </mc:AlternateContent>
      </w:r>
      <w:r w:rsidR="005E3B9B">
        <w:rPr>
          <w:noProof/>
        </w:rPr>
        <mc:AlternateContent>
          <mc:Choice Requires="wps">
            <w:drawing>
              <wp:anchor distT="45720" distB="45720" distL="114300" distR="114300" simplePos="0" relativeHeight="251658259" behindDoc="0" locked="0" layoutInCell="1" allowOverlap="1" wp14:anchorId="430FCA0F" wp14:editId="63A41F3D">
                <wp:simplePos x="0" y="0"/>
                <wp:positionH relativeFrom="rightMargin">
                  <wp:posOffset>-887827</wp:posOffset>
                </wp:positionH>
                <wp:positionV relativeFrom="paragraph">
                  <wp:posOffset>3340745</wp:posOffset>
                </wp:positionV>
                <wp:extent cx="3422166" cy="1404620"/>
                <wp:effectExtent l="3493" t="0" r="0" b="0"/>
                <wp:wrapNone/>
                <wp:docPr id="1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422166" cy="1404620"/>
                        </a:xfrm>
                        <a:prstGeom prst="rect">
                          <a:avLst/>
                        </a:prstGeom>
                        <a:noFill/>
                        <a:ln w="9525">
                          <a:noFill/>
                          <a:miter lim="800000"/>
                          <a:headEnd/>
                          <a:tailEnd/>
                        </a:ln>
                      </wps:spPr>
                      <wps:txbx>
                        <w:txbxContent>
                          <w:p w14:paraId="03C860F2" w14:textId="1EA10232" w:rsidR="00057C4F" w:rsidRPr="00E53827" w:rsidRDefault="00057C4F" w:rsidP="005E3B9B">
                            <w:pPr>
                              <w:rPr>
                                <w:b/>
                                <w:sz w:val="28"/>
                                <w:lang w:val="de-DE"/>
                              </w:rPr>
                            </w:pPr>
                            <w:r w:rsidRPr="00E36AA4">
                              <w:rPr>
                                <w:sz w:val="24"/>
                                <w:lang w:val="es-ES"/>
                              </w:rPr>
                              <w:t>A = G, B = H, C = I, D = J,</w:t>
                            </w:r>
                            <w:r>
                              <w:rPr>
                                <w:sz w:val="24"/>
                                <w:lang w:val="es-ES"/>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30FCA0F" id="_x0000_s1030" type="#_x0000_t202" style="position:absolute;left:0;text-align:left;margin-left:-69.9pt;margin-top:263.05pt;width:269.45pt;height:110.6pt;rotation:-90;z-index:251658259;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" filled="f" stroked="f">
                <v:textbox style="mso-fit-shape-to-text:t">
                  <w:txbxContent>
                    <w:p w14:paraId="03C860F2" w14:textId="1EA10232" w:rsidR="00057C4F" w:rsidRPr="00E53827" w:rsidRDefault="00057C4F" w:rsidP="005E3B9B">
                      <w:pPr>
                        <w:rPr>
                          <w:b/>
                          <w:sz w:val="28"/>
                          <w:lang w:val="de-DE"/>
                        </w:rPr>
                      </w:pPr>
                      <w:r w:rsidRPr="00E36AA4">
                        <w:rPr>
                          <w:sz w:val="24"/>
                          <w:lang w:val="es-ES"/>
                        </w:rPr>
                        <w:t>A = G, B = H, C = I, D = J,</w:t>
                      </w:r>
                      <w:r>
                        <w:rPr>
                          <w:sz w:val="24"/>
                          <w:lang w:val="es-ES"/>
                        </w:rPr>
                        <w:t xml:space="preserve"> ...</w:t>
                      </w:r>
                    </w:p>
                  </w:txbxContent>
                </v:textbox>
                <w10:wrap anchorx="margin"/>
              </v:shape>
            </w:pict>
          </mc:Fallback>
        </mc:AlternateContent>
      </w:r>
      <w:r w:rsidR="005E3B9B">
        <w:rPr>
          <w:noProof/>
        </w:rPr>
        <mc:AlternateContent>
          <mc:Choice Requires="wps">
            <w:drawing>
              <wp:anchor distT="45720" distB="45720" distL="114300" distR="114300" simplePos="0" relativeHeight="251658258" behindDoc="0" locked="0" layoutInCell="1" allowOverlap="1" wp14:anchorId="4DF6AE67" wp14:editId="7C820297">
                <wp:simplePos x="0" y="0"/>
                <wp:positionH relativeFrom="margin">
                  <wp:align>right</wp:align>
                </wp:positionH>
                <wp:positionV relativeFrom="paragraph">
                  <wp:posOffset>1834352</wp:posOffset>
                </wp:positionV>
                <wp:extent cx="3422166" cy="1404620"/>
                <wp:effectExtent l="0" t="0" r="0" b="0"/>
                <wp:wrapNone/>
                <wp:docPr id="1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166" cy="1404620"/>
                        </a:xfrm>
                        <a:prstGeom prst="rect">
                          <a:avLst/>
                        </a:prstGeom>
                        <a:noFill/>
                        <a:ln w="9525">
                          <a:noFill/>
                          <a:miter lim="800000"/>
                          <a:headEnd/>
                          <a:tailEnd/>
                        </a:ln>
                      </wps:spPr>
                      <wps:txbx>
                        <w:txbxContent>
                          <w:p w14:paraId="6DFB0D37" w14:textId="7FE41ED9" w:rsidR="00057C4F" w:rsidRDefault="00057C4F" w:rsidP="005E3B9B">
                            <w:pPr>
                              <w:rPr>
                                <w:b/>
                                <w:sz w:val="28"/>
                                <w:lang w:val="de-DE"/>
                              </w:rPr>
                            </w:pPr>
                            <w:r>
                              <w:rPr>
                                <w:b/>
                                <w:sz w:val="28"/>
                                <w:lang w:val="de-DE"/>
                              </w:rPr>
                              <w:t>QYHCA ALIMMY MJILNPYLUHMNUFNOHAYH</w:t>
                            </w:r>
                          </w:p>
                          <w:p w14:paraId="1C399B69" w14:textId="77777777" w:rsidR="00057C4F" w:rsidRDefault="00057C4F" w:rsidP="005E3B9B">
                            <w:pPr>
                              <w:rPr>
                                <w:b/>
                                <w:sz w:val="28"/>
                                <w:lang w:val="de-DE"/>
                              </w:rPr>
                            </w:pPr>
                          </w:p>
                          <w:p w14:paraId="690BD6E5" w14:textId="40EC8577" w:rsidR="00057C4F" w:rsidRPr="00E53827" w:rsidRDefault="00057C4F" w:rsidP="005E3B9B">
                            <w:pPr>
                              <w:rPr>
                                <w:b/>
                                <w:sz w:val="28"/>
                                <w:lang w:val="de-DE"/>
                              </w:rPr>
                            </w:pPr>
                            <w:r>
                              <w:rPr>
                                <w:b/>
                                <w:sz w:val="28"/>
                                <w:lang w:val="de-DE"/>
                              </w:rPr>
                              <w:t>________________________________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F6AE67" id="_x0000_s1031" type="#_x0000_t202" style="position:absolute;left:0;text-align:left;margin-left:218.25pt;margin-top:144.45pt;width:269.45pt;height:110.6pt;z-index:25165825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" filled="f" stroked="f">
                <v:textbox style="mso-fit-shape-to-text:t">
                  <w:txbxContent>
                    <w:p w14:paraId="6DFB0D37" w14:textId="7FE41ED9" w:rsidR="00057C4F" w:rsidRDefault="00057C4F" w:rsidP="005E3B9B">
                      <w:pPr>
                        <w:rPr>
                          <w:b/>
                          <w:sz w:val="28"/>
                          <w:lang w:val="de-DE"/>
                        </w:rPr>
                      </w:pPr>
                      <w:r>
                        <w:rPr>
                          <w:b/>
                          <w:sz w:val="28"/>
                          <w:lang w:val="de-DE"/>
                        </w:rPr>
                        <w:t>QYHCA ALIMMY MJILNPYLUHMNUFNOHAYH</w:t>
                      </w:r>
                    </w:p>
                    <w:p w14:paraId="1C399B69" w14:textId="77777777" w:rsidR="00057C4F" w:rsidRDefault="00057C4F" w:rsidP="005E3B9B">
                      <w:pPr>
                        <w:rPr>
                          <w:b/>
                          <w:sz w:val="28"/>
                          <w:lang w:val="de-DE"/>
                        </w:rPr>
                      </w:pPr>
                    </w:p>
                    <w:p w14:paraId="690BD6E5" w14:textId="40EC8577" w:rsidR="00057C4F" w:rsidRPr="00E53827" w:rsidRDefault="00057C4F" w:rsidP="005E3B9B">
                      <w:pPr>
                        <w:rPr>
                          <w:b/>
                          <w:sz w:val="28"/>
                          <w:lang w:val="de-DE"/>
                        </w:rPr>
                      </w:pPr>
                      <w:r>
                        <w:rPr>
                          <w:b/>
                          <w:sz w:val="28"/>
                          <w:lang w:val="de-DE"/>
                        </w:rPr>
                        <w:t>________________________________</w:t>
                      </w:r>
                    </w:p>
                  </w:txbxContent>
                </v:textbox>
                <w10:wrap anchorx="margin"/>
              </v:shape>
            </w:pict>
          </mc:Fallback>
        </mc:AlternateContent>
      </w:r>
      <w:r w:rsidR="005E3B9B">
        <w:rPr>
          <w:noProof/>
        </w:rPr>
        <mc:AlternateContent>
          <mc:Choice Requires="wps">
            <w:drawing>
              <wp:anchor distT="45720" distB="45720" distL="114300" distR="114300" simplePos="0" relativeHeight="251658257" behindDoc="0" locked="0" layoutInCell="1" allowOverlap="1" wp14:anchorId="414E5629" wp14:editId="7BA705A8">
                <wp:simplePos x="0" y="0"/>
                <wp:positionH relativeFrom="margin">
                  <wp:posOffset>1737813</wp:posOffset>
                </wp:positionH>
                <wp:positionV relativeFrom="paragraph">
                  <wp:posOffset>1674910</wp:posOffset>
                </wp:positionV>
                <wp:extent cx="3132499" cy="1404620"/>
                <wp:effectExtent l="0" t="0" r="0" b="0"/>
                <wp:wrapNone/>
                <wp:docPr id="11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499" cy="1404620"/>
                        </a:xfrm>
                        <a:prstGeom prst="rect">
                          <a:avLst/>
                        </a:prstGeom>
                        <a:noFill/>
                        <a:ln w="9525">
                          <a:noFill/>
                          <a:miter lim="800000"/>
                          <a:headEnd/>
                          <a:tailEnd/>
                        </a:ln>
                      </wps:spPr>
                      <wps:txbx>
                        <w:txbxContent>
                          <w:p w14:paraId="7B92356B" w14:textId="7E923DDB" w:rsidR="00057C4F" w:rsidRDefault="00057C4F" w:rsidP="005E3B9B">
                            <w:pPr>
                              <w:rPr>
                                <w:b/>
                                <w:sz w:val="28"/>
                                <w:lang w:val="de-DE"/>
                              </w:rPr>
                            </w:pPr>
                            <w:r>
                              <w:rPr>
                                <w:b/>
                                <w:sz w:val="28"/>
                                <w:lang w:val="de-DE"/>
                              </w:rPr>
                              <w:t>MNUVCFCNUYN</w:t>
                            </w:r>
                          </w:p>
                          <w:p w14:paraId="33183E9C" w14:textId="77777777" w:rsidR="00057C4F" w:rsidRDefault="00057C4F" w:rsidP="005E3B9B">
                            <w:pPr>
                              <w:rPr>
                                <w:b/>
                                <w:sz w:val="28"/>
                                <w:lang w:val="de-DE"/>
                              </w:rPr>
                            </w:pPr>
                          </w:p>
                          <w:p w14:paraId="4426C083" w14:textId="77777777" w:rsidR="00057C4F" w:rsidRPr="00E53827" w:rsidRDefault="00057C4F" w:rsidP="005E3B9B">
                            <w:pPr>
                              <w:rPr>
                                <w:b/>
                                <w:sz w:val="28"/>
                                <w:lang w:val="de-DE"/>
                              </w:rPr>
                            </w:pPr>
                            <w:r>
                              <w:rPr>
                                <w:b/>
                                <w:sz w:val="28"/>
                                <w:lang w:val="de-DE"/>
                              </w:rPr>
                              <w:t>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4E5629" id="_x0000_s1032" type="#_x0000_t202" style="position:absolute;left:0;text-align:left;margin-left:136.85pt;margin-top:131.9pt;width:246.65pt;height:110.6pt;z-index:251658257;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" filled="f" stroked="f">
                <v:textbox style="mso-fit-shape-to-text:t">
                  <w:txbxContent>
                    <w:p w14:paraId="7B92356B" w14:textId="7E923DDB" w:rsidR="00057C4F" w:rsidRDefault="00057C4F" w:rsidP="005E3B9B">
                      <w:pPr>
                        <w:rPr>
                          <w:b/>
                          <w:sz w:val="28"/>
                          <w:lang w:val="de-DE"/>
                        </w:rPr>
                      </w:pPr>
                      <w:r>
                        <w:rPr>
                          <w:b/>
                          <w:sz w:val="28"/>
                          <w:lang w:val="de-DE"/>
                        </w:rPr>
                        <w:t>MNUVCFCNUYN</w:t>
                      </w:r>
                    </w:p>
                    <w:p w14:paraId="33183E9C" w14:textId="77777777" w:rsidR="00057C4F" w:rsidRDefault="00057C4F" w:rsidP="005E3B9B">
                      <w:pPr>
                        <w:rPr>
                          <w:b/>
                          <w:sz w:val="28"/>
                          <w:lang w:val="de-DE"/>
                        </w:rPr>
                      </w:pPr>
                    </w:p>
                    <w:p w14:paraId="4426C083" w14:textId="77777777" w:rsidR="00057C4F" w:rsidRPr="00E53827" w:rsidRDefault="00057C4F" w:rsidP="005E3B9B">
                      <w:pPr>
                        <w:rPr>
                          <w:b/>
                          <w:sz w:val="28"/>
                          <w:lang w:val="de-DE"/>
                        </w:rPr>
                      </w:pPr>
                      <w:r>
                        <w:rPr>
                          <w:b/>
                          <w:sz w:val="28"/>
                          <w:lang w:val="de-DE"/>
                        </w:rPr>
                        <w:t>_____________________________</w:t>
                      </w:r>
                    </w:p>
                  </w:txbxContent>
                </v:textbox>
                <w10:wrap anchorx="margin"/>
              </v:shape>
            </w:pict>
          </mc:Fallback>
        </mc:AlternateContent>
      </w:r>
      <w:r w:rsidR="00E36AA4">
        <w:rPr>
          <w:noProof/>
        </w:rPr>
        <mc:AlternateContent>
          <mc:Choice Requires="wps">
            <w:drawing>
              <wp:anchor distT="45720" distB="45720" distL="114300" distR="114300" simplePos="0" relativeHeight="251658253" behindDoc="0" locked="0" layoutInCell="1" allowOverlap="1" wp14:anchorId="7BFC63C9" wp14:editId="641CB6DF">
                <wp:simplePos x="0" y="0"/>
                <wp:positionH relativeFrom="margin">
                  <wp:align>right</wp:align>
                </wp:positionH>
                <wp:positionV relativeFrom="paragraph">
                  <wp:posOffset>3246692</wp:posOffset>
                </wp:positionV>
                <wp:extent cx="3521754" cy="1404620"/>
                <wp:effectExtent l="0" t="0" r="0" b="0"/>
                <wp:wrapNone/>
                <wp:docPr id="10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54" cy="1404620"/>
                        </a:xfrm>
                        <a:prstGeom prst="rect">
                          <a:avLst/>
                        </a:prstGeom>
                        <a:noFill/>
                        <a:ln w="9525">
                          <a:noFill/>
                          <a:miter lim="800000"/>
                          <a:headEnd/>
                          <a:tailEnd/>
                        </a:ln>
                      </wps:spPr>
                      <wps:txbx>
                        <w:txbxContent>
                          <w:p w14:paraId="5492C59C" w14:textId="42E9892F" w:rsidR="00057C4F" w:rsidRDefault="00057C4F" w:rsidP="00E36AA4">
                            <w:pPr>
                              <w:rPr>
                                <w:b/>
                                <w:sz w:val="28"/>
                                <w:lang w:val="de-DE"/>
                              </w:rPr>
                            </w:pPr>
                            <w:r>
                              <w:rPr>
                                <w:b/>
                                <w:sz w:val="28"/>
                                <w:lang w:val="de-DE"/>
                              </w:rPr>
                              <w:t>PCYF EOFNOL OHX OHNYLBUFNOHA</w:t>
                            </w:r>
                          </w:p>
                          <w:p w14:paraId="1DB3E211" w14:textId="77777777" w:rsidR="00057C4F" w:rsidRDefault="00057C4F" w:rsidP="00E36AA4">
                            <w:pPr>
                              <w:rPr>
                                <w:b/>
                                <w:sz w:val="28"/>
                                <w:lang w:val="de-DE"/>
                              </w:rPr>
                            </w:pPr>
                          </w:p>
                          <w:p w14:paraId="18F46B56" w14:textId="73384182" w:rsidR="00057C4F" w:rsidRPr="00E53827" w:rsidRDefault="00057C4F" w:rsidP="00E36AA4">
                            <w:pPr>
                              <w:rPr>
                                <w:b/>
                                <w:sz w:val="28"/>
                                <w:lang w:val="de-DE"/>
                              </w:rPr>
                            </w:pPr>
                            <w:r>
                              <w:rPr>
                                <w:b/>
                                <w:sz w:val="28"/>
                                <w:lang w:val="de-DE"/>
                              </w:rPr>
                              <w:t>_________________________________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FC63C9" id="_x0000_s1033" type="#_x0000_t202" style="position:absolute;left:0;text-align:left;margin-left:226.1pt;margin-top:255.65pt;width:277.3pt;height:110.6pt;z-index:251658253;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" filled="f" stroked="f">
                <v:textbox style="mso-fit-shape-to-text:t">
                  <w:txbxContent>
                    <w:p w14:paraId="5492C59C" w14:textId="42E9892F" w:rsidR="00057C4F" w:rsidRDefault="00057C4F" w:rsidP="00E36AA4">
                      <w:pPr>
                        <w:rPr>
                          <w:b/>
                          <w:sz w:val="28"/>
                          <w:lang w:val="de-DE"/>
                        </w:rPr>
                      </w:pPr>
                      <w:r>
                        <w:rPr>
                          <w:b/>
                          <w:sz w:val="28"/>
                          <w:lang w:val="de-DE"/>
                        </w:rPr>
                        <w:t>PCYF EOFNOL OHX OHNYLBUFNOHA</w:t>
                      </w:r>
                    </w:p>
                    <w:p w14:paraId="1DB3E211" w14:textId="77777777" w:rsidR="00057C4F" w:rsidRDefault="00057C4F" w:rsidP="00E36AA4">
                      <w:pPr>
                        <w:rPr>
                          <w:b/>
                          <w:sz w:val="28"/>
                          <w:lang w:val="de-DE"/>
                        </w:rPr>
                      </w:pPr>
                    </w:p>
                    <w:p w14:paraId="18F46B56" w14:textId="73384182" w:rsidR="00057C4F" w:rsidRPr="00E53827" w:rsidRDefault="00057C4F" w:rsidP="00E36AA4">
                      <w:pPr>
                        <w:rPr>
                          <w:b/>
                          <w:sz w:val="28"/>
                          <w:lang w:val="de-DE"/>
                        </w:rPr>
                      </w:pPr>
                      <w:r>
                        <w:rPr>
                          <w:b/>
                          <w:sz w:val="28"/>
                          <w:lang w:val="de-DE"/>
                        </w:rPr>
                        <w:t>_________________________________</w:t>
                      </w:r>
                    </w:p>
                  </w:txbxContent>
                </v:textbox>
                <w10:wrap anchorx="margin"/>
              </v:shape>
            </w:pict>
          </mc:Fallback>
        </mc:AlternateContent>
      </w:r>
      <w:r w:rsidR="00E53827">
        <w:rPr>
          <w:noProof/>
        </w:rPr>
        <mc:AlternateContent>
          <mc:Choice Requires="wps">
            <w:drawing>
              <wp:anchor distT="45720" distB="45720" distL="114300" distR="114300" simplePos="0" relativeHeight="251658252" behindDoc="0" locked="0" layoutInCell="1" allowOverlap="1" wp14:anchorId="3690DE41" wp14:editId="23707525">
                <wp:simplePos x="0" y="0"/>
                <wp:positionH relativeFrom="margin">
                  <wp:posOffset>312005</wp:posOffset>
                </wp:positionH>
                <wp:positionV relativeFrom="paragraph">
                  <wp:posOffset>394851</wp:posOffset>
                </wp:positionV>
                <wp:extent cx="3132499"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2499" cy="1404620"/>
                        </a:xfrm>
                        <a:prstGeom prst="rect">
                          <a:avLst/>
                        </a:prstGeom>
                        <a:noFill/>
                        <a:ln w="9525">
                          <a:noFill/>
                          <a:miter lim="800000"/>
                          <a:headEnd/>
                          <a:tailEnd/>
                        </a:ln>
                      </wps:spPr>
                      <wps:txbx>
                        <w:txbxContent>
                          <w:p w14:paraId="262EFB1D" w14:textId="62B3A1E1" w:rsidR="00057C4F" w:rsidRDefault="00057C4F">
                            <w:pPr>
                              <w:rPr>
                                <w:b/>
                                <w:sz w:val="28"/>
                                <w:lang w:val="de-DE"/>
                              </w:rPr>
                            </w:pPr>
                            <w:r>
                              <w:rPr>
                                <w:b/>
                                <w:sz w:val="28"/>
                                <w:lang w:val="de-DE"/>
                              </w:rPr>
                              <w:t>BIBY MCWBYLBYCN</w:t>
                            </w:r>
                          </w:p>
                          <w:p w14:paraId="6AA84C30" w14:textId="557FABC5" w:rsidR="00057C4F" w:rsidRDefault="00057C4F">
                            <w:pPr>
                              <w:rPr>
                                <w:b/>
                                <w:sz w:val="28"/>
                                <w:lang w:val="de-DE"/>
                              </w:rPr>
                            </w:pPr>
                          </w:p>
                          <w:p w14:paraId="4BCFFA63" w14:textId="0A45D38B" w:rsidR="00057C4F" w:rsidRPr="00E53827" w:rsidRDefault="00057C4F">
                            <w:pPr>
                              <w:rPr>
                                <w:b/>
                                <w:sz w:val="28"/>
                                <w:lang w:val="de-DE"/>
                              </w:rPr>
                            </w:pPr>
                            <w:r>
                              <w:rPr>
                                <w:b/>
                                <w:sz w:val="28"/>
                                <w:lang w:val="de-DE"/>
                              </w:rPr>
                              <w:t>_____________________________</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90DE41" id="_x0000_s1034" type="#_x0000_t202" style="position:absolute;left:0;text-align:left;margin-left:24.55pt;margin-top:31.1pt;width:246.65pt;height:110.6pt;z-index:2516582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" filled="f" stroked="f">
                <v:textbox style="mso-fit-shape-to-text:t">
                  <w:txbxContent>
                    <w:p w14:paraId="262EFB1D" w14:textId="62B3A1E1" w:rsidR="00057C4F" w:rsidRDefault="00057C4F">
                      <w:pPr>
                        <w:rPr>
                          <w:b/>
                          <w:sz w:val="28"/>
                          <w:lang w:val="de-DE"/>
                        </w:rPr>
                      </w:pPr>
                      <w:r>
                        <w:rPr>
                          <w:b/>
                          <w:sz w:val="28"/>
                          <w:lang w:val="de-DE"/>
                        </w:rPr>
                        <w:t>BIBY MCWBYLBYCN</w:t>
                      </w:r>
                    </w:p>
                    <w:p w14:paraId="6AA84C30" w14:textId="557FABC5" w:rsidR="00057C4F" w:rsidRDefault="00057C4F">
                      <w:pPr>
                        <w:rPr>
                          <w:b/>
                          <w:sz w:val="28"/>
                          <w:lang w:val="de-DE"/>
                        </w:rPr>
                      </w:pPr>
                    </w:p>
                    <w:p w14:paraId="4BCFFA63" w14:textId="0A45D38B" w:rsidR="00057C4F" w:rsidRPr="00E53827" w:rsidRDefault="00057C4F">
                      <w:pPr>
                        <w:rPr>
                          <w:b/>
                          <w:sz w:val="28"/>
                          <w:lang w:val="de-DE"/>
                        </w:rPr>
                      </w:pPr>
                      <w:r>
                        <w:rPr>
                          <w:b/>
                          <w:sz w:val="28"/>
                          <w:lang w:val="de-DE"/>
                        </w:rPr>
                        <w:t>_____________________________</w:t>
                      </w:r>
                    </w:p>
                  </w:txbxContent>
                </v:textbox>
                <w10:wrap anchorx="margin"/>
              </v:shape>
            </w:pict>
          </mc:Fallback>
        </mc:AlternateContent>
      </w:r>
      <w:r w:rsidR="00E53827">
        <w:rPr>
          <w:noProof/>
        </w:rPr>
        <w:drawing>
          <wp:inline distT="0" distB="0" distL="0" distR="0" wp14:anchorId="1A921A44" wp14:editId="78BD8B25">
            <wp:extent cx="8929734" cy="5739897"/>
            <wp:effectExtent l="0" t="0" r="5080" b="0"/>
            <wp:docPr id="107" name="Grafi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duotone>
                        <a:schemeClr val="accent5">
                          <a:shade val="45000"/>
                          <a:satMod val="135000"/>
                        </a:schemeClr>
                        <a:prstClr val="white"/>
                      </a:duotone>
                    </a:blip>
                    <a:srcRect r="432" b="339"/>
                    <a:stretch/>
                  </pic:blipFill>
                  <pic:spPr bwMode="auto">
                    <a:xfrm>
                      <a:off x="0" y="0"/>
                      <a:ext cx="8930587" cy="5740445"/>
                    </a:xfrm>
                    <a:prstGeom prst="rect">
                      <a:avLst/>
                    </a:prstGeom>
                    <a:ln>
                      <a:noFill/>
                    </a:ln>
                    <a:extLst>
                      <a:ext uri="{53640926-AAD7-44D8-BBD7-CCE9431645EC}">
                        <a14:shadowObscured xmlns:a14="http://schemas.microsoft.com/office/drawing/2010/main"/>
                      </a:ext>
                    </a:extLst>
                  </pic:spPr>
                </pic:pic>
              </a:graphicData>
            </a:graphic>
          </wp:inline>
        </w:drawing>
      </w:r>
    </w:p>
    <w:p w14:paraId="168F8656" w14:textId="2062046F" w:rsidR="008C4453" w:rsidRDefault="008C4453" w:rsidP="00AF1A40">
      <w:pPr>
        <w:spacing w:line="360" w:lineRule="auto"/>
        <w:jc w:val="both"/>
        <w:rPr>
          <w:sz w:val="24"/>
          <w:lang w:val="de-DE"/>
        </w:rPr>
        <w:sectPr w:rsidR="008C4453" w:rsidSect="0005272C">
          <w:footerReference w:type="default" r:id="rId65"/>
          <w:pgSz w:w="16840" w:h="11900" w:orient="landscape"/>
          <w:pgMar w:top="1417" w:right="1802" w:bottom="1417" w:left="1134" w:header="850" w:footer="680" w:gutter="0"/>
          <w:cols w:space="708"/>
          <w:docGrid w:linePitch="360"/>
        </w:sectPr>
      </w:pPr>
    </w:p>
    <w:p w14:paraId="5D02C888" w14:textId="4F9CC191" w:rsidR="00B365BC" w:rsidRPr="0007437A" w:rsidRDefault="00EA2D09" w:rsidP="00DA10FD">
      <w:pPr>
        <w:pStyle w:val="berschrift2"/>
      </w:pPr>
      <w:r w:rsidRPr="00EA2D09">
        <w:lastRenderedPageBreak/>
        <w:t>M</w:t>
      </w:r>
      <w:bookmarkEnd w:id="15"/>
      <w:r w:rsidR="005B4105">
        <w:t>1</w:t>
      </w:r>
      <w:r w:rsidR="00BE3919">
        <w:t>0</w:t>
      </w:r>
      <w:r w:rsidR="005B4105">
        <w:t xml:space="preserve">: </w:t>
      </w:r>
      <w:r w:rsidR="00B365BC" w:rsidRPr="0007437A">
        <w:t>Ticket</w:t>
      </w:r>
      <w:r w:rsidR="004D24C1" w:rsidRPr="0007437A">
        <w:t>bogen</w:t>
      </w:r>
    </w:p>
    <w:p w14:paraId="5F7F5879" w14:textId="726FA276" w:rsidR="0007437A" w:rsidRDefault="0007437A" w:rsidP="00C4576B">
      <w:pPr>
        <w:pStyle w:val="LO-normal"/>
        <w:rPr>
          <w:lang w:val="de-AT"/>
        </w:rPr>
      </w:pPr>
      <w:r>
        <w:rPr>
          <w:b/>
          <w:bCs/>
          <w:noProof/>
          <w:sz w:val="24"/>
          <w:lang w:val="de-AT"/>
        </w:rPr>
        <mc:AlternateContent>
          <mc:Choice Requires="wps">
            <w:drawing>
              <wp:anchor distT="0" distB="0" distL="114300" distR="114300" simplePos="0" relativeHeight="251658242" behindDoc="0" locked="0" layoutInCell="1" allowOverlap="1" wp14:anchorId="0F39A82F" wp14:editId="3D3ACBA9">
                <wp:simplePos x="0" y="0"/>
                <wp:positionH relativeFrom="column">
                  <wp:posOffset>4828685</wp:posOffset>
                </wp:positionH>
                <wp:positionV relativeFrom="paragraph">
                  <wp:posOffset>6367</wp:posOffset>
                </wp:positionV>
                <wp:extent cx="1226916" cy="1238491"/>
                <wp:effectExtent l="0" t="0" r="11430" b="19050"/>
                <wp:wrapNone/>
                <wp:docPr id="36" name="Oval 36"/>
                <wp:cNvGraphicFramePr/>
                <a:graphic xmlns:a="http://schemas.openxmlformats.org/drawingml/2006/main">
                  <a:graphicData uri="http://schemas.microsoft.com/office/word/2010/wordprocessingShape">
                    <wps:wsp>
                      <wps:cNvSpPr/>
                      <wps:spPr>
                        <a:xfrm>
                          <a:off x="0" y="0"/>
                          <a:ext cx="1226916" cy="1238491"/>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626020F" w14:textId="6B0B9398" w:rsidR="00057C4F" w:rsidRPr="0007437A" w:rsidRDefault="00057C4F" w:rsidP="0007437A">
                            <w:pPr>
                              <w:rPr>
                                <w:b/>
                                <w:sz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39A82F" id="Oval 36" o:spid="_x0000_s1035" style="position:absolute;margin-left:380.2pt;margin-top:.5pt;width:96.6pt;height:97.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" fillcolor="#8d82b1 [3204]" strokecolor="#423a5d [1604]" strokeweight="1pt">
                <v:stroke joinstyle="miter"/>
                <v:textbox>
                  <w:txbxContent>
                    <w:p w14:paraId="7626020F" w14:textId="6B0B9398" w:rsidR="00057C4F" w:rsidRPr="0007437A" w:rsidRDefault="00057C4F" w:rsidP="0007437A">
                      <w:pPr>
                        <w:rPr>
                          <w:b/>
                          <w:sz w:val="72"/>
                        </w:rPr>
                      </w:pPr>
                    </w:p>
                  </w:txbxContent>
                </v:textbox>
              </v:oval>
            </w:pict>
          </mc:Fallback>
        </mc:AlternateContent>
      </w:r>
    </w:p>
    <w:p w14:paraId="4ED3E904" w14:textId="3FB86AA6" w:rsidR="00B365BC" w:rsidRPr="0007437A" w:rsidRDefault="0007437A" w:rsidP="00C4576B">
      <w:pPr>
        <w:pStyle w:val="LO-normal"/>
        <w:rPr>
          <w:lang w:val="de-AT"/>
        </w:rPr>
      </w:pPr>
      <w:r w:rsidRPr="0007437A">
        <w:rPr>
          <w:noProof/>
          <w:lang w:val="de-AT"/>
        </w:rPr>
        <mc:AlternateContent>
          <mc:Choice Requires="wps">
            <w:drawing>
              <wp:anchor distT="45720" distB="45720" distL="114300" distR="114300" simplePos="0" relativeHeight="251658244" behindDoc="0" locked="0" layoutInCell="1" allowOverlap="1" wp14:anchorId="50A3421F" wp14:editId="3FACC5DD">
                <wp:simplePos x="0" y="0"/>
                <wp:positionH relativeFrom="column">
                  <wp:posOffset>5060170</wp:posOffset>
                </wp:positionH>
                <wp:positionV relativeFrom="paragraph">
                  <wp:posOffset>18117</wp:posOffset>
                </wp:positionV>
                <wp:extent cx="723418" cy="821400"/>
                <wp:effectExtent l="0" t="0" r="0" b="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418" cy="821400"/>
                        </a:xfrm>
                        <a:prstGeom prst="rect">
                          <a:avLst/>
                        </a:prstGeom>
                        <a:noFill/>
                        <a:ln w="9525">
                          <a:noFill/>
                          <a:miter lim="800000"/>
                          <a:headEnd/>
                          <a:tailEnd/>
                        </a:ln>
                      </wps:spPr>
                      <wps:txbx>
                        <w:txbxContent>
                          <w:p w14:paraId="4C3DA959" w14:textId="0B340E0F" w:rsidR="00057C4F" w:rsidRPr="0007437A" w:rsidRDefault="00057C4F" w:rsidP="0007437A">
                            <w:pPr>
                              <w:spacing w:line="240" w:lineRule="auto"/>
                              <w:jc w:val="center"/>
                              <w:rPr>
                                <w:b/>
                                <w:color w:val="FFFFFF" w:themeColor="background1"/>
                                <w:sz w:val="96"/>
                              </w:rPr>
                            </w:pPr>
                            <w:r w:rsidRPr="0007437A">
                              <w:rPr>
                                <w:b/>
                                <w:color w:val="FFFFFF" w:themeColor="background1"/>
                                <w:sz w:val="9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A3421F" id="Text Box 45" o:spid="_x0000_s1036" type="#_x0000_t202" style="position:absolute;margin-left:398.45pt;margin-top:1.45pt;width:56.95pt;height:64.7pt;z-index:2516582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" filled="f" stroked="f">
                <v:textbox>
                  <w:txbxContent>
                    <w:p w14:paraId="4C3DA959" w14:textId="0B340E0F" w:rsidR="00057C4F" w:rsidRPr="0007437A" w:rsidRDefault="00057C4F" w:rsidP="0007437A">
                      <w:pPr>
                        <w:spacing w:line="240" w:lineRule="auto"/>
                        <w:jc w:val="center"/>
                        <w:rPr>
                          <w:b/>
                          <w:color w:val="FFFFFF" w:themeColor="background1"/>
                          <w:sz w:val="96"/>
                        </w:rPr>
                      </w:pPr>
                      <w:r w:rsidRPr="0007437A">
                        <w:rPr>
                          <w:b/>
                          <w:color w:val="FFFFFF" w:themeColor="background1"/>
                          <w:sz w:val="96"/>
                        </w:rPr>
                        <w:t>?</w:t>
                      </w:r>
                    </w:p>
                  </w:txbxContent>
                </v:textbox>
              </v:shape>
            </w:pict>
          </mc:Fallback>
        </mc:AlternateContent>
      </w:r>
    </w:p>
    <w:p w14:paraId="2D27E026" w14:textId="295397C3" w:rsidR="00C4576B" w:rsidRPr="0007437A" w:rsidRDefault="00C4576B" w:rsidP="00C4576B">
      <w:pPr>
        <w:pStyle w:val="LO-normal"/>
        <w:rPr>
          <w:lang w:val="de-AT"/>
        </w:rPr>
      </w:pPr>
      <w:r w:rsidRPr="0007437A">
        <w:rPr>
          <w:rStyle w:val="Fett"/>
          <w:sz w:val="24"/>
          <w:lang w:val="de-AT"/>
        </w:rPr>
        <w:t>Teamname</w:t>
      </w:r>
      <w:r w:rsidRPr="0007437A">
        <w:rPr>
          <w:lang w:val="de-AT"/>
        </w:rPr>
        <w:t>:</w:t>
      </w:r>
      <w:r w:rsidR="0007437A" w:rsidRPr="0007437A">
        <w:rPr>
          <w:lang w:val="de-AT"/>
        </w:rPr>
        <w:t xml:space="preserve"> ___</w:t>
      </w:r>
      <w:r w:rsidR="0007437A">
        <w:rPr>
          <w:lang w:val="de-AT"/>
        </w:rPr>
        <w:t>________________________________________________</w:t>
      </w:r>
    </w:p>
    <w:p w14:paraId="6C29D93E" w14:textId="3B775B59" w:rsidR="00C4576B" w:rsidRDefault="00C4576B" w:rsidP="00C4576B">
      <w:pPr>
        <w:pStyle w:val="LO-normal"/>
        <w:rPr>
          <w:lang w:val="de-AT"/>
        </w:rPr>
      </w:pPr>
    </w:p>
    <w:p w14:paraId="36F9E9D3" w14:textId="66EAD663" w:rsidR="0007437A" w:rsidRDefault="0007437A" w:rsidP="00C4576B">
      <w:pPr>
        <w:pStyle w:val="LO-normal"/>
        <w:rPr>
          <w:lang w:val="de-AT"/>
        </w:rPr>
      </w:pPr>
    </w:p>
    <w:p w14:paraId="0B1B2ADC" w14:textId="049E829F" w:rsidR="0007437A" w:rsidRPr="0007437A" w:rsidRDefault="0007437A" w:rsidP="00C4576B">
      <w:pPr>
        <w:pStyle w:val="LO-normal"/>
        <w:rPr>
          <w:lang w:val="de-AT"/>
        </w:rPr>
      </w:pPr>
    </w:p>
    <w:p w14:paraId="2369E96F" w14:textId="663530F0" w:rsidR="00C4576B" w:rsidRPr="0007437A" w:rsidRDefault="00C4576B" w:rsidP="00C4576B">
      <w:pPr>
        <w:pStyle w:val="LO-normal"/>
        <w:rPr>
          <w:lang w:val="de-AT"/>
        </w:rPr>
      </w:pPr>
      <w:r w:rsidRPr="0007437A">
        <w:rPr>
          <w:lang w:val="de-AT"/>
        </w:rPr>
        <w:t>Herausforderung 1:</w:t>
      </w:r>
      <w:r w:rsidR="0007437A">
        <w:rPr>
          <w:lang w:val="de-AT"/>
        </w:rPr>
        <w:t xml:space="preserve"> _______________________________________________</w:t>
      </w:r>
    </w:p>
    <w:p w14:paraId="7EC96DB1" w14:textId="77777777" w:rsidR="0007437A" w:rsidRDefault="0007437A" w:rsidP="00C4576B">
      <w:pPr>
        <w:pStyle w:val="LO-normal"/>
        <w:rPr>
          <w:lang w:val="de-AT"/>
        </w:rPr>
      </w:pPr>
    </w:p>
    <w:p w14:paraId="352C7FFB" w14:textId="3792335E" w:rsidR="00C4576B" w:rsidRPr="0007437A" w:rsidRDefault="00C4576B" w:rsidP="00C4576B">
      <w:pPr>
        <w:pStyle w:val="LO-normal"/>
        <w:rPr>
          <w:lang w:val="de-AT"/>
        </w:rPr>
      </w:pPr>
      <w:r w:rsidRPr="0007437A">
        <w:rPr>
          <w:lang w:val="de-AT"/>
        </w:rPr>
        <w:t>Herausforderung 2:</w:t>
      </w:r>
      <w:r w:rsidR="0007437A">
        <w:rPr>
          <w:lang w:val="de-AT"/>
        </w:rPr>
        <w:t xml:space="preserve"> _______________________________________________</w:t>
      </w:r>
    </w:p>
    <w:p w14:paraId="6C837839" w14:textId="5E8489E9" w:rsidR="0007437A" w:rsidRDefault="0007437A" w:rsidP="00C4576B">
      <w:pPr>
        <w:pStyle w:val="LO-normal"/>
        <w:rPr>
          <w:lang w:val="de-AT"/>
        </w:rPr>
      </w:pPr>
    </w:p>
    <w:p w14:paraId="5846D24F" w14:textId="1BFBA8A7" w:rsidR="00C4576B" w:rsidRPr="0007437A" w:rsidRDefault="0007437A" w:rsidP="00C4576B">
      <w:pPr>
        <w:pStyle w:val="LO-normal"/>
        <w:rPr>
          <w:lang w:val="de-AT"/>
        </w:rPr>
      </w:pPr>
      <w:r>
        <w:rPr>
          <w:b/>
          <w:bCs/>
          <w:noProof/>
          <w:sz w:val="24"/>
          <w:lang w:val="de-AT"/>
        </w:rPr>
        <mc:AlternateContent>
          <mc:Choice Requires="wps">
            <w:drawing>
              <wp:anchor distT="0" distB="0" distL="114300" distR="114300" simplePos="0" relativeHeight="251658243" behindDoc="0" locked="0" layoutInCell="1" allowOverlap="1" wp14:anchorId="20A5909B" wp14:editId="062B57F9">
                <wp:simplePos x="0" y="0"/>
                <wp:positionH relativeFrom="column">
                  <wp:posOffset>4855266</wp:posOffset>
                </wp:positionH>
                <wp:positionV relativeFrom="paragraph">
                  <wp:posOffset>85468</wp:posOffset>
                </wp:positionV>
                <wp:extent cx="1226820" cy="1238250"/>
                <wp:effectExtent l="0" t="0" r="11430" b="19050"/>
                <wp:wrapNone/>
                <wp:docPr id="44" name="Oval 44"/>
                <wp:cNvGraphicFramePr/>
                <a:graphic xmlns:a="http://schemas.openxmlformats.org/drawingml/2006/main">
                  <a:graphicData uri="http://schemas.microsoft.com/office/word/2010/wordprocessingShape">
                    <wps:wsp>
                      <wps:cNvSpPr/>
                      <wps:spPr>
                        <a:xfrm>
                          <a:off x="0" y="0"/>
                          <a:ext cx="1226820" cy="1238250"/>
                        </a:xfrm>
                        <a:prstGeom prst="ellipse">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A9D2257" w14:textId="58F576F2" w:rsidR="00057C4F" w:rsidRPr="0007437A" w:rsidRDefault="00057C4F" w:rsidP="0007437A">
                            <w:pPr>
                              <w:rPr>
                                <w:b/>
                                <w:sz w:val="7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A5909B" id="Oval 44" o:spid="_x0000_s1037" style="position:absolute;margin-left:382.3pt;margin-top:6.75pt;width:96.6pt;height:97.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" fillcolor="#8d82b1 [3204]" strokecolor="#423a5d [1604]" strokeweight="1pt">
                <v:stroke joinstyle="miter"/>
                <v:textbox>
                  <w:txbxContent>
                    <w:p w14:paraId="2A9D2257" w14:textId="58F576F2" w:rsidR="00057C4F" w:rsidRPr="0007437A" w:rsidRDefault="00057C4F" w:rsidP="0007437A">
                      <w:pPr>
                        <w:rPr>
                          <w:b/>
                          <w:sz w:val="72"/>
                        </w:rPr>
                      </w:pPr>
                    </w:p>
                  </w:txbxContent>
                </v:textbox>
              </v:oval>
            </w:pict>
          </mc:Fallback>
        </mc:AlternateContent>
      </w:r>
      <w:r w:rsidR="00C4576B" w:rsidRPr="0007437A">
        <w:rPr>
          <w:lang w:val="de-AT"/>
        </w:rPr>
        <w:t>Herausforderung 3:</w:t>
      </w:r>
      <w:r>
        <w:rPr>
          <w:lang w:val="de-AT"/>
        </w:rPr>
        <w:t xml:space="preserve"> _______________________________________________</w:t>
      </w:r>
    </w:p>
    <w:p w14:paraId="6E72C06C" w14:textId="2081D34E" w:rsidR="0007437A" w:rsidRDefault="0007437A" w:rsidP="00C4576B">
      <w:pPr>
        <w:pStyle w:val="LO-normal"/>
        <w:rPr>
          <w:lang w:val="de-AT"/>
        </w:rPr>
      </w:pPr>
      <w:r w:rsidRPr="0007437A">
        <w:rPr>
          <w:noProof/>
          <w:lang w:val="de-AT"/>
        </w:rPr>
        <mc:AlternateContent>
          <mc:Choice Requires="wps">
            <w:drawing>
              <wp:anchor distT="45720" distB="45720" distL="114300" distR="114300" simplePos="0" relativeHeight="251658245" behindDoc="0" locked="0" layoutInCell="1" allowOverlap="1" wp14:anchorId="17ED0E2A" wp14:editId="0732AAE6">
                <wp:simplePos x="0" y="0"/>
                <wp:positionH relativeFrom="column">
                  <wp:posOffset>5115359</wp:posOffset>
                </wp:positionH>
                <wp:positionV relativeFrom="paragraph">
                  <wp:posOffset>115152</wp:posOffset>
                </wp:positionV>
                <wp:extent cx="723418" cy="844951"/>
                <wp:effectExtent l="0" t="0" r="0" b="0"/>
                <wp:wrapNone/>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418" cy="844951"/>
                        </a:xfrm>
                        <a:prstGeom prst="rect">
                          <a:avLst/>
                        </a:prstGeom>
                        <a:noFill/>
                        <a:ln w="9525">
                          <a:noFill/>
                          <a:miter lim="800000"/>
                          <a:headEnd/>
                          <a:tailEnd/>
                        </a:ln>
                      </wps:spPr>
                      <wps:txbx>
                        <w:txbxContent>
                          <w:p w14:paraId="0E28D572" w14:textId="499EC971" w:rsidR="00057C4F" w:rsidRPr="0007437A" w:rsidRDefault="00057C4F" w:rsidP="0007437A">
                            <w:pPr>
                              <w:spacing w:line="240" w:lineRule="auto"/>
                              <w:jc w:val="center"/>
                              <w:rPr>
                                <w:b/>
                                <w:color w:val="FFFFFF" w:themeColor="background1"/>
                                <w:sz w:val="96"/>
                              </w:rPr>
                            </w:pPr>
                            <w:r>
                              <w:rPr>
                                <w:b/>
                                <w:color w:val="FFFFFF" w:themeColor="background1"/>
                                <w:sz w:val="9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ED0E2A" id="Text Box 47" o:spid="_x0000_s1038" type="#_x0000_t202" style="position:absolute;margin-left:402.8pt;margin-top:9.05pt;width:56.95pt;height:66.55pt;z-index:25165824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" filled="f" stroked="f">
                <v:textbox>
                  <w:txbxContent>
                    <w:p w14:paraId="0E28D572" w14:textId="499EC971" w:rsidR="00057C4F" w:rsidRPr="0007437A" w:rsidRDefault="00057C4F" w:rsidP="0007437A">
                      <w:pPr>
                        <w:spacing w:line="240" w:lineRule="auto"/>
                        <w:jc w:val="center"/>
                        <w:rPr>
                          <w:b/>
                          <w:color w:val="FFFFFF" w:themeColor="background1"/>
                          <w:sz w:val="96"/>
                        </w:rPr>
                      </w:pPr>
                      <w:r>
                        <w:rPr>
                          <w:b/>
                          <w:color w:val="FFFFFF" w:themeColor="background1"/>
                          <w:sz w:val="96"/>
                        </w:rPr>
                        <w:t>!</w:t>
                      </w:r>
                    </w:p>
                  </w:txbxContent>
                </v:textbox>
              </v:shape>
            </w:pict>
          </mc:Fallback>
        </mc:AlternateContent>
      </w:r>
    </w:p>
    <w:p w14:paraId="7804A82C" w14:textId="32A58C2D" w:rsidR="00C4576B" w:rsidRDefault="00C4576B" w:rsidP="00C4576B">
      <w:pPr>
        <w:pStyle w:val="LO-normal"/>
        <w:rPr>
          <w:lang w:val="de-AT"/>
        </w:rPr>
      </w:pPr>
      <w:r w:rsidRPr="0007437A">
        <w:rPr>
          <w:lang w:val="de-AT"/>
        </w:rPr>
        <w:t>Herausforderung 4:</w:t>
      </w:r>
      <w:r w:rsidR="0007437A">
        <w:rPr>
          <w:lang w:val="de-AT"/>
        </w:rPr>
        <w:t xml:space="preserve"> _______________________________________________</w:t>
      </w:r>
    </w:p>
    <w:p w14:paraId="218C7475" w14:textId="77777777" w:rsidR="001C072F" w:rsidRDefault="001C072F" w:rsidP="00C4576B">
      <w:pPr>
        <w:pStyle w:val="LO-normal"/>
        <w:rPr>
          <w:lang w:val="de-AT"/>
        </w:rPr>
      </w:pPr>
    </w:p>
    <w:p w14:paraId="13FF718F" w14:textId="04177AD6" w:rsidR="001C072F" w:rsidRPr="0007437A" w:rsidRDefault="001C072F" w:rsidP="00C4576B">
      <w:pPr>
        <w:pStyle w:val="LO-normal"/>
        <w:rPr>
          <w:lang w:val="de-AT"/>
        </w:rPr>
      </w:pPr>
      <w:r>
        <w:rPr>
          <w:lang w:val="de-AT"/>
        </w:rPr>
        <w:t>Bonusrätsel: ____________________________________________________</w:t>
      </w:r>
    </w:p>
    <w:p w14:paraId="17211CCF" w14:textId="6C5AF59B" w:rsidR="00C4576B" w:rsidRPr="0007437A" w:rsidRDefault="00C4576B" w:rsidP="00C4576B">
      <w:pPr>
        <w:pStyle w:val="LO-normal"/>
        <w:rPr>
          <w:lang w:val="de-AT"/>
        </w:rPr>
      </w:pPr>
    </w:p>
    <w:p w14:paraId="788D354A" w14:textId="54996317" w:rsidR="00C4576B" w:rsidRDefault="00C4576B" w:rsidP="00C4576B">
      <w:pPr>
        <w:pStyle w:val="LO-normal"/>
        <w:rPr>
          <w:lang w:val="de-AT"/>
        </w:rPr>
      </w:pPr>
    </w:p>
    <w:p w14:paraId="7D14CA97" w14:textId="3372057B" w:rsidR="0007437A" w:rsidRDefault="0007437A" w:rsidP="00C4576B">
      <w:pPr>
        <w:pStyle w:val="LO-normal"/>
        <w:rPr>
          <w:lang w:val="de-AT"/>
        </w:rPr>
      </w:pPr>
    </w:p>
    <w:p w14:paraId="38490C43" w14:textId="77777777" w:rsidR="0007437A" w:rsidRDefault="0007437A" w:rsidP="00C4576B">
      <w:pPr>
        <w:pStyle w:val="LO-normal"/>
        <w:rPr>
          <w:lang w:val="de-AT"/>
        </w:rPr>
      </w:pPr>
    </w:p>
    <w:p w14:paraId="02AF06FB" w14:textId="77777777" w:rsidR="0007437A" w:rsidRPr="0007437A" w:rsidRDefault="0007437A" w:rsidP="00C4576B">
      <w:pPr>
        <w:pStyle w:val="LO-normal"/>
        <w:rPr>
          <w:lang w:val="de-AT"/>
        </w:rPr>
      </w:pPr>
    </w:p>
    <w:p w14:paraId="7690A8E0" w14:textId="434CE0FA" w:rsidR="00C4576B" w:rsidRPr="00F71ECC" w:rsidRDefault="00C4576B" w:rsidP="0007437A">
      <w:pPr>
        <w:pStyle w:val="LO-normal"/>
        <w:spacing w:line="480" w:lineRule="auto"/>
        <w:rPr>
          <w:lang w:val="de-AT"/>
        </w:rPr>
      </w:pPr>
      <w:r w:rsidRPr="00F71ECC">
        <w:rPr>
          <w:lang w:val="de-AT"/>
        </w:rPr>
        <w:t>Zusätzliche Notizen:</w:t>
      </w:r>
    </w:p>
    <w:p w14:paraId="338C56C0" w14:textId="6F1E703C" w:rsidR="002853D5" w:rsidRPr="00F71ECC" w:rsidRDefault="0007437A" w:rsidP="001C072F">
      <w:pPr>
        <w:pStyle w:val="LO-normal"/>
        <w:spacing w:before="120" w:line="480" w:lineRule="auto"/>
        <w:rPr>
          <w:lang w:val="de-AT"/>
        </w:rPr>
      </w:pPr>
      <w:r>
        <w:rPr>
          <w:lang w:val="de-AT"/>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593D0979" w14:textId="77777777" w:rsidR="002853D5" w:rsidRDefault="002853D5" w:rsidP="00B365BC">
      <w:pPr>
        <w:spacing w:line="240" w:lineRule="auto"/>
      </w:pPr>
    </w:p>
    <w:p w14:paraId="4521458F" w14:textId="4694E5B4" w:rsidR="00B365BC" w:rsidRDefault="00B365BC" w:rsidP="00B365BC">
      <w:pPr>
        <w:spacing w:line="240" w:lineRule="auto"/>
      </w:pPr>
      <w:r>
        <w:br w:type="page"/>
      </w:r>
    </w:p>
    <w:p w14:paraId="60B07121" w14:textId="5504FD71" w:rsidR="00BA0676" w:rsidRPr="00F71ECC" w:rsidRDefault="00BB3998" w:rsidP="00BA0676">
      <w:pPr>
        <w:pStyle w:val="berschrift2"/>
      </w:pPr>
      <w:r>
        <w:rPr>
          <w:noProof/>
        </w:rPr>
        <w:lastRenderedPageBreak/>
        <w:drawing>
          <wp:anchor distT="0" distB="0" distL="114300" distR="114300" simplePos="0" relativeHeight="251658251" behindDoc="0" locked="0" layoutInCell="1" allowOverlap="1" wp14:anchorId="49264382" wp14:editId="3B6E8B74">
            <wp:simplePos x="0" y="0"/>
            <wp:positionH relativeFrom="margin">
              <wp:posOffset>4848860</wp:posOffset>
            </wp:positionH>
            <wp:positionV relativeFrom="paragraph">
              <wp:posOffset>0</wp:posOffset>
            </wp:positionV>
            <wp:extent cx="904875" cy="1237615"/>
            <wp:effectExtent l="0" t="0" r="0" b="0"/>
            <wp:wrapSquare wrapText="bothSides"/>
            <wp:docPr id="1120097436" name="Grafik 1" descr="Medaille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097436" name="Grafik 1120097436" descr="Medaille mit einfarbiger Füllung"/>
                    <pic:cNvPicPr/>
                  </pic:nvPicPr>
                  <pic:blipFill rotWithShape="1">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rcRect l="13897" r="12993"/>
                    <a:stretch/>
                  </pic:blipFill>
                  <pic:spPr bwMode="auto">
                    <a:xfrm>
                      <a:off x="0" y="0"/>
                      <a:ext cx="904875" cy="12376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A0676">
        <w:t>M1</w:t>
      </w:r>
      <w:r w:rsidR="00BE3919">
        <w:t>1</w:t>
      </w:r>
      <w:r w:rsidR="00BA0676">
        <w:t xml:space="preserve">: </w:t>
      </w:r>
      <w:r>
        <w:t>Dankesbrief</w:t>
      </w:r>
    </w:p>
    <w:p w14:paraId="6BF0DF0B" w14:textId="77777777" w:rsidR="00BA0676" w:rsidRPr="00FC3C01" w:rsidRDefault="00BA0676" w:rsidP="00BB3998">
      <w:pPr>
        <w:spacing w:line="360" w:lineRule="auto"/>
        <w:jc w:val="both"/>
        <w:rPr>
          <w:rFonts w:asciiTheme="majorHAnsi" w:hAnsiTheme="majorHAnsi" w:cstheme="majorHAnsi"/>
        </w:rPr>
      </w:pPr>
    </w:p>
    <w:p w14:paraId="12A9A3F5" w14:textId="05C38EAE" w:rsidR="00BA0676" w:rsidRPr="00FC3C01" w:rsidRDefault="00BA0676"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 xml:space="preserve">Sehr geehrte </w:t>
      </w:r>
      <w:proofErr w:type="spellStart"/>
      <w:proofErr w:type="gramStart"/>
      <w:r w:rsidRPr="00FC3C01">
        <w:rPr>
          <w:rFonts w:asciiTheme="majorHAnsi" w:hAnsiTheme="majorHAnsi" w:cstheme="majorHAnsi"/>
          <w:sz w:val="24"/>
          <w:szCs w:val="32"/>
        </w:rPr>
        <w:t>Bürger:innen</w:t>
      </w:r>
      <w:proofErr w:type="spellEnd"/>
      <w:proofErr w:type="gramEnd"/>
      <w:r w:rsidRPr="00FC3C01">
        <w:rPr>
          <w:rFonts w:asciiTheme="majorHAnsi" w:hAnsiTheme="majorHAnsi" w:cstheme="majorHAnsi"/>
          <w:sz w:val="24"/>
          <w:szCs w:val="32"/>
        </w:rPr>
        <w:t xml:space="preserve"> von Münzhausen</w:t>
      </w:r>
      <w:r w:rsidR="00DB53CA" w:rsidRPr="00FC3C01">
        <w:rPr>
          <w:rFonts w:asciiTheme="majorHAnsi" w:hAnsiTheme="majorHAnsi" w:cstheme="majorHAnsi"/>
          <w:sz w:val="24"/>
          <w:szCs w:val="32"/>
        </w:rPr>
        <w:t>!</w:t>
      </w:r>
    </w:p>
    <w:p w14:paraId="1103A455" w14:textId="77777777" w:rsidR="00BA0676" w:rsidRPr="00FC3C01" w:rsidRDefault="00BA0676" w:rsidP="00BB3998">
      <w:pPr>
        <w:spacing w:line="360" w:lineRule="auto"/>
        <w:jc w:val="both"/>
        <w:rPr>
          <w:rFonts w:asciiTheme="majorHAnsi" w:hAnsiTheme="majorHAnsi" w:cstheme="majorHAnsi"/>
          <w:sz w:val="24"/>
          <w:szCs w:val="32"/>
        </w:rPr>
      </w:pPr>
    </w:p>
    <w:p w14:paraId="53C3F871" w14:textId="467B5F61" w:rsidR="00BA0676" w:rsidRPr="00FC3C01" w:rsidRDefault="00DB53CA"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I</w:t>
      </w:r>
      <w:r w:rsidR="00BA0676" w:rsidRPr="00FC3C01">
        <w:rPr>
          <w:rFonts w:asciiTheme="majorHAnsi" w:hAnsiTheme="majorHAnsi" w:cstheme="majorHAnsi"/>
          <w:sz w:val="24"/>
          <w:szCs w:val="32"/>
        </w:rPr>
        <w:t xml:space="preserve">ch möchte diese Gelegenheit nutzen, um Ihnen im Namen der gesamten Nation </w:t>
      </w:r>
      <w:r w:rsidR="00BA0676" w:rsidRPr="003A5D22">
        <w:rPr>
          <w:rFonts w:asciiTheme="majorHAnsi" w:hAnsiTheme="majorHAnsi" w:cstheme="majorHAnsi"/>
          <w:sz w:val="24"/>
          <w:szCs w:val="32"/>
        </w:rPr>
        <w:t xml:space="preserve">meinen aufrichtigen Dank auszusprechen. Ihr </w:t>
      </w:r>
      <w:r w:rsidR="003A5D22" w:rsidRPr="003A5D22">
        <w:rPr>
          <w:rFonts w:asciiTheme="majorHAnsi" w:hAnsiTheme="majorHAnsi" w:cstheme="majorHAnsi"/>
          <w:sz w:val="24"/>
          <w:szCs w:val="32"/>
        </w:rPr>
        <w:t>vorbildlicher</w:t>
      </w:r>
      <w:r w:rsidR="00BA0676" w:rsidRPr="003A5D22">
        <w:rPr>
          <w:rFonts w:asciiTheme="majorHAnsi" w:hAnsiTheme="majorHAnsi" w:cstheme="majorHAnsi"/>
          <w:sz w:val="24"/>
          <w:szCs w:val="32"/>
        </w:rPr>
        <w:t xml:space="preserve"> Einsatz und Ihre harte Arbeit haben dazu</w:t>
      </w:r>
      <w:r w:rsidR="00BA0676" w:rsidRPr="00FC3C01">
        <w:rPr>
          <w:rFonts w:asciiTheme="majorHAnsi" w:hAnsiTheme="majorHAnsi" w:cstheme="majorHAnsi"/>
          <w:sz w:val="24"/>
          <w:szCs w:val="32"/>
        </w:rPr>
        <w:t xml:space="preserve"> beigetragen, dass </w:t>
      </w:r>
      <w:r w:rsidR="00614ADD" w:rsidRPr="00FC3C01">
        <w:rPr>
          <w:rFonts w:asciiTheme="majorHAnsi" w:hAnsiTheme="majorHAnsi" w:cstheme="majorHAnsi"/>
          <w:sz w:val="24"/>
          <w:szCs w:val="32"/>
        </w:rPr>
        <w:t>Münzhausen</w:t>
      </w:r>
      <w:r w:rsidR="00BA0676" w:rsidRPr="00FC3C01">
        <w:rPr>
          <w:rFonts w:asciiTheme="majorHAnsi" w:hAnsiTheme="majorHAnsi" w:cstheme="majorHAnsi"/>
          <w:sz w:val="24"/>
          <w:szCs w:val="32"/>
        </w:rPr>
        <w:t xml:space="preserve"> </w:t>
      </w:r>
      <w:r w:rsidR="003A5D22">
        <w:rPr>
          <w:rFonts w:asciiTheme="majorHAnsi" w:hAnsiTheme="majorHAnsi" w:cstheme="majorHAnsi"/>
          <w:sz w:val="24"/>
          <w:szCs w:val="32"/>
        </w:rPr>
        <w:t>das Chaos wieder in den Griff bekommen und das Jahr erfolgreich beenden konnte</w:t>
      </w:r>
      <w:r w:rsidR="00BA0676" w:rsidRPr="00FC3C01">
        <w:rPr>
          <w:rFonts w:asciiTheme="majorHAnsi" w:hAnsiTheme="majorHAnsi" w:cstheme="majorHAnsi"/>
          <w:sz w:val="24"/>
          <w:szCs w:val="32"/>
        </w:rPr>
        <w:t>.</w:t>
      </w:r>
    </w:p>
    <w:p w14:paraId="201EDD4C" w14:textId="77777777" w:rsidR="00BA0676" w:rsidRPr="00FC3C01" w:rsidRDefault="00BA0676" w:rsidP="00BB3998">
      <w:pPr>
        <w:spacing w:line="360" w:lineRule="auto"/>
        <w:jc w:val="both"/>
        <w:rPr>
          <w:rFonts w:asciiTheme="majorHAnsi" w:hAnsiTheme="majorHAnsi" w:cstheme="majorHAnsi"/>
          <w:sz w:val="24"/>
          <w:szCs w:val="32"/>
        </w:rPr>
      </w:pPr>
    </w:p>
    <w:p w14:paraId="5B1C62B5" w14:textId="6E398653" w:rsidR="00BA0676" w:rsidRPr="00FC3C01" w:rsidRDefault="00BA0676" w:rsidP="00BB3998">
      <w:pPr>
        <w:spacing w:line="360" w:lineRule="auto"/>
        <w:jc w:val="both"/>
        <w:rPr>
          <w:rFonts w:asciiTheme="majorHAnsi" w:hAnsiTheme="majorHAnsi" w:cstheme="majorHAnsi"/>
          <w:sz w:val="24"/>
          <w:szCs w:val="32"/>
        </w:rPr>
      </w:pPr>
      <w:r w:rsidRPr="00E23F69">
        <w:rPr>
          <w:rFonts w:asciiTheme="majorHAnsi" w:hAnsiTheme="majorHAnsi" w:cstheme="majorHAnsi"/>
          <w:sz w:val="24"/>
          <w:szCs w:val="32"/>
        </w:rPr>
        <w:t>Dank Ihre</w:t>
      </w:r>
      <w:r w:rsidR="00E23F69" w:rsidRPr="00E23F69">
        <w:rPr>
          <w:rFonts w:asciiTheme="majorHAnsi" w:hAnsiTheme="majorHAnsi" w:cstheme="majorHAnsi"/>
          <w:sz w:val="24"/>
          <w:szCs w:val="32"/>
        </w:rPr>
        <w:t xml:space="preserve">r Motivation, Ihres Wissens </w:t>
      </w:r>
      <w:r w:rsidRPr="00E23F69">
        <w:rPr>
          <w:rFonts w:asciiTheme="majorHAnsi" w:hAnsiTheme="majorHAnsi" w:cstheme="majorHAnsi"/>
          <w:sz w:val="24"/>
          <w:szCs w:val="32"/>
        </w:rPr>
        <w:t>und Ihres Engagements</w:t>
      </w:r>
      <w:r w:rsidR="00E23F69">
        <w:rPr>
          <w:rFonts w:asciiTheme="majorHAnsi" w:hAnsiTheme="majorHAnsi" w:cstheme="majorHAnsi"/>
          <w:sz w:val="24"/>
          <w:szCs w:val="32"/>
        </w:rPr>
        <w:t xml:space="preserve"> ist Münzhausen auf dem besten Weg in ein neues, erfolgreiches Jahr</w:t>
      </w:r>
      <w:r w:rsidRPr="00E23F69">
        <w:rPr>
          <w:rFonts w:asciiTheme="majorHAnsi" w:hAnsiTheme="majorHAnsi" w:cstheme="majorHAnsi"/>
          <w:sz w:val="24"/>
          <w:szCs w:val="32"/>
        </w:rPr>
        <w:t>. Ihre Teamarbeit</w:t>
      </w:r>
      <w:r w:rsidR="00E23F69">
        <w:rPr>
          <w:rFonts w:asciiTheme="majorHAnsi" w:hAnsiTheme="majorHAnsi" w:cstheme="majorHAnsi"/>
          <w:sz w:val="24"/>
          <w:szCs w:val="32"/>
        </w:rPr>
        <w:t>,</w:t>
      </w:r>
      <w:r w:rsidRPr="00E23F69">
        <w:rPr>
          <w:rFonts w:asciiTheme="majorHAnsi" w:hAnsiTheme="majorHAnsi" w:cstheme="majorHAnsi"/>
          <w:sz w:val="24"/>
          <w:szCs w:val="32"/>
        </w:rPr>
        <w:t xml:space="preserve"> Ihre Kreativität und Ihre </w:t>
      </w:r>
      <w:r w:rsidR="00E23F69">
        <w:rPr>
          <w:rFonts w:asciiTheme="majorHAnsi" w:hAnsiTheme="majorHAnsi" w:cstheme="majorHAnsi"/>
          <w:sz w:val="24"/>
          <w:szCs w:val="32"/>
        </w:rPr>
        <w:t>Fähigkeit zur Problemlösung</w:t>
      </w:r>
      <w:r w:rsidRPr="00E23F69">
        <w:rPr>
          <w:rFonts w:asciiTheme="majorHAnsi" w:hAnsiTheme="majorHAnsi" w:cstheme="majorHAnsi"/>
          <w:sz w:val="24"/>
          <w:szCs w:val="32"/>
        </w:rPr>
        <w:t xml:space="preserve"> haben dazu geführt, dass wir eine Zeit der Stabilität erleben dürfen.</w:t>
      </w:r>
    </w:p>
    <w:p w14:paraId="6B039923" w14:textId="77777777" w:rsidR="00BA0676" w:rsidRPr="00FC3C01" w:rsidRDefault="00BA0676" w:rsidP="00BB3998">
      <w:pPr>
        <w:spacing w:line="360" w:lineRule="auto"/>
        <w:jc w:val="both"/>
        <w:rPr>
          <w:rFonts w:asciiTheme="majorHAnsi" w:hAnsiTheme="majorHAnsi" w:cstheme="majorHAnsi"/>
          <w:sz w:val="24"/>
          <w:szCs w:val="32"/>
        </w:rPr>
      </w:pPr>
    </w:p>
    <w:p w14:paraId="0416B653" w14:textId="24B70048" w:rsidR="00BA0676" w:rsidRPr="00FC3C01" w:rsidRDefault="00BA0676"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 xml:space="preserve">Es ist inspirierend zu sehen, wie Sie gemeinsam Hindernisse überwinden und Lösungen für komplexe Probleme finden. Sie sind </w:t>
      </w:r>
      <w:r w:rsidR="00E23F69">
        <w:rPr>
          <w:rFonts w:asciiTheme="majorHAnsi" w:hAnsiTheme="majorHAnsi" w:cstheme="majorHAnsi"/>
          <w:sz w:val="24"/>
          <w:szCs w:val="32"/>
        </w:rPr>
        <w:t xml:space="preserve">ein äußerst wichtiger Teil </w:t>
      </w:r>
      <w:r w:rsidRPr="00FC3C01">
        <w:rPr>
          <w:rFonts w:asciiTheme="majorHAnsi" w:hAnsiTheme="majorHAnsi" w:cstheme="majorHAnsi"/>
          <w:sz w:val="24"/>
          <w:szCs w:val="32"/>
        </w:rPr>
        <w:t xml:space="preserve">unserer Gesellschaft und </w:t>
      </w:r>
      <w:r w:rsidR="00E23F69">
        <w:rPr>
          <w:rFonts w:asciiTheme="majorHAnsi" w:hAnsiTheme="majorHAnsi" w:cstheme="majorHAnsi"/>
          <w:sz w:val="24"/>
          <w:szCs w:val="32"/>
        </w:rPr>
        <w:t>unserer Wirtschaft</w:t>
      </w:r>
      <w:r w:rsidRPr="00FC3C01">
        <w:rPr>
          <w:rFonts w:asciiTheme="majorHAnsi" w:hAnsiTheme="majorHAnsi" w:cstheme="majorHAnsi"/>
          <w:sz w:val="24"/>
          <w:szCs w:val="32"/>
        </w:rPr>
        <w:t>.</w:t>
      </w:r>
    </w:p>
    <w:p w14:paraId="765D4320" w14:textId="77777777" w:rsidR="00BA0676" w:rsidRPr="00FC3C01" w:rsidRDefault="00BA0676" w:rsidP="00BB3998">
      <w:pPr>
        <w:spacing w:line="360" w:lineRule="auto"/>
        <w:jc w:val="both"/>
        <w:rPr>
          <w:rFonts w:asciiTheme="majorHAnsi" w:hAnsiTheme="majorHAnsi" w:cstheme="majorHAnsi"/>
          <w:sz w:val="24"/>
          <w:szCs w:val="32"/>
        </w:rPr>
      </w:pPr>
    </w:p>
    <w:p w14:paraId="72E50C92" w14:textId="77777777" w:rsidR="00BA0676" w:rsidRPr="00FC3C01" w:rsidRDefault="00BA0676"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Nochmals meinen herzlichen Dank für Ihre herausragende Leistung. Sie haben bewiesen, dass Zusammenarbeit und Entschlossenheit Berge versetzen können.</w:t>
      </w:r>
    </w:p>
    <w:p w14:paraId="5820373F" w14:textId="4C556D7B" w:rsidR="00BA0676" w:rsidRPr="00FC3C01" w:rsidRDefault="00BA0676" w:rsidP="00BB3998">
      <w:pPr>
        <w:spacing w:line="360" w:lineRule="auto"/>
        <w:jc w:val="both"/>
        <w:rPr>
          <w:rFonts w:asciiTheme="majorHAnsi" w:hAnsiTheme="majorHAnsi" w:cstheme="majorHAnsi"/>
          <w:sz w:val="24"/>
          <w:szCs w:val="32"/>
        </w:rPr>
      </w:pPr>
    </w:p>
    <w:p w14:paraId="459F312C" w14:textId="7AE37515" w:rsidR="00BA0676" w:rsidRDefault="00BA0676" w:rsidP="00BB3998">
      <w:pPr>
        <w:spacing w:line="360" w:lineRule="auto"/>
        <w:jc w:val="both"/>
        <w:rPr>
          <w:rFonts w:asciiTheme="majorHAnsi" w:hAnsiTheme="majorHAnsi" w:cstheme="majorHAnsi"/>
          <w:sz w:val="24"/>
          <w:szCs w:val="32"/>
        </w:rPr>
      </w:pPr>
      <w:r w:rsidRPr="00FC3C01">
        <w:rPr>
          <w:rFonts w:asciiTheme="majorHAnsi" w:hAnsiTheme="majorHAnsi" w:cstheme="majorHAnsi"/>
          <w:sz w:val="24"/>
          <w:szCs w:val="32"/>
        </w:rPr>
        <w:t>Mit freundlichen Grüßen</w:t>
      </w:r>
    </w:p>
    <w:p w14:paraId="7C915BBB" w14:textId="60A29187" w:rsidR="00D11639" w:rsidRPr="00FC3C01" w:rsidRDefault="00D11639" w:rsidP="00BB3998">
      <w:pPr>
        <w:spacing w:line="360" w:lineRule="auto"/>
        <w:jc w:val="both"/>
        <w:rPr>
          <w:rFonts w:asciiTheme="majorHAnsi" w:hAnsiTheme="majorHAnsi" w:cstheme="majorHAnsi"/>
          <w:sz w:val="24"/>
          <w:szCs w:val="32"/>
        </w:rPr>
      </w:pPr>
      <w:r>
        <w:rPr>
          <w:noProof/>
        </w:rPr>
        <w:drawing>
          <wp:inline distT="0" distB="0" distL="0" distR="0" wp14:anchorId="0982634E" wp14:editId="3C1DC749">
            <wp:extent cx="2501216" cy="790575"/>
            <wp:effectExtent l="0" t="0" r="0" b="0"/>
            <wp:docPr id="1418470806" name="Grafik 55" descr="Ein Bild, das Handschrift, Kalligrafie, Schrift, Krei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70806" name="Grafik 55" descr="Ein Bild, das Handschrift, Kalligrafie, Schrift, Kreide enthält.&#10;&#10;Automatisch generierte Beschreibung"/>
                    <pic:cNvPicPr>
                      <a:picLocks noChangeAspect="1" noChangeArrowheads="1"/>
                    </pic:cNvPicPr>
                  </pic:nvPicPr>
                  <pic:blipFill>
                    <a:blip r:embed="rId68">
                      <a:duotone>
                        <a:prstClr val="black"/>
                        <a:schemeClr val="tx1">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2510295" cy="793445"/>
                    </a:xfrm>
                    <a:prstGeom prst="rect">
                      <a:avLst/>
                    </a:prstGeom>
                    <a:noFill/>
                    <a:ln>
                      <a:noFill/>
                    </a:ln>
                  </pic:spPr>
                </pic:pic>
              </a:graphicData>
            </a:graphic>
          </wp:inline>
        </w:drawing>
      </w:r>
    </w:p>
    <w:p w14:paraId="7020F2BF" w14:textId="2599C676" w:rsidR="0070730E" w:rsidRDefault="00F626C3" w:rsidP="00BB3998">
      <w:pPr>
        <w:spacing w:line="360" w:lineRule="auto"/>
        <w:jc w:val="both"/>
        <w:rPr>
          <w:rFonts w:asciiTheme="majorHAnsi" w:hAnsiTheme="majorHAnsi" w:cstheme="majorHAnsi"/>
          <w:sz w:val="24"/>
          <w:szCs w:val="32"/>
        </w:rPr>
      </w:pPr>
      <w:r>
        <w:rPr>
          <w:rFonts w:asciiTheme="majorHAnsi" w:hAnsiTheme="majorHAnsi" w:cstheme="majorHAnsi"/>
          <w:sz w:val="24"/>
          <w:szCs w:val="32"/>
        </w:rPr>
        <w:t>Frau</w:t>
      </w:r>
      <w:r w:rsidR="00BA0676" w:rsidRPr="00F626C3">
        <w:rPr>
          <w:rFonts w:asciiTheme="majorHAnsi" w:hAnsiTheme="majorHAnsi" w:cstheme="majorHAnsi"/>
          <w:sz w:val="24"/>
          <w:szCs w:val="32"/>
        </w:rPr>
        <w:t xml:space="preserve"> Bundespräsident</w:t>
      </w:r>
      <w:r w:rsidR="006B20CF">
        <w:rPr>
          <w:rFonts w:asciiTheme="majorHAnsi" w:hAnsiTheme="majorHAnsi" w:cstheme="majorHAnsi"/>
          <w:sz w:val="24"/>
          <w:szCs w:val="32"/>
        </w:rPr>
        <w:t>in</w:t>
      </w:r>
      <w:r w:rsidR="0031555F" w:rsidRPr="00F626C3">
        <w:rPr>
          <w:rFonts w:asciiTheme="majorHAnsi" w:hAnsiTheme="majorHAnsi" w:cstheme="majorHAnsi"/>
          <w:sz w:val="24"/>
          <w:szCs w:val="32"/>
        </w:rPr>
        <w:t xml:space="preserve"> </w:t>
      </w:r>
      <w:r w:rsidRPr="00F626C3">
        <w:rPr>
          <w:rFonts w:asciiTheme="majorHAnsi" w:hAnsiTheme="majorHAnsi" w:cstheme="majorHAnsi"/>
          <w:sz w:val="24"/>
          <w:szCs w:val="32"/>
        </w:rPr>
        <w:t>Svenja Geldström</w:t>
      </w:r>
    </w:p>
    <w:p w14:paraId="15625129" w14:textId="77777777" w:rsidR="006D3BD1" w:rsidRDefault="006D3BD1" w:rsidP="00BB3998">
      <w:pPr>
        <w:spacing w:line="360" w:lineRule="auto"/>
        <w:jc w:val="both"/>
        <w:rPr>
          <w:rFonts w:asciiTheme="majorHAnsi" w:hAnsiTheme="majorHAnsi" w:cstheme="majorHAnsi"/>
          <w:sz w:val="24"/>
          <w:szCs w:val="32"/>
        </w:rPr>
      </w:pPr>
    </w:p>
    <w:p w14:paraId="194443C8" w14:textId="77777777" w:rsidR="00B6705C" w:rsidRPr="00FC3C01" w:rsidRDefault="00B6705C" w:rsidP="00BB3998">
      <w:pPr>
        <w:spacing w:line="360" w:lineRule="auto"/>
        <w:jc w:val="both"/>
        <w:rPr>
          <w:rFonts w:asciiTheme="majorHAnsi" w:hAnsiTheme="majorHAnsi" w:cstheme="majorHAnsi"/>
          <w:sz w:val="24"/>
          <w:szCs w:val="32"/>
        </w:rPr>
      </w:pPr>
    </w:p>
    <w:p w14:paraId="2A780A1C" w14:textId="63AD0834" w:rsidR="00A94C4D" w:rsidRPr="00E02ED2" w:rsidRDefault="00F626C3" w:rsidP="00E02ED2">
      <w:pPr>
        <w:spacing w:line="360" w:lineRule="auto"/>
        <w:jc w:val="both"/>
        <w:rPr>
          <w:rFonts w:asciiTheme="majorHAnsi" w:hAnsiTheme="majorHAnsi" w:cstheme="majorHAnsi"/>
          <w:sz w:val="24"/>
          <w:szCs w:val="32"/>
        </w:rPr>
        <w:sectPr w:rsidR="00A94C4D" w:rsidRPr="00E02ED2" w:rsidSect="0005272C">
          <w:footerReference w:type="default" r:id="rId69"/>
          <w:pgSz w:w="11900" w:h="16840"/>
          <w:pgMar w:top="1802" w:right="1417" w:bottom="1134" w:left="1417" w:header="850" w:footer="680" w:gutter="0"/>
          <w:cols w:space="708"/>
          <w:docGrid w:linePitch="360"/>
        </w:sectPr>
      </w:pPr>
      <w:r>
        <w:rPr>
          <w:rFonts w:asciiTheme="majorHAnsi" w:hAnsiTheme="majorHAnsi" w:cstheme="majorHAnsi"/>
          <w:sz w:val="24"/>
          <w:szCs w:val="32"/>
        </w:rPr>
        <w:t>Münzhausen</w:t>
      </w:r>
      <w:r w:rsidR="004B05F0">
        <w:rPr>
          <w:rFonts w:asciiTheme="majorHAnsi" w:hAnsiTheme="majorHAnsi" w:cstheme="majorHAnsi"/>
          <w:sz w:val="24"/>
          <w:szCs w:val="32"/>
        </w:rPr>
        <w:t xml:space="preserve">, </w:t>
      </w:r>
      <w:r w:rsidR="003A5D22">
        <w:rPr>
          <w:rFonts w:asciiTheme="majorHAnsi" w:hAnsiTheme="majorHAnsi" w:cstheme="majorHAnsi"/>
          <w:sz w:val="24"/>
          <w:szCs w:val="32"/>
        </w:rPr>
        <w:t>31. Dezember 20</w:t>
      </w:r>
      <w:r w:rsidR="004B05F0">
        <w:rPr>
          <w:rFonts w:asciiTheme="majorHAnsi" w:hAnsiTheme="majorHAnsi" w:cstheme="majorHAnsi"/>
          <w:sz w:val="24"/>
          <w:szCs w:val="32"/>
        </w:rPr>
        <w:t>42</w:t>
      </w:r>
      <w:r w:rsidR="00FA615A">
        <w:br w:type="page"/>
      </w:r>
    </w:p>
    <w:bookmarkStart w:id="17" w:name="_Toc143530737"/>
    <w:bookmarkStart w:id="18" w:name="_Toc143587157"/>
    <w:p w14:paraId="771098DF" w14:textId="6C621B50" w:rsidR="00AF541F" w:rsidRDefault="001B11D7" w:rsidP="00A22C8A">
      <w:pPr>
        <w:pStyle w:val="berschrift1"/>
      </w:pPr>
      <w:r w:rsidRPr="00F041DF">
        <w:rPr>
          <w:noProof/>
          <w:lang w:val="en-US"/>
        </w:rPr>
        <w:lastRenderedPageBreak/>
        <mc:AlternateContent>
          <mc:Choice Requires="wps">
            <w:drawing>
              <wp:anchor distT="0" distB="0" distL="114300" distR="114300" simplePos="0" relativeHeight="251658240" behindDoc="0" locked="0" layoutInCell="1" allowOverlap="1" wp14:anchorId="5E00DE9B" wp14:editId="65065C43">
                <wp:simplePos x="0" y="0"/>
                <wp:positionH relativeFrom="column">
                  <wp:posOffset>11019790</wp:posOffset>
                </wp:positionH>
                <wp:positionV relativeFrom="paragraph">
                  <wp:posOffset>-60325</wp:posOffset>
                </wp:positionV>
                <wp:extent cx="500380" cy="500380"/>
                <wp:effectExtent l="38100" t="38100" r="83820" b="96520"/>
                <wp:wrapNone/>
                <wp:docPr id="130" name="Oval 130"/>
                <wp:cNvGraphicFramePr/>
                <a:graphic xmlns:a="http://schemas.openxmlformats.org/drawingml/2006/main">
                  <a:graphicData uri="http://schemas.microsoft.com/office/word/2010/wordprocessingShape">
                    <wps:wsp>
                      <wps:cNvSpPr/>
                      <wps:spPr>
                        <a:xfrm>
                          <a:off x="0" y="0"/>
                          <a:ext cx="500380" cy="500380"/>
                        </a:xfrm>
                        <a:prstGeom prst="ellipse">
                          <a:avLst/>
                        </a:prstGeom>
                        <a:solidFill>
                          <a:schemeClr val="bg1"/>
                        </a:solidFill>
                        <a:ln w="25400">
                          <a:solidFill>
                            <a:schemeClr val="accent3"/>
                          </a:solidFill>
                        </a:ln>
                        <a:effectLst>
                          <a:outerShdw blurRad="50800" dist="38100" dir="2700000" algn="tl" rotWithShape="0">
                            <a:prstClr val="black">
                              <a:alpha val="20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xmlns:a="http://schemas.openxmlformats.org/drawingml/2006/main" xmlns:pic="http://schemas.openxmlformats.org/drawingml/2006/picture" xmlns:a14="http://schemas.microsoft.com/office/drawing/2010/main" xmlns:asvg="http://schemas.microsoft.com/office/drawing/2016/SVG/main">
            <w:pict w14:anchorId="340A0BDF">
              <v:oval id="Oval 130" style="position:absolute;margin-left:867.7pt;margin-top:-4.75pt;width:39.4pt;height:39.4pt;z-index:25195315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303059 [3206]" strokeweight="2pt" w14:anchorId="75B5D5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">
                <v:stroke joinstyle="miter"/>
                <v:shadow on="t" color="black" opacity="13107f" offset=".74836mm,.74836mm" origin="-.5,-.5"/>
              </v:oval>
            </w:pict>
          </mc:Fallback>
        </mc:AlternateContent>
      </w:r>
      <w:bookmarkStart w:id="19" w:name="_Toc100773923"/>
      <w:bookmarkStart w:id="20" w:name="_Toc100774011"/>
      <w:bookmarkStart w:id="21" w:name="_Toc100774119"/>
      <w:bookmarkStart w:id="22" w:name="_Toc101436021"/>
      <w:r w:rsidR="00AF541F" w:rsidRPr="00F041DF">
        <w:t>Lösungen</w:t>
      </w:r>
      <w:bookmarkEnd w:id="17"/>
      <w:bookmarkEnd w:id="18"/>
      <w:bookmarkEnd w:id="19"/>
      <w:bookmarkEnd w:id="20"/>
      <w:bookmarkEnd w:id="21"/>
      <w:bookmarkEnd w:id="22"/>
    </w:p>
    <w:p w14:paraId="0ABEACB9" w14:textId="4FF4F4F8" w:rsidR="009C6230" w:rsidRDefault="009C6230" w:rsidP="009C6230"/>
    <w:p w14:paraId="17954759" w14:textId="0899CF77" w:rsidR="009C6230" w:rsidRDefault="009C6230" w:rsidP="009C6230">
      <w:pPr>
        <w:pStyle w:val="berschrift2"/>
        <w:rPr>
          <w:rFonts w:eastAsia="Fira Sans"/>
        </w:rPr>
      </w:pPr>
      <w:r>
        <w:rPr>
          <w:rFonts w:eastAsia="Fira Sans"/>
        </w:rPr>
        <w:t>Lösung zu Herausforderung 1</w:t>
      </w:r>
    </w:p>
    <w:p w14:paraId="54DEE045"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876CA0" w14:paraId="3E349056"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4F1F83D" w14:textId="0F5FC087" w:rsidR="00876CA0" w:rsidRPr="00A87DD2" w:rsidRDefault="00876CA0" w:rsidP="00057C4F">
            <w:pPr>
              <w:rPr>
                <w:rStyle w:val="Erwhnung"/>
                <w:color w:val="303059" w:themeColor="accent3"/>
                <w:shd w:val="clear" w:color="auto" w:fill="auto"/>
              </w:rPr>
            </w:pPr>
            <w:r w:rsidRPr="00A87DD2">
              <w:rPr>
                <w:rStyle w:val="Erwhnung"/>
                <w:color w:val="303059" w:themeColor="accent3"/>
                <w:shd w:val="clear" w:color="auto" w:fill="auto"/>
              </w:rPr>
              <w:t xml:space="preserve">Herausforderung </w:t>
            </w:r>
            <w:r>
              <w:rPr>
                <w:rStyle w:val="Erwhnung"/>
                <w:color w:val="303059" w:themeColor="accent3"/>
                <w:shd w:val="clear" w:color="auto" w:fill="auto"/>
              </w:rPr>
              <w:t>1</w:t>
            </w:r>
          </w:p>
        </w:tc>
        <w:tc>
          <w:tcPr>
            <w:tcW w:w="6649" w:type="dxa"/>
          </w:tcPr>
          <w:p w14:paraId="51CCF089" w14:textId="77777777" w:rsidR="00876CA0" w:rsidRPr="00A87DD2" w:rsidRDefault="00876CA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Zahlenchaos</w:t>
            </w:r>
            <w:r w:rsidRPr="00A87DD2">
              <w:rPr>
                <w:color w:val="303059" w:themeColor="accent3"/>
              </w:rPr>
              <w:t xml:space="preserve"> </w:t>
            </w:r>
          </w:p>
        </w:tc>
      </w:tr>
      <w:tr w:rsidR="00876CA0" w14:paraId="3A78A034"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0192018C" w14:textId="77777777" w:rsidR="00876CA0" w:rsidRPr="003E06DE" w:rsidRDefault="00876CA0" w:rsidP="00057C4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59520437" w14:textId="5CEB8F64" w:rsidR="00876CA0" w:rsidRPr="00016105" w:rsidRDefault="00876CA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016105">
              <w:rPr>
                <w:rStyle w:val="Erwhnung"/>
                <w:color w:val="auto"/>
                <w:shd w:val="clear" w:color="auto" w:fill="auto"/>
              </w:rPr>
              <w:t xml:space="preserve">Schloss </w:t>
            </w:r>
            <w:r>
              <w:rPr>
                <w:rStyle w:val="Erwhnung"/>
                <w:color w:val="auto"/>
                <w:shd w:val="clear" w:color="auto" w:fill="auto"/>
              </w:rPr>
              <w:t>dreistellig 1</w:t>
            </w:r>
            <w:r w:rsidRPr="00016105">
              <w:rPr>
                <w:rStyle w:val="Erwhnung"/>
                <w:color w:val="auto"/>
                <w:shd w:val="clear" w:color="auto" w:fill="auto"/>
              </w:rPr>
              <w:t xml:space="preserve">, </w:t>
            </w:r>
            <w:r w:rsidRPr="00595DDA">
              <w:rPr>
                <w:rStyle w:val="Erwhnung"/>
                <w:color w:val="auto"/>
                <w:shd w:val="clear" w:color="auto" w:fill="auto"/>
              </w:rPr>
              <w:t xml:space="preserve">Kombination </w:t>
            </w:r>
            <w:r>
              <w:rPr>
                <w:rStyle w:val="Erwhnung"/>
                <w:color w:val="auto"/>
                <w:shd w:val="clear" w:color="auto" w:fill="auto"/>
              </w:rPr>
              <w:t>340</w:t>
            </w:r>
          </w:p>
        </w:tc>
      </w:tr>
    </w:tbl>
    <w:p w14:paraId="40A6B140" w14:textId="77777777" w:rsidR="00876CA0" w:rsidRDefault="00876CA0" w:rsidP="00876CA0">
      <w:pPr>
        <w:rPr>
          <w:rFonts w:asciiTheme="majorHAnsi" w:eastAsia="Fira Sans" w:hAnsiTheme="majorHAnsi" w:cstheme="majorHAnsi"/>
          <w:szCs w:val="20"/>
        </w:rPr>
      </w:pPr>
    </w:p>
    <w:p w14:paraId="55EAAD3B" w14:textId="77777777" w:rsidR="00876CA0" w:rsidRPr="00EA2D09" w:rsidRDefault="00876CA0" w:rsidP="00876CA0">
      <w:pPr>
        <w:rPr>
          <w:rFonts w:asciiTheme="majorHAnsi" w:eastAsia="Fira Sans" w:hAnsiTheme="majorHAnsi" w:cstheme="majorHAnsi"/>
          <w:szCs w:val="20"/>
        </w:rPr>
      </w:pPr>
      <w:r>
        <w:rPr>
          <w:rFonts w:asciiTheme="majorHAnsi" w:eastAsia="Fira Sans" w:hAnsiTheme="majorHAnsi" w:cstheme="majorHAnsi"/>
          <w:b/>
          <w:szCs w:val="20"/>
        </w:rPr>
        <w:t>Lösung</w:t>
      </w:r>
    </w:p>
    <w:p w14:paraId="27048721" w14:textId="6D1CD3B0" w:rsidR="00876CA0" w:rsidRDefault="00876CA0" w:rsidP="00876CA0">
      <w:pPr>
        <w:jc w:val="both"/>
      </w:pPr>
      <w:r w:rsidRPr="66EE32A6">
        <w:rPr>
          <w:color w:val="000000" w:themeColor="text1"/>
        </w:rPr>
        <w:t xml:space="preserve">Für dieses Rätsel ist es notwendig, </w:t>
      </w:r>
      <w:r>
        <w:t>dass die SuS die vorgegebenen Kärtchen richtig zuordnen. Dabei müssen sie erkennen, welche Waren in Münzhausen (bzw. in Österreich) produziert bzw. angebaut werden können und welche eher nicht</w:t>
      </w:r>
      <w:r w:rsidR="00990C62">
        <w:t>. Zur Vereinfachung kann das Hilfsblatt ausgeteilt werden</w:t>
      </w:r>
      <w:r>
        <w:t xml:space="preserve">. Nach der Zuordnung zu „Import“ bzw. „Export“ müssen sie die Beträge jeweils zusammenzählen. </w:t>
      </w:r>
    </w:p>
    <w:p w14:paraId="73C0B688" w14:textId="77777777" w:rsidR="00876CA0" w:rsidRDefault="00876CA0" w:rsidP="00876CA0">
      <w:pPr>
        <w:jc w:val="both"/>
        <w:rPr>
          <w:szCs w:val="20"/>
          <w:lang w:val="de-DE"/>
        </w:rPr>
      </w:pPr>
      <w:r w:rsidRPr="00872135">
        <w:rPr>
          <w:szCs w:val="20"/>
          <w:lang w:val="de-DE"/>
        </w:rPr>
        <w:t xml:space="preserve">Zu den </w:t>
      </w:r>
      <w:r>
        <w:rPr>
          <w:szCs w:val="20"/>
          <w:lang w:val="de-DE"/>
        </w:rPr>
        <w:t>Ex</w:t>
      </w:r>
      <w:r w:rsidRPr="00872135">
        <w:rPr>
          <w:szCs w:val="20"/>
          <w:lang w:val="de-DE"/>
        </w:rPr>
        <w:t>porten zählen:</w:t>
      </w:r>
    </w:p>
    <w:p w14:paraId="3D2B05B0" w14:textId="77777777" w:rsidR="002A7E27" w:rsidRPr="00474E53" w:rsidRDefault="002A7E27" w:rsidP="002A7E27">
      <w:pPr>
        <w:pStyle w:val="Listenabsatz"/>
        <w:numPr>
          <w:ilvl w:val="0"/>
          <w:numId w:val="27"/>
        </w:numPr>
        <w:jc w:val="both"/>
      </w:pPr>
      <w:r w:rsidRPr="00474E53">
        <w:t>Motorräder und Fahrräder: 570 Euro</w:t>
      </w:r>
    </w:p>
    <w:p w14:paraId="368609A8" w14:textId="2E853B0A" w:rsidR="002A7E27" w:rsidRPr="00474E53" w:rsidRDefault="00FF43AF" w:rsidP="002A7E27">
      <w:pPr>
        <w:pStyle w:val="Listenabsatz"/>
        <w:numPr>
          <w:ilvl w:val="0"/>
          <w:numId w:val="27"/>
        </w:numPr>
        <w:jc w:val="both"/>
        <w:rPr>
          <w:szCs w:val="20"/>
          <w:lang w:val="es-ES"/>
        </w:rPr>
      </w:pPr>
      <w:proofErr w:type="spellStart"/>
      <w:r>
        <w:rPr>
          <w:szCs w:val="20"/>
          <w:lang w:val="es-ES"/>
        </w:rPr>
        <w:t>Schnitth</w:t>
      </w:r>
      <w:r w:rsidR="002A7E27" w:rsidRPr="00474E53">
        <w:rPr>
          <w:szCs w:val="20"/>
          <w:lang w:val="es-ES"/>
        </w:rPr>
        <w:t>olz</w:t>
      </w:r>
      <w:proofErr w:type="spellEnd"/>
      <w:r w:rsidR="002A7E27" w:rsidRPr="00474E53">
        <w:rPr>
          <w:szCs w:val="20"/>
          <w:lang w:val="es-ES"/>
        </w:rPr>
        <w:t xml:space="preserve">: 2.890 </w:t>
      </w:r>
      <w:proofErr w:type="gramStart"/>
      <w:r w:rsidR="002A7E27" w:rsidRPr="00474E53">
        <w:rPr>
          <w:szCs w:val="20"/>
          <w:lang w:val="es-ES"/>
        </w:rPr>
        <w:t>Euro</w:t>
      </w:r>
      <w:proofErr w:type="gramEnd"/>
    </w:p>
    <w:p w14:paraId="4F2D335E" w14:textId="77777777" w:rsidR="002A7E27" w:rsidRPr="00474E53" w:rsidRDefault="002A7E27" w:rsidP="002A7E27">
      <w:pPr>
        <w:pStyle w:val="Listenabsatz"/>
        <w:numPr>
          <w:ilvl w:val="0"/>
          <w:numId w:val="27"/>
        </w:numPr>
        <w:jc w:val="both"/>
        <w:rPr>
          <w:szCs w:val="20"/>
          <w:lang w:val="es-ES"/>
        </w:rPr>
      </w:pPr>
      <w:proofErr w:type="spellStart"/>
      <w:r w:rsidRPr="00474E53">
        <w:rPr>
          <w:szCs w:val="20"/>
          <w:lang w:val="es-ES"/>
        </w:rPr>
        <w:t>Ski</w:t>
      </w:r>
      <w:proofErr w:type="spellEnd"/>
      <w:r w:rsidRPr="00474E53">
        <w:rPr>
          <w:szCs w:val="20"/>
          <w:lang w:val="es-ES"/>
        </w:rPr>
        <w:t xml:space="preserve">: 5.300 </w:t>
      </w:r>
      <w:proofErr w:type="gramStart"/>
      <w:r w:rsidRPr="00474E53">
        <w:rPr>
          <w:szCs w:val="20"/>
          <w:lang w:val="es-ES"/>
        </w:rPr>
        <w:t>Euro</w:t>
      </w:r>
      <w:proofErr w:type="gramEnd"/>
    </w:p>
    <w:p w14:paraId="141885FA" w14:textId="77777777" w:rsidR="002A7E27" w:rsidRPr="00474E53" w:rsidRDefault="002A7E27" w:rsidP="002A7E27">
      <w:pPr>
        <w:pStyle w:val="Listenabsatz"/>
        <w:numPr>
          <w:ilvl w:val="0"/>
          <w:numId w:val="27"/>
        </w:numPr>
        <w:jc w:val="both"/>
        <w:rPr>
          <w:szCs w:val="20"/>
          <w:lang w:val="es-ES"/>
        </w:rPr>
      </w:pPr>
      <w:proofErr w:type="spellStart"/>
      <w:r w:rsidRPr="00474E53">
        <w:rPr>
          <w:szCs w:val="20"/>
          <w:lang w:val="es-ES"/>
        </w:rPr>
        <w:t>Medikamente</w:t>
      </w:r>
      <w:proofErr w:type="spellEnd"/>
      <w:r w:rsidRPr="00474E53">
        <w:rPr>
          <w:szCs w:val="20"/>
          <w:lang w:val="es-ES"/>
        </w:rPr>
        <w:t xml:space="preserve">: 12.720 </w:t>
      </w:r>
      <w:proofErr w:type="gramStart"/>
      <w:r w:rsidRPr="00474E53">
        <w:rPr>
          <w:szCs w:val="20"/>
          <w:lang w:val="es-ES"/>
        </w:rPr>
        <w:t>Euro</w:t>
      </w:r>
      <w:proofErr w:type="gramEnd"/>
    </w:p>
    <w:p w14:paraId="0BD87FB8" w14:textId="77777777" w:rsidR="002A7E27" w:rsidRPr="00474E53" w:rsidRDefault="002A7E27" w:rsidP="002A7E27">
      <w:pPr>
        <w:pStyle w:val="Listenabsatz"/>
        <w:numPr>
          <w:ilvl w:val="0"/>
          <w:numId w:val="27"/>
        </w:numPr>
        <w:jc w:val="both"/>
      </w:pPr>
      <w:r w:rsidRPr="00474E53">
        <w:t>Käse: 350 Euro</w:t>
      </w:r>
    </w:p>
    <w:p w14:paraId="030997C0" w14:textId="77777777" w:rsidR="00876CA0" w:rsidRDefault="00876CA0" w:rsidP="00876CA0">
      <w:pPr>
        <w:pStyle w:val="Listenabsatz"/>
        <w:numPr>
          <w:ilvl w:val="0"/>
          <w:numId w:val="27"/>
        </w:numPr>
        <w:jc w:val="both"/>
        <w:rPr>
          <w:szCs w:val="20"/>
        </w:rPr>
      </w:pPr>
      <w:r w:rsidRPr="00872135">
        <w:rPr>
          <w:szCs w:val="20"/>
        </w:rPr>
        <w:t>Das ergibt eine Summe von 21.830 Euro</w:t>
      </w:r>
      <w:r>
        <w:rPr>
          <w:szCs w:val="20"/>
        </w:rPr>
        <w:t>.</w:t>
      </w:r>
    </w:p>
    <w:p w14:paraId="220F59D9" w14:textId="77777777" w:rsidR="00876CA0" w:rsidRPr="00872135" w:rsidRDefault="00876CA0" w:rsidP="00876CA0">
      <w:pPr>
        <w:jc w:val="both"/>
        <w:rPr>
          <w:szCs w:val="20"/>
        </w:rPr>
      </w:pPr>
      <w:r>
        <w:rPr>
          <w:szCs w:val="20"/>
        </w:rPr>
        <w:t>Zu den Importen zählen:</w:t>
      </w:r>
    </w:p>
    <w:p w14:paraId="41F69D0C" w14:textId="77777777" w:rsidR="00876CA0" w:rsidRDefault="00876CA0" w:rsidP="00876CA0">
      <w:pPr>
        <w:pStyle w:val="Listenabsatz"/>
        <w:numPr>
          <w:ilvl w:val="0"/>
          <w:numId w:val="28"/>
        </w:numPr>
        <w:jc w:val="both"/>
        <w:rPr>
          <w:szCs w:val="20"/>
          <w:lang w:val="es-ES"/>
        </w:rPr>
      </w:pPr>
      <w:proofErr w:type="spellStart"/>
      <w:r w:rsidRPr="00872135">
        <w:rPr>
          <w:szCs w:val="20"/>
          <w:lang w:val="es-ES"/>
        </w:rPr>
        <w:t>Baumwolle</w:t>
      </w:r>
      <w:proofErr w:type="spellEnd"/>
      <w:r w:rsidRPr="00872135">
        <w:rPr>
          <w:szCs w:val="20"/>
          <w:lang w:val="es-ES"/>
        </w:rPr>
        <w:t xml:space="preserve">: 1.500 </w:t>
      </w:r>
      <w:proofErr w:type="gramStart"/>
      <w:r w:rsidRPr="00872135">
        <w:rPr>
          <w:szCs w:val="20"/>
          <w:lang w:val="es-ES"/>
        </w:rPr>
        <w:t>Euro</w:t>
      </w:r>
      <w:proofErr w:type="gramEnd"/>
    </w:p>
    <w:p w14:paraId="2CF39D38" w14:textId="77777777" w:rsidR="00876CA0" w:rsidRDefault="00876CA0" w:rsidP="00876CA0">
      <w:pPr>
        <w:pStyle w:val="Listenabsatz"/>
        <w:numPr>
          <w:ilvl w:val="0"/>
          <w:numId w:val="28"/>
        </w:numPr>
        <w:jc w:val="both"/>
        <w:rPr>
          <w:szCs w:val="20"/>
          <w:lang w:val="es-ES"/>
        </w:rPr>
      </w:pPr>
      <w:r w:rsidRPr="00872135">
        <w:rPr>
          <w:szCs w:val="20"/>
          <w:lang w:val="es-ES"/>
        </w:rPr>
        <w:t xml:space="preserve">Avocados: 200 </w:t>
      </w:r>
      <w:proofErr w:type="gramStart"/>
      <w:r w:rsidRPr="00872135">
        <w:rPr>
          <w:szCs w:val="20"/>
          <w:lang w:val="es-ES"/>
        </w:rPr>
        <w:t>Euro</w:t>
      </w:r>
      <w:proofErr w:type="gramEnd"/>
    </w:p>
    <w:p w14:paraId="18E3283D" w14:textId="50190EBB" w:rsidR="00876CA0" w:rsidRDefault="005049AD" w:rsidP="00876CA0">
      <w:pPr>
        <w:pStyle w:val="Listenabsatz"/>
        <w:numPr>
          <w:ilvl w:val="0"/>
          <w:numId w:val="28"/>
        </w:numPr>
        <w:jc w:val="both"/>
        <w:rPr>
          <w:szCs w:val="20"/>
          <w:lang w:val="es-ES"/>
        </w:rPr>
      </w:pPr>
      <w:r>
        <w:rPr>
          <w:szCs w:val="20"/>
          <w:lang w:val="es-ES"/>
        </w:rPr>
        <w:t>Computer</w:t>
      </w:r>
      <w:r w:rsidR="00876CA0" w:rsidRPr="00872135">
        <w:rPr>
          <w:szCs w:val="20"/>
          <w:lang w:val="es-ES"/>
        </w:rPr>
        <w:t xml:space="preserve">: 11.900 </w:t>
      </w:r>
      <w:proofErr w:type="gramStart"/>
      <w:r w:rsidR="00876CA0" w:rsidRPr="00872135">
        <w:rPr>
          <w:szCs w:val="20"/>
          <w:lang w:val="es-ES"/>
        </w:rPr>
        <w:t>Euro</w:t>
      </w:r>
      <w:proofErr w:type="gramEnd"/>
    </w:p>
    <w:p w14:paraId="5D8B7D28" w14:textId="77777777" w:rsidR="00876CA0" w:rsidRDefault="00876CA0" w:rsidP="00876CA0">
      <w:pPr>
        <w:pStyle w:val="Listenabsatz"/>
        <w:numPr>
          <w:ilvl w:val="0"/>
          <w:numId w:val="28"/>
        </w:numPr>
        <w:jc w:val="both"/>
        <w:rPr>
          <w:szCs w:val="20"/>
          <w:lang w:val="es-ES"/>
        </w:rPr>
      </w:pPr>
      <w:proofErr w:type="spellStart"/>
      <w:r w:rsidRPr="00872135">
        <w:rPr>
          <w:szCs w:val="20"/>
          <w:lang w:val="es-ES"/>
        </w:rPr>
        <w:t>Bananen</w:t>
      </w:r>
      <w:proofErr w:type="spellEnd"/>
      <w:r w:rsidRPr="00872135">
        <w:rPr>
          <w:szCs w:val="20"/>
          <w:lang w:val="es-ES"/>
        </w:rPr>
        <w:t xml:space="preserve">: 430 </w:t>
      </w:r>
      <w:proofErr w:type="gramStart"/>
      <w:r w:rsidRPr="00872135">
        <w:rPr>
          <w:szCs w:val="20"/>
          <w:lang w:val="es-ES"/>
        </w:rPr>
        <w:t>Euro</w:t>
      </w:r>
      <w:proofErr w:type="gramEnd"/>
    </w:p>
    <w:p w14:paraId="4B4D4EEF" w14:textId="77777777" w:rsidR="00876CA0" w:rsidRDefault="00876CA0" w:rsidP="00876CA0">
      <w:pPr>
        <w:pStyle w:val="Listenabsatz"/>
        <w:numPr>
          <w:ilvl w:val="0"/>
          <w:numId w:val="28"/>
        </w:numPr>
        <w:jc w:val="both"/>
        <w:rPr>
          <w:szCs w:val="20"/>
          <w:lang w:val="es-ES"/>
        </w:rPr>
      </w:pPr>
      <w:proofErr w:type="spellStart"/>
      <w:r w:rsidRPr="00872135">
        <w:rPr>
          <w:szCs w:val="20"/>
          <w:lang w:val="es-ES"/>
        </w:rPr>
        <w:t>Erdöl</w:t>
      </w:r>
      <w:proofErr w:type="spellEnd"/>
      <w:r w:rsidRPr="00872135">
        <w:rPr>
          <w:szCs w:val="20"/>
          <w:lang w:val="es-ES"/>
        </w:rPr>
        <w:t xml:space="preserve">: 7.460 </w:t>
      </w:r>
      <w:proofErr w:type="gramStart"/>
      <w:r w:rsidRPr="00872135">
        <w:rPr>
          <w:szCs w:val="20"/>
          <w:lang w:val="es-ES"/>
        </w:rPr>
        <w:t>Euro</w:t>
      </w:r>
      <w:proofErr w:type="gramEnd"/>
    </w:p>
    <w:p w14:paraId="6FD9F3C6" w14:textId="77777777" w:rsidR="00876CA0" w:rsidRPr="00872135" w:rsidRDefault="00876CA0" w:rsidP="00876CA0">
      <w:pPr>
        <w:pStyle w:val="Listenabsatz"/>
        <w:numPr>
          <w:ilvl w:val="0"/>
          <w:numId w:val="28"/>
        </w:numPr>
        <w:jc w:val="both"/>
        <w:rPr>
          <w:szCs w:val="20"/>
        </w:rPr>
      </w:pPr>
      <w:r w:rsidRPr="00872135">
        <w:rPr>
          <w:szCs w:val="20"/>
        </w:rPr>
        <w:t>Das ergibt eine Summe von 21.490 Euro.</w:t>
      </w:r>
    </w:p>
    <w:p w14:paraId="1769E1AD" w14:textId="77777777" w:rsidR="00876CA0" w:rsidRDefault="00876CA0" w:rsidP="00876CA0">
      <w:pPr>
        <w:jc w:val="both"/>
      </w:pPr>
      <w:r>
        <w:t xml:space="preserve">Anschließend müssen die SuS die Importe von den Exporten abzählen, um die Handelsbilanz zu erhalten. Die Handelsbilanz beträgt </w:t>
      </w:r>
      <w:r w:rsidRPr="00872135">
        <w:rPr>
          <w:b/>
        </w:rPr>
        <w:t>340</w:t>
      </w:r>
      <w:r>
        <w:t xml:space="preserve"> Euro und ist zugleich die Schlüsselkombination.</w:t>
      </w:r>
    </w:p>
    <w:p w14:paraId="6EB437AD" w14:textId="67D7D79C" w:rsidR="009C6230" w:rsidRPr="0026243E" w:rsidRDefault="009C6230" w:rsidP="009C6230">
      <w:pPr>
        <w:jc w:val="both"/>
        <w:rPr>
          <w:rFonts w:asciiTheme="majorHAnsi" w:eastAsia="Fira Sans" w:hAnsiTheme="majorHAnsi" w:cstheme="majorHAnsi"/>
          <w:szCs w:val="20"/>
        </w:rPr>
      </w:pPr>
    </w:p>
    <w:p w14:paraId="025AD7EB" w14:textId="2C7DDB0A" w:rsidR="009C6230" w:rsidRDefault="009C6230" w:rsidP="009C6230">
      <w:pPr>
        <w:spacing w:line="240" w:lineRule="auto"/>
        <w:rPr>
          <w:rFonts w:asciiTheme="majorHAnsi" w:eastAsia="Fira Sans" w:hAnsiTheme="majorHAnsi" w:cstheme="majorBidi"/>
          <w:b/>
          <w:iCs/>
          <w:color w:val="8D82B1" w:themeColor="accent1"/>
        </w:rPr>
      </w:pPr>
    </w:p>
    <w:p w14:paraId="721A06AB" w14:textId="0ED78874" w:rsidR="009C6230" w:rsidRDefault="009C6230" w:rsidP="009C6230">
      <w:pPr>
        <w:pStyle w:val="berschrift2"/>
        <w:rPr>
          <w:rFonts w:eastAsia="Fira Sans"/>
        </w:rPr>
      </w:pPr>
      <w:r>
        <w:rPr>
          <w:rFonts w:eastAsia="Fira Sans"/>
        </w:rPr>
        <w:t>Lösung zu Herausforderung 2</w:t>
      </w:r>
    </w:p>
    <w:p w14:paraId="37D0F3D9" w14:textId="77777777" w:rsidR="00876CA0" w:rsidRDefault="00876CA0" w:rsidP="009C6230">
      <w:pPr>
        <w:jc w:val="both"/>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876CA0" w14:paraId="12451466"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DBC8CB1" w14:textId="0621865E" w:rsidR="00876CA0" w:rsidRPr="00D33658" w:rsidRDefault="00876CA0" w:rsidP="00057C4F">
            <w:pPr>
              <w:rPr>
                <w:rStyle w:val="Erwhnung"/>
                <w:color w:val="303059" w:themeColor="accent3"/>
                <w:shd w:val="clear" w:color="auto" w:fill="auto"/>
              </w:rPr>
            </w:pPr>
            <w:r w:rsidRPr="00D33658">
              <w:rPr>
                <w:rStyle w:val="Erwhnung"/>
                <w:color w:val="303059" w:themeColor="accent3"/>
                <w:shd w:val="clear" w:color="auto" w:fill="auto"/>
              </w:rPr>
              <w:t xml:space="preserve">Herausforderung </w:t>
            </w:r>
            <w:r>
              <w:rPr>
                <w:rStyle w:val="Erwhnung"/>
                <w:color w:val="303059" w:themeColor="accent3"/>
                <w:shd w:val="clear" w:color="auto" w:fill="auto"/>
              </w:rPr>
              <w:t>2</w:t>
            </w:r>
          </w:p>
        </w:tc>
        <w:tc>
          <w:tcPr>
            <w:tcW w:w="6649" w:type="dxa"/>
          </w:tcPr>
          <w:p w14:paraId="256E4475" w14:textId="77777777" w:rsidR="00876CA0" w:rsidRPr="00D33658" w:rsidRDefault="00876CA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sidRPr="00917AA6">
              <w:rPr>
                <w:color w:val="303059" w:themeColor="accent3"/>
              </w:rPr>
              <w:t>Wohin mit dem Unternehmen?</w:t>
            </w:r>
          </w:p>
        </w:tc>
      </w:tr>
      <w:tr w:rsidR="00876CA0" w14:paraId="5FC3461F"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F2C4300" w14:textId="77777777" w:rsidR="00876CA0" w:rsidRPr="00D33658" w:rsidRDefault="00876CA0" w:rsidP="00057C4F">
            <w:pPr>
              <w:rPr>
                <w:rStyle w:val="Erwhnung"/>
                <w:color w:val="303059" w:themeColor="accent3"/>
                <w:shd w:val="clear" w:color="auto" w:fill="auto"/>
              </w:rPr>
            </w:pPr>
            <w:r w:rsidRPr="00D33658">
              <w:rPr>
                <w:rStyle w:val="Erwhnung"/>
                <w:color w:val="303059" w:themeColor="accent3"/>
                <w:shd w:val="clear" w:color="auto" w:fill="auto"/>
              </w:rPr>
              <w:t>Lösung</w:t>
            </w:r>
          </w:p>
        </w:tc>
        <w:tc>
          <w:tcPr>
            <w:tcW w:w="6649" w:type="dxa"/>
          </w:tcPr>
          <w:p w14:paraId="60134ECF" w14:textId="50F5F68F" w:rsidR="00876CA0" w:rsidRPr="00917AA6" w:rsidRDefault="00876CA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917AA6">
              <w:rPr>
                <w:rStyle w:val="Erwhnung"/>
                <w:color w:val="auto"/>
                <w:shd w:val="clear" w:color="auto" w:fill="auto"/>
              </w:rPr>
              <w:t xml:space="preserve">Schloss dreistellig </w:t>
            </w:r>
            <w:r>
              <w:rPr>
                <w:rStyle w:val="Erwhnung"/>
                <w:color w:val="auto"/>
                <w:shd w:val="clear" w:color="auto" w:fill="auto"/>
              </w:rPr>
              <w:t>2</w:t>
            </w:r>
            <w:r w:rsidRPr="00917AA6">
              <w:rPr>
                <w:rStyle w:val="Erwhnung"/>
                <w:color w:val="auto"/>
                <w:shd w:val="clear" w:color="auto" w:fill="auto"/>
              </w:rPr>
              <w:t>, Kombination 2</w:t>
            </w:r>
            <w:r w:rsidR="000607BB">
              <w:rPr>
                <w:rStyle w:val="Erwhnung"/>
                <w:color w:val="auto"/>
                <w:shd w:val="clear" w:color="auto" w:fill="auto"/>
              </w:rPr>
              <w:t>6</w:t>
            </w:r>
            <w:r w:rsidRPr="00917AA6">
              <w:rPr>
                <w:rStyle w:val="Erwhnung"/>
                <w:color w:val="auto"/>
                <w:shd w:val="clear" w:color="auto" w:fill="auto"/>
              </w:rPr>
              <w:t>9</w:t>
            </w:r>
          </w:p>
        </w:tc>
      </w:tr>
    </w:tbl>
    <w:p w14:paraId="6165F4D1" w14:textId="77777777" w:rsidR="00876CA0" w:rsidRDefault="00876CA0" w:rsidP="00876CA0">
      <w:pPr>
        <w:rPr>
          <w:rFonts w:asciiTheme="majorHAnsi" w:eastAsia="Fira Sans" w:hAnsiTheme="majorHAnsi" w:cstheme="majorHAnsi"/>
          <w:szCs w:val="20"/>
        </w:rPr>
      </w:pPr>
    </w:p>
    <w:p w14:paraId="1F6DE2CD" w14:textId="77777777" w:rsidR="00876CA0" w:rsidRPr="00EA2D09" w:rsidRDefault="00876CA0" w:rsidP="00876CA0">
      <w:pPr>
        <w:rPr>
          <w:rFonts w:asciiTheme="majorHAnsi" w:eastAsia="Fira Sans" w:hAnsiTheme="majorHAnsi" w:cstheme="majorHAnsi"/>
          <w:szCs w:val="20"/>
        </w:rPr>
      </w:pPr>
      <w:r>
        <w:rPr>
          <w:rFonts w:asciiTheme="majorHAnsi" w:eastAsia="Fira Sans" w:hAnsiTheme="majorHAnsi" w:cstheme="majorHAnsi"/>
          <w:b/>
          <w:szCs w:val="20"/>
        </w:rPr>
        <w:t>Lösung</w:t>
      </w:r>
    </w:p>
    <w:p w14:paraId="55A28306" w14:textId="5ACAC482" w:rsidR="00876CA0" w:rsidRPr="00917AA6" w:rsidRDefault="00876CA0" w:rsidP="00876CA0">
      <w:pPr>
        <w:jc w:val="both"/>
        <w:rPr>
          <w:rFonts w:asciiTheme="majorHAnsi" w:eastAsia="Fira Sans" w:hAnsiTheme="majorHAnsi" w:cstheme="majorHAnsi"/>
          <w:szCs w:val="20"/>
        </w:rPr>
      </w:pPr>
      <w:r>
        <w:rPr>
          <w:rFonts w:asciiTheme="majorHAnsi" w:eastAsia="Fira Sans" w:hAnsiTheme="majorHAnsi" w:cstheme="majorHAnsi"/>
          <w:szCs w:val="20"/>
        </w:rPr>
        <w:t xml:space="preserve">Sind alle Textfelder richtig entschlüsselt, erfahren die SuS die Koordinaten für die Unternehmensansiedlung. Das richtige Textfeld zieht sich von A nach </w:t>
      </w:r>
      <w:r w:rsidR="000607BB">
        <w:rPr>
          <w:rFonts w:asciiTheme="majorHAnsi" w:eastAsia="Fira Sans" w:hAnsiTheme="majorHAnsi" w:cstheme="majorHAnsi"/>
          <w:szCs w:val="20"/>
        </w:rPr>
        <w:t>B</w:t>
      </w:r>
      <w:r>
        <w:rPr>
          <w:rFonts w:asciiTheme="majorHAnsi" w:eastAsia="Fira Sans" w:hAnsiTheme="majorHAnsi" w:cstheme="majorHAnsi"/>
          <w:szCs w:val="20"/>
        </w:rPr>
        <w:t xml:space="preserve"> und von </w:t>
      </w:r>
      <w:r w:rsidR="000607BB">
        <w:rPr>
          <w:rFonts w:asciiTheme="majorHAnsi" w:eastAsia="Fira Sans" w:hAnsiTheme="majorHAnsi" w:cstheme="majorHAnsi"/>
          <w:szCs w:val="20"/>
        </w:rPr>
        <w:t>9</w:t>
      </w:r>
      <w:r>
        <w:rPr>
          <w:rFonts w:asciiTheme="majorHAnsi" w:eastAsia="Fira Sans" w:hAnsiTheme="majorHAnsi" w:cstheme="majorHAnsi"/>
          <w:szCs w:val="20"/>
        </w:rPr>
        <w:t xml:space="preserve"> nach 10. Da jeweils die </w:t>
      </w:r>
      <w:r w:rsidR="000607BB">
        <w:rPr>
          <w:rFonts w:asciiTheme="majorHAnsi" w:eastAsia="Fira Sans" w:hAnsiTheme="majorHAnsi" w:cstheme="majorHAnsi"/>
          <w:szCs w:val="20"/>
        </w:rPr>
        <w:t>niedrigste Ziffer und der erste Buchstabe</w:t>
      </w:r>
      <w:r>
        <w:rPr>
          <w:rFonts w:asciiTheme="majorHAnsi" w:eastAsia="Fira Sans" w:hAnsiTheme="majorHAnsi" w:cstheme="majorHAnsi"/>
          <w:szCs w:val="20"/>
        </w:rPr>
        <w:t xml:space="preserve"> für die Lösung verwendet werden müssen, ergibt das die Koordinaten </w:t>
      </w:r>
      <w:r w:rsidR="000607BB">
        <w:rPr>
          <w:rFonts w:asciiTheme="majorHAnsi" w:eastAsia="Fira Sans" w:hAnsiTheme="majorHAnsi" w:cstheme="majorHAnsi"/>
          <w:szCs w:val="20"/>
        </w:rPr>
        <w:t>A</w:t>
      </w:r>
      <w:r>
        <w:rPr>
          <w:rFonts w:asciiTheme="majorHAnsi" w:eastAsia="Fira Sans" w:hAnsiTheme="majorHAnsi" w:cstheme="majorHAnsi"/>
          <w:szCs w:val="20"/>
        </w:rPr>
        <w:t xml:space="preserve">9. Übersetzt man anschließend 9 anhand der vorgegebenen Erklärung (A = 26, B = 25 etc.), ergibt das die Ziffernkombi </w:t>
      </w:r>
      <w:r w:rsidRPr="001D7BE3">
        <w:rPr>
          <w:rFonts w:asciiTheme="majorHAnsi" w:eastAsia="Fira Sans" w:hAnsiTheme="majorHAnsi" w:cstheme="majorHAnsi"/>
          <w:b/>
          <w:szCs w:val="20"/>
        </w:rPr>
        <w:t>2</w:t>
      </w:r>
      <w:r w:rsidR="000607BB">
        <w:rPr>
          <w:rFonts w:asciiTheme="majorHAnsi" w:eastAsia="Fira Sans" w:hAnsiTheme="majorHAnsi" w:cstheme="majorHAnsi"/>
          <w:b/>
          <w:szCs w:val="20"/>
        </w:rPr>
        <w:t>6</w:t>
      </w:r>
      <w:r w:rsidRPr="001D7BE3">
        <w:rPr>
          <w:rFonts w:asciiTheme="majorHAnsi" w:eastAsia="Fira Sans" w:hAnsiTheme="majorHAnsi" w:cstheme="majorHAnsi"/>
          <w:b/>
          <w:szCs w:val="20"/>
        </w:rPr>
        <w:t>9</w:t>
      </w:r>
      <w:r>
        <w:rPr>
          <w:rFonts w:asciiTheme="majorHAnsi" w:eastAsia="Fira Sans" w:hAnsiTheme="majorHAnsi" w:cstheme="majorHAnsi"/>
          <w:szCs w:val="20"/>
        </w:rPr>
        <w:t>.</w:t>
      </w:r>
    </w:p>
    <w:p w14:paraId="3F79EA11" w14:textId="14E1616F" w:rsidR="009C6230" w:rsidRDefault="009C6230" w:rsidP="009C6230">
      <w:pPr>
        <w:pStyle w:val="berschrift2"/>
        <w:rPr>
          <w:rFonts w:eastAsia="Fira Sans"/>
        </w:rPr>
      </w:pPr>
      <w:r>
        <w:rPr>
          <w:rFonts w:eastAsia="Fira Sans"/>
        </w:rPr>
        <w:lastRenderedPageBreak/>
        <w:t>Lösung zu Herausforderung 3</w:t>
      </w:r>
    </w:p>
    <w:p w14:paraId="4315573B"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67613642"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4C05019"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Herausforderung 3</w:t>
            </w:r>
          </w:p>
        </w:tc>
        <w:tc>
          <w:tcPr>
            <w:tcW w:w="6649" w:type="dxa"/>
          </w:tcPr>
          <w:p w14:paraId="00CD8483" w14:textId="77777777" w:rsidR="009C6230" w:rsidRDefault="009C623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Wer tritt für die Umwelt ein?</w:t>
            </w:r>
          </w:p>
        </w:tc>
      </w:tr>
      <w:tr w:rsidR="009C6230" w14:paraId="4876C88A"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A1D785D" w14:textId="77777777" w:rsidR="009C6230" w:rsidRPr="003E06DE" w:rsidRDefault="009C6230" w:rsidP="00057C4F">
            <w:pPr>
              <w:rPr>
                <w:rStyle w:val="Erwhnung"/>
                <w:color w:val="303059" w:themeColor="accent3"/>
                <w:shd w:val="clear" w:color="auto" w:fill="auto"/>
              </w:rPr>
            </w:pPr>
            <w:r w:rsidRPr="00AB522F">
              <w:rPr>
                <w:rStyle w:val="Erwhnung"/>
                <w:color w:val="303059" w:themeColor="accent3"/>
                <w:shd w:val="clear" w:color="auto" w:fill="auto"/>
              </w:rPr>
              <w:t>Lösung</w:t>
            </w:r>
          </w:p>
        </w:tc>
        <w:tc>
          <w:tcPr>
            <w:tcW w:w="6649" w:type="dxa"/>
          </w:tcPr>
          <w:p w14:paraId="479F61C6" w14:textId="77777777" w:rsidR="009C6230" w:rsidRDefault="009C623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4A4124">
              <w:rPr>
                <w:rStyle w:val="Erwhnung"/>
                <w:color w:val="auto"/>
                <w:shd w:val="clear" w:color="auto" w:fill="auto"/>
              </w:rPr>
              <w:t>Schloss mit Schlüssel (wird bei L hinterlegt)</w:t>
            </w:r>
          </w:p>
        </w:tc>
      </w:tr>
    </w:tbl>
    <w:p w14:paraId="0FF82749" w14:textId="77777777" w:rsidR="009C6230" w:rsidRDefault="009C6230" w:rsidP="009C6230">
      <w:pPr>
        <w:rPr>
          <w:rFonts w:asciiTheme="majorHAnsi" w:eastAsia="Fira Sans" w:hAnsiTheme="majorHAnsi" w:cstheme="majorHAnsi"/>
          <w:szCs w:val="20"/>
        </w:rPr>
      </w:pPr>
    </w:p>
    <w:p w14:paraId="3E07C422" w14:textId="2563AE9A" w:rsidR="009C6230" w:rsidRPr="00EA2D09"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43275BF1" w14:textId="3A72BF7D" w:rsidR="009C6230" w:rsidRPr="00371A8A" w:rsidRDefault="009C6230" w:rsidP="009C6230">
      <w:pPr>
        <w:jc w:val="both"/>
      </w:pPr>
      <w:r>
        <w:t xml:space="preserve">Wurden die Puzzleteile richtig zusammengesetzt, findet sich auf der Rückseite der Hinweis, dass die SuS sich </w:t>
      </w:r>
      <w:r w:rsidRPr="00371A8A">
        <w:t xml:space="preserve">den </w:t>
      </w:r>
      <w:r w:rsidRPr="00371A8A">
        <w:rPr>
          <w:b/>
        </w:rPr>
        <w:t xml:space="preserve">Schlüssel für das Schloss von der </w:t>
      </w:r>
      <w:r>
        <w:rPr>
          <w:b/>
        </w:rPr>
        <w:t>Lehrkraft</w:t>
      </w:r>
      <w:r w:rsidRPr="00371A8A">
        <w:rPr>
          <w:b/>
        </w:rPr>
        <w:t xml:space="preserve"> holen</w:t>
      </w:r>
      <w:r w:rsidRPr="00371A8A">
        <w:t xml:space="preserve"> müssen.</w:t>
      </w:r>
    </w:p>
    <w:p w14:paraId="57FF112E" w14:textId="77777777" w:rsidR="009C6230" w:rsidRPr="00371A8A" w:rsidRDefault="009C6230" w:rsidP="009C6230">
      <w:pPr>
        <w:jc w:val="both"/>
      </w:pPr>
      <w:r w:rsidRPr="00371A8A">
        <w:t>Diese Sätze stehen auf der Rückseite der Puzzle</w:t>
      </w:r>
      <w:r>
        <w:t>s</w:t>
      </w:r>
      <w:r w:rsidRPr="00371A8A">
        <w:t xml:space="preserve">: </w:t>
      </w:r>
    </w:p>
    <w:p w14:paraId="6F42E960" w14:textId="77777777" w:rsidR="009C6230" w:rsidRDefault="009C6230" w:rsidP="009C6230">
      <w:pPr>
        <w:pStyle w:val="Listenabsatz"/>
        <w:numPr>
          <w:ilvl w:val="0"/>
          <w:numId w:val="14"/>
        </w:numPr>
        <w:jc w:val="both"/>
      </w:pPr>
      <w:r w:rsidRPr="00371A8A">
        <w:t>„</w:t>
      </w:r>
      <w:r w:rsidRPr="0018048C">
        <w:t>Großartig! Ihr habt alles richtig zugeordnet. Beachtet die Informationen auf der Rückseite des anderen Puzzles</w:t>
      </w:r>
      <w:r w:rsidRPr="00371A8A">
        <w:t>.“</w:t>
      </w:r>
      <w:r>
        <w:t xml:space="preserve"> (nicht nachhaltig)</w:t>
      </w:r>
    </w:p>
    <w:p w14:paraId="74FFF5A4" w14:textId="77777777" w:rsidR="009C6230" w:rsidRPr="009C6230" w:rsidRDefault="009C6230" w:rsidP="009C6230">
      <w:pPr>
        <w:pStyle w:val="Listenabsatz"/>
        <w:numPr>
          <w:ilvl w:val="0"/>
          <w:numId w:val="14"/>
        </w:numPr>
        <w:jc w:val="both"/>
        <w:rPr>
          <w:rFonts w:asciiTheme="majorHAnsi" w:eastAsia="Fira Sans" w:hAnsiTheme="majorHAnsi" w:cstheme="majorHAnsi"/>
          <w:szCs w:val="20"/>
        </w:rPr>
      </w:pPr>
      <w:r w:rsidRPr="009C6230">
        <w:rPr>
          <w:szCs w:val="20"/>
        </w:rPr>
        <w:t>„</w:t>
      </w:r>
      <w:r w:rsidRPr="009C6230">
        <w:rPr>
          <w:szCs w:val="20"/>
          <w:lang w:val="de-DE"/>
        </w:rPr>
        <w:t>Großartig! Ihr habt alles richtig zugeordnet - die Umwelt wird es euch danken! Um das Schloss aufsperren zu können, müsst ihr euch den Schlüssel von eurer Lehrkraft holen</w:t>
      </w:r>
      <w:r w:rsidRPr="009C6230">
        <w:rPr>
          <w:szCs w:val="20"/>
        </w:rPr>
        <w:t>.“</w:t>
      </w:r>
      <w:r>
        <w:rPr>
          <w:szCs w:val="20"/>
        </w:rPr>
        <w:t xml:space="preserve"> (nachhaltig)</w:t>
      </w:r>
    </w:p>
    <w:p w14:paraId="1A7F98D4" w14:textId="5F28FC72" w:rsidR="009C6230" w:rsidRDefault="009C6230" w:rsidP="009C6230">
      <w:pPr>
        <w:jc w:val="both"/>
        <w:rPr>
          <w:rFonts w:asciiTheme="majorHAnsi" w:eastAsia="Fira Sans" w:hAnsiTheme="majorHAnsi" w:cstheme="majorHAnsi"/>
          <w:szCs w:val="20"/>
        </w:rPr>
      </w:pPr>
    </w:p>
    <w:p w14:paraId="426979AE" w14:textId="77777777" w:rsidR="009C6230" w:rsidRDefault="009C6230" w:rsidP="009C6230">
      <w:pPr>
        <w:jc w:val="both"/>
        <w:rPr>
          <w:rFonts w:asciiTheme="majorHAnsi" w:eastAsia="Fira Sans" w:hAnsiTheme="majorHAnsi" w:cstheme="majorHAnsi"/>
          <w:szCs w:val="20"/>
        </w:rPr>
      </w:pPr>
    </w:p>
    <w:p w14:paraId="2C16C76C" w14:textId="28473E72" w:rsidR="009C6230" w:rsidRPr="00EA2D09" w:rsidRDefault="009C6230" w:rsidP="009C6230">
      <w:pPr>
        <w:pStyle w:val="berschrift2"/>
        <w:rPr>
          <w:rFonts w:eastAsia="Fira Sans"/>
        </w:rPr>
      </w:pPr>
      <w:r>
        <w:rPr>
          <w:rFonts w:eastAsia="Fira Sans"/>
        </w:rPr>
        <w:t>Lösung zu Herausforderung 4</w:t>
      </w:r>
    </w:p>
    <w:p w14:paraId="00ED3BE0"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4ADE91FB"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281EB859"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Herausforderung 4</w:t>
            </w:r>
          </w:p>
        </w:tc>
        <w:tc>
          <w:tcPr>
            <w:tcW w:w="6649" w:type="dxa"/>
          </w:tcPr>
          <w:p w14:paraId="3D92FC1C" w14:textId="77777777" w:rsidR="009C6230" w:rsidRDefault="009C623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Das BIP und seine Lücken</w:t>
            </w:r>
          </w:p>
        </w:tc>
      </w:tr>
      <w:tr w:rsidR="009C6230" w:rsidRPr="00F041DF" w14:paraId="44973683"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46AA59EB" w14:textId="77777777" w:rsidR="009C6230" w:rsidRPr="00F041DF" w:rsidRDefault="009C6230" w:rsidP="00057C4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104866AA" w14:textId="77777777" w:rsidR="009C6230" w:rsidRPr="00F041DF" w:rsidRDefault="009C623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F041DF">
              <w:rPr>
                <w:rStyle w:val="Erwhnung"/>
                <w:color w:val="auto"/>
                <w:shd w:val="clear" w:color="auto" w:fill="auto"/>
              </w:rPr>
              <w:t xml:space="preserve">Schloss </w:t>
            </w:r>
            <w:r>
              <w:rPr>
                <w:rStyle w:val="Erwhnung"/>
                <w:color w:val="auto"/>
                <w:shd w:val="clear" w:color="auto" w:fill="auto"/>
              </w:rPr>
              <w:t>viers</w:t>
            </w:r>
            <w:r w:rsidRPr="00F041DF">
              <w:rPr>
                <w:rStyle w:val="Erwhnung"/>
                <w:color w:val="auto"/>
                <w:shd w:val="clear" w:color="auto" w:fill="auto"/>
              </w:rPr>
              <w:t xml:space="preserve">tellig, </w:t>
            </w:r>
            <w:r w:rsidRPr="00DB19E6">
              <w:rPr>
                <w:rStyle w:val="Erwhnung"/>
                <w:color w:val="auto"/>
                <w:shd w:val="clear" w:color="auto" w:fill="auto"/>
              </w:rPr>
              <w:t>Kombination 9731</w:t>
            </w:r>
          </w:p>
        </w:tc>
      </w:tr>
    </w:tbl>
    <w:p w14:paraId="7813269D" w14:textId="77777777" w:rsidR="009C6230" w:rsidRPr="00F041DF" w:rsidRDefault="009C6230" w:rsidP="009C6230">
      <w:pPr>
        <w:rPr>
          <w:rFonts w:asciiTheme="majorHAnsi" w:eastAsia="Fira Sans" w:hAnsiTheme="majorHAnsi" w:cstheme="majorHAnsi"/>
          <w:szCs w:val="20"/>
        </w:rPr>
      </w:pPr>
    </w:p>
    <w:p w14:paraId="11BD4BE0" w14:textId="50335AF4" w:rsidR="009C6230"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26148726" w14:textId="3448855A" w:rsidR="009C6230" w:rsidRDefault="009C6230" w:rsidP="009C6230">
      <w:pPr>
        <w:jc w:val="both"/>
        <w:rPr>
          <w:rFonts w:asciiTheme="majorHAnsi" w:eastAsia="Fira Sans" w:hAnsiTheme="majorHAnsi" w:cstheme="majorHAnsi"/>
          <w:szCs w:val="20"/>
        </w:rPr>
      </w:pPr>
      <w:r>
        <w:t xml:space="preserve">Ziel der Aufgabe ist es zu erkennen, welche Bereiche im BIP nicht mitberechnet werden. Dazu betrachten die SuS das Wimmelbild und filtern jene Aspekte heraus. Darunter fallen Natur/Umwelt (9 und 1), Lebensqualität/Zufriedenheit (7) und unbezahlte Care-Arbeit (3). Anschließend ordnen sie die </w:t>
      </w:r>
      <w:r w:rsidR="0071419A">
        <w:t>Ziffern</w:t>
      </w:r>
      <w:r>
        <w:t xml:space="preserve"> absteigend von der höchsten zur niedrigsten. Das ergibt die Zahlenkombination </w:t>
      </w:r>
      <w:r w:rsidRPr="0018048C">
        <w:rPr>
          <w:b/>
        </w:rPr>
        <w:t>9731</w:t>
      </w:r>
      <w:r>
        <w:t>.</w:t>
      </w:r>
    </w:p>
    <w:p w14:paraId="7C918E2C" w14:textId="5B79A679" w:rsidR="009C6230" w:rsidRDefault="009C6230" w:rsidP="009C6230">
      <w:pPr>
        <w:spacing w:line="240" w:lineRule="auto"/>
        <w:rPr>
          <w:rFonts w:eastAsia="Fira Sans"/>
        </w:rPr>
      </w:pPr>
    </w:p>
    <w:p w14:paraId="64F444D9" w14:textId="77777777" w:rsidR="009C6230" w:rsidRDefault="009C6230" w:rsidP="009C6230">
      <w:pPr>
        <w:spacing w:line="240" w:lineRule="auto"/>
        <w:rPr>
          <w:rFonts w:asciiTheme="majorHAnsi" w:eastAsia="Fira Sans" w:hAnsiTheme="majorHAnsi" w:cstheme="majorBidi"/>
          <w:b/>
          <w:iCs/>
          <w:color w:val="8D82B1" w:themeColor="accent1"/>
        </w:rPr>
      </w:pPr>
    </w:p>
    <w:p w14:paraId="01491F95" w14:textId="77777777" w:rsidR="009C6230" w:rsidRDefault="009C6230">
      <w:pPr>
        <w:spacing w:line="240" w:lineRule="auto"/>
        <w:rPr>
          <w:rFonts w:ascii="Arial" w:eastAsia="Fira Sans" w:hAnsi="Arial" w:cstheme="majorBidi"/>
          <w:b/>
          <w:color w:val="8D82B1" w:themeColor="accent1"/>
          <w:sz w:val="28"/>
          <w:szCs w:val="26"/>
        </w:rPr>
      </w:pPr>
      <w:r>
        <w:rPr>
          <w:rFonts w:eastAsia="Fira Sans"/>
        </w:rPr>
        <w:br w:type="page"/>
      </w:r>
    </w:p>
    <w:p w14:paraId="77083839" w14:textId="573E04C0" w:rsidR="009C6230" w:rsidRPr="00EA2D09" w:rsidRDefault="009C6230" w:rsidP="009C6230">
      <w:pPr>
        <w:pStyle w:val="berschrift2"/>
        <w:rPr>
          <w:rFonts w:eastAsia="Fira Sans"/>
        </w:rPr>
      </w:pPr>
      <w:r>
        <w:rPr>
          <w:rFonts w:eastAsia="Fira Sans"/>
        </w:rPr>
        <w:lastRenderedPageBreak/>
        <w:t>Lösung fürs Bonusrätsel</w:t>
      </w:r>
    </w:p>
    <w:p w14:paraId="1161E7DC" w14:textId="77777777" w:rsidR="009C6230" w:rsidRDefault="009C6230" w:rsidP="009C6230">
      <w:pPr>
        <w:rPr>
          <w:rFonts w:asciiTheme="majorHAnsi" w:eastAsia="Fira Sans" w:hAnsiTheme="majorHAnsi" w:cstheme="majorHAnsi"/>
          <w:szCs w:val="20"/>
        </w:rPr>
      </w:pPr>
    </w:p>
    <w:tbl>
      <w:tblPr>
        <w:tblStyle w:val="Gitternetztabelle4Akzent4"/>
        <w:tblW w:w="0" w:type="auto"/>
        <w:tblCellMar>
          <w:top w:w="170" w:type="dxa"/>
          <w:left w:w="170" w:type="dxa"/>
          <w:bottom w:w="170" w:type="dxa"/>
          <w:right w:w="170" w:type="dxa"/>
        </w:tblCellMar>
        <w:tblLook w:val="04A0" w:firstRow="1" w:lastRow="0" w:firstColumn="1" w:lastColumn="0" w:noHBand="0" w:noVBand="1"/>
      </w:tblPr>
      <w:tblGrid>
        <w:gridCol w:w="2405"/>
        <w:gridCol w:w="6649"/>
      </w:tblGrid>
      <w:tr w:rsidR="009C6230" w14:paraId="605AC96C" w14:textId="77777777" w:rsidTr="00057C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4088DDA" w14:textId="77777777" w:rsidR="009C6230" w:rsidRPr="003E06DE" w:rsidRDefault="009C6230" w:rsidP="00057C4F">
            <w:pPr>
              <w:rPr>
                <w:rStyle w:val="Erwhnung"/>
                <w:color w:val="303059" w:themeColor="accent3"/>
                <w:shd w:val="clear" w:color="auto" w:fill="auto"/>
              </w:rPr>
            </w:pPr>
            <w:r>
              <w:rPr>
                <w:rStyle w:val="Erwhnung"/>
                <w:color w:val="303059" w:themeColor="accent3"/>
                <w:shd w:val="clear" w:color="auto" w:fill="auto"/>
              </w:rPr>
              <w:t>Bonusrätsel</w:t>
            </w:r>
          </w:p>
        </w:tc>
        <w:tc>
          <w:tcPr>
            <w:tcW w:w="6649" w:type="dxa"/>
          </w:tcPr>
          <w:p w14:paraId="0736E779" w14:textId="77777777" w:rsidR="009C6230" w:rsidRDefault="009C6230" w:rsidP="00057C4F">
            <w:pPr>
              <w:cnfStyle w:val="100000000000" w:firstRow="1" w:lastRow="0" w:firstColumn="0" w:lastColumn="0" w:oddVBand="0" w:evenVBand="0" w:oddHBand="0" w:evenHBand="0" w:firstRowFirstColumn="0" w:firstRowLastColumn="0" w:lastRowFirstColumn="0" w:lastRowLastColumn="0"/>
              <w:rPr>
                <w:rStyle w:val="Erwhnung"/>
                <w:color w:val="auto"/>
                <w:shd w:val="clear" w:color="auto" w:fill="auto"/>
              </w:rPr>
            </w:pPr>
            <w:r>
              <w:rPr>
                <w:color w:val="303059" w:themeColor="accent3"/>
              </w:rPr>
              <w:t>Buchstaben-Chaos</w:t>
            </w:r>
          </w:p>
        </w:tc>
      </w:tr>
      <w:tr w:rsidR="009C6230" w:rsidRPr="003F63D2" w14:paraId="382BFAE6" w14:textId="77777777" w:rsidTr="00057C4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5FEA7A40" w14:textId="77777777" w:rsidR="009C6230" w:rsidRPr="00F041DF" w:rsidRDefault="009C6230" w:rsidP="00057C4F">
            <w:pPr>
              <w:rPr>
                <w:rStyle w:val="Erwhnung"/>
                <w:color w:val="303059" w:themeColor="accent3"/>
                <w:shd w:val="clear" w:color="auto" w:fill="auto"/>
              </w:rPr>
            </w:pPr>
            <w:r w:rsidRPr="00F041DF">
              <w:rPr>
                <w:rStyle w:val="Erwhnung"/>
                <w:color w:val="303059" w:themeColor="accent3"/>
                <w:shd w:val="clear" w:color="auto" w:fill="auto"/>
              </w:rPr>
              <w:t>Lösung</w:t>
            </w:r>
          </w:p>
        </w:tc>
        <w:tc>
          <w:tcPr>
            <w:tcW w:w="6649" w:type="dxa"/>
          </w:tcPr>
          <w:p w14:paraId="4160C32A" w14:textId="3E650974" w:rsidR="009C6230" w:rsidRPr="003F63D2" w:rsidRDefault="009C6230" w:rsidP="00057C4F">
            <w:pPr>
              <w:cnfStyle w:val="000000100000" w:firstRow="0" w:lastRow="0" w:firstColumn="0" w:lastColumn="0" w:oddVBand="0" w:evenVBand="0" w:oddHBand="1" w:evenHBand="0" w:firstRowFirstColumn="0" w:firstRowLastColumn="0" w:lastRowFirstColumn="0" w:lastRowLastColumn="0"/>
              <w:rPr>
                <w:rStyle w:val="Erwhnung"/>
                <w:color w:val="auto"/>
                <w:shd w:val="clear" w:color="auto" w:fill="auto"/>
              </w:rPr>
            </w:pPr>
            <w:r w:rsidRPr="003F63D2">
              <w:rPr>
                <w:rStyle w:val="Erwhnung"/>
                <w:color w:val="auto"/>
                <w:shd w:val="clear" w:color="auto" w:fill="auto"/>
              </w:rPr>
              <w:t>Grundlage für das Ranking Wiens</w:t>
            </w:r>
          </w:p>
        </w:tc>
      </w:tr>
    </w:tbl>
    <w:p w14:paraId="0A451ED4" w14:textId="77777777" w:rsidR="009C6230" w:rsidRPr="003F63D2" w:rsidRDefault="009C6230" w:rsidP="009C6230">
      <w:pPr>
        <w:rPr>
          <w:rFonts w:asciiTheme="majorHAnsi" w:eastAsia="Fira Sans" w:hAnsiTheme="majorHAnsi" w:cstheme="majorHAnsi"/>
          <w:szCs w:val="20"/>
        </w:rPr>
      </w:pPr>
    </w:p>
    <w:p w14:paraId="18BC5341" w14:textId="40C226F3" w:rsidR="009C6230" w:rsidRPr="00F041DF" w:rsidRDefault="009C6230" w:rsidP="009C6230">
      <w:pPr>
        <w:rPr>
          <w:rFonts w:asciiTheme="majorHAnsi" w:eastAsia="Fira Sans" w:hAnsiTheme="majorHAnsi" w:cstheme="majorHAnsi"/>
          <w:szCs w:val="20"/>
        </w:rPr>
      </w:pPr>
      <w:r>
        <w:rPr>
          <w:rFonts w:asciiTheme="majorHAnsi" w:eastAsia="Fira Sans" w:hAnsiTheme="majorHAnsi" w:cstheme="majorHAnsi"/>
          <w:b/>
          <w:szCs w:val="20"/>
        </w:rPr>
        <w:t>Lösung</w:t>
      </w:r>
    </w:p>
    <w:p w14:paraId="18A3F438" w14:textId="77777777" w:rsidR="009C6230" w:rsidRDefault="009C6230" w:rsidP="009C6230">
      <w:pPr>
        <w:jc w:val="both"/>
        <w:rPr>
          <w:szCs w:val="20"/>
        </w:rPr>
      </w:pPr>
      <w:r>
        <w:rPr>
          <w:szCs w:val="20"/>
        </w:rPr>
        <w:t>Dekodieren die SuS die Buchstaben richtig, so erhalten sie folgende Begriffe:</w:t>
      </w:r>
    </w:p>
    <w:p w14:paraId="64DCC3AF" w14:textId="77777777" w:rsidR="009C6230" w:rsidRPr="00423EB4" w:rsidRDefault="009C6230" w:rsidP="009C6230">
      <w:pPr>
        <w:pStyle w:val="Listenabsatz"/>
        <w:numPr>
          <w:ilvl w:val="0"/>
          <w:numId w:val="26"/>
        </w:numPr>
        <w:rPr>
          <w:lang w:val="es-ES"/>
        </w:rPr>
      </w:pPr>
      <w:r w:rsidRPr="00423EB4">
        <w:rPr>
          <w:lang w:val="es-ES"/>
        </w:rPr>
        <w:t>BIBY MCWBYLBYCN</w:t>
      </w:r>
      <w:r>
        <w:rPr>
          <w:lang w:val="es-ES"/>
        </w:rPr>
        <w:t xml:space="preserve"> = </w:t>
      </w:r>
      <w:proofErr w:type="spellStart"/>
      <w:r>
        <w:rPr>
          <w:lang w:val="es-ES"/>
        </w:rPr>
        <w:t>hohe</w:t>
      </w:r>
      <w:proofErr w:type="spellEnd"/>
      <w:r>
        <w:rPr>
          <w:lang w:val="es-ES"/>
        </w:rPr>
        <w:t xml:space="preserve"> </w:t>
      </w:r>
      <w:proofErr w:type="spellStart"/>
      <w:r>
        <w:rPr>
          <w:lang w:val="es-ES"/>
        </w:rPr>
        <w:t>Sicherheit</w:t>
      </w:r>
      <w:proofErr w:type="spellEnd"/>
    </w:p>
    <w:p w14:paraId="044C0B63" w14:textId="77777777" w:rsidR="009C6230" w:rsidRPr="00423EB4" w:rsidRDefault="009C6230" w:rsidP="009C6230">
      <w:pPr>
        <w:pStyle w:val="Listenabsatz"/>
        <w:numPr>
          <w:ilvl w:val="0"/>
          <w:numId w:val="26"/>
        </w:numPr>
        <w:rPr>
          <w:lang w:val="es-ES"/>
        </w:rPr>
      </w:pPr>
      <w:r w:rsidRPr="00423EB4">
        <w:rPr>
          <w:lang w:val="es-ES"/>
        </w:rPr>
        <w:t>PYLFUYMMFCWBY CHZLUMNLOENOL</w:t>
      </w:r>
      <w:r>
        <w:rPr>
          <w:lang w:val="es-ES"/>
        </w:rPr>
        <w:t xml:space="preserve"> = </w:t>
      </w:r>
      <w:proofErr w:type="spellStart"/>
      <w:r>
        <w:rPr>
          <w:lang w:val="es-ES"/>
        </w:rPr>
        <w:t>verlaessliche</w:t>
      </w:r>
      <w:proofErr w:type="spellEnd"/>
      <w:r>
        <w:rPr>
          <w:lang w:val="es-ES"/>
        </w:rPr>
        <w:t xml:space="preserve"> </w:t>
      </w:r>
      <w:proofErr w:type="spellStart"/>
      <w:r>
        <w:rPr>
          <w:lang w:val="es-ES"/>
        </w:rPr>
        <w:t>Infrastruktur</w:t>
      </w:r>
      <w:proofErr w:type="spellEnd"/>
    </w:p>
    <w:p w14:paraId="745D7D46" w14:textId="77777777" w:rsidR="009C6230" w:rsidRPr="00423EB4" w:rsidRDefault="009C6230" w:rsidP="009C6230">
      <w:pPr>
        <w:pStyle w:val="Listenabsatz"/>
        <w:numPr>
          <w:ilvl w:val="0"/>
          <w:numId w:val="26"/>
        </w:numPr>
        <w:rPr>
          <w:lang w:val="es-ES"/>
        </w:rPr>
      </w:pPr>
      <w:r w:rsidRPr="00423EB4">
        <w:rPr>
          <w:lang w:val="es-ES"/>
        </w:rPr>
        <w:t>MNUVCFCNUYN</w:t>
      </w:r>
      <w:r>
        <w:rPr>
          <w:lang w:val="es-ES"/>
        </w:rPr>
        <w:t xml:space="preserve"> = </w:t>
      </w:r>
      <w:proofErr w:type="spellStart"/>
      <w:r>
        <w:rPr>
          <w:lang w:val="es-ES"/>
        </w:rPr>
        <w:t>Stabilitaet</w:t>
      </w:r>
      <w:proofErr w:type="spellEnd"/>
    </w:p>
    <w:p w14:paraId="419BDBFE" w14:textId="77777777" w:rsidR="009C6230" w:rsidRPr="00423EB4" w:rsidRDefault="009C6230" w:rsidP="009C6230">
      <w:pPr>
        <w:pStyle w:val="Listenabsatz"/>
        <w:numPr>
          <w:ilvl w:val="0"/>
          <w:numId w:val="26"/>
        </w:numPr>
      </w:pPr>
      <w:r w:rsidRPr="00423EB4">
        <w:t xml:space="preserve">QYHCA ALIMMY MJILNPYLUHMNUFNOHAYH = wenig </w:t>
      </w:r>
      <w:proofErr w:type="spellStart"/>
      <w:r w:rsidRPr="00423EB4">
        <w:t>gro</w:t>
      </w:r>
      <w:r>
        <w:t>ss</w:t>
      </w:r>
      <w:r w:rsidRPr="00423EB4">
        <w:t>e</w:t>
      </w:r>
      <w:proofErr w:type="spellEnd"/>
      <w:r w:rsidRPr="00423EB4">
        <w:t xml:space="preserve"> Spor</w:t>
      </w:r>
      <w:r>
        <w:t>tveranstaltungen</w:t>
      </w:r>
    </w:p>
    <w:p w14:paraId="135378F7" w14:textId="77777777" w:rsidR="009C6230" w:rsidRPr="00423EB4" w:rsidRDefault="009C6230" w:rsidP="009C6230">
      <w:pPr>
        <w:pStyle w:val="Listenabsatz"/>
        <w:numPr>
          <w:ilvl w:val="0"/>
          <w:numId w:val="26"/>
        </w:numPr>
        <w:rPr>
          <w:lang w:val="es-ES"/>
        </w:rPr>
      </w:pPr>
      <w:r w:rsidRPr="00423EB4">
        <w:rPr>
          <w:lang w:val="es-ES"/>
        </w:rPr>
        <w:t>PILVCFXFCWBYM VCFXOHAMMSMNYG</w:t>
      </w:r>
      <w:r>
        <w:rPr>
          <w:lang w:val="es-ES"/>
        </w:rPr>
        <w:t xml:space="preserve"> = </w:t>
      </w:r>
      <w:proofErr w:type="spellStart"/>
      <w:r>
        <w:rPr>
          <w:lang w:val="es-ES"/>
        </w:rPr>
        <w:t>vorbildliches</w:t>
      </w:r>
      <w:proofErr w:type="spellEnd"/>
      <w:r>
        <w:rPr>
          <w:lang w:val="es-ES"/>
        </w:rPr>
        <w:t xml:space="preserve"> </w:t>
      </w:r>
      <w:proofErr w:type="spellStart"/>
      <w:r>
        <w:rPr>
          <w:lang w:val="es-ES"/>
        </w:rPr>
        <w:t>Bildungssystem</w:t>
      </w:r>
      <w:proofErr w:type="spellEnd"/>
    </w:p>
    <w:p w14:paraId="04545F78" w14:textId="77777777" w:rsidR="009C6230" w:rsidRPr="00423EB4" w:rsidRDefault="009C6230" w:rsidP="009C6230">
      <w:pPr>
        <w:pStyle w:val="Listenabsatz"/>
        <w:numPr>
          <w:ilvl w:val="0"/>
          <w:numId w:val="26"/>
        </w:numPr>
      </w:pPr>
      <w:r w:rsidRPr="00423EB4">
        <w:t>PCYF EOFNOL OHX OHNYLBUFNOHA = viel Kultur un</w:t>
      </w:r>
      <w:r>
        <w:t>d Unterhaltung</w:t>
      </w:r>
    </w:p>
    <w:p w14:paraId="33DF39DD" w14:textId="77777777" w:rsidR="009C6230" w:rsidRPr="00423EB4" w:rsidRDefault="009C6230" w:rsidP="009C6230">
      <w:pPr>
        <w:pStyle w:val="Listenabsatz"/>
        <w:numPr>
          <w:ilvl w:val="0"/>
          <w:numId w:val="26"/>
        </w:numPr>
        <w:rPr>
          <w:lang w:val="de-DE"/>
        </w:rPr>
      </w:pPr>
      <w:r w:rsidRPr="00423EB4">
        <w:rPr>
          <w:lang w:val="de-DE"/>
        </w:rPr>
        <w:t>AONYM AYMOHXBYCNMMSMNYG</w:t>
      </w:r>
      <w:r>
        <w:rPr>
          <w:lang w:val="de-DE"/>
        </w:rPr>
        <w:t xml:space="preserve"> = gutes Gesundheitssystem</w:t>
      </w:r>
    </w:p>
    <w:p w14:paraId="50142844" w14:textId="77777777" w:rsidR="004D5BA5" w:rsidRDefault="004D5BA5" w:rsidP="00BA3560">
      <w:pPr>
        <w:jc w:val="both"/>
        <w:rPr>
          <w:rFonts w:asciiTheme="majorHAnsi" w:eastAsia="Fira Sans" w:hAnsiTheme="majorHAnsi" w:cstheme="majorHAnsi"/>
          <w:szCs w:val="20"/>
        </w:rPr>
      </w:pPr>
    </w:p>
    <w:p w14:paraId="54C85B49" w14:textId="77777777" w:rsidR="00BA3560" w:rsidRDefault="00BA3560" w:rsidP="00F041DF">
      <w:pPr>
        <w:jc w:val="both"/>
        <w:rPr>
          <w:rFonts w:asciiTheme="majorHAnsi" w:eastAsia="Fira Sans" w:hAnsiTheme="majorHAnsi" w:cstheme="majorHAnsi"/>
          <w:szCs w:val="20"/>
        </w:rPr>
      </w:pPr>
    </w:p>
    <w:p w14:paraId="333B5439" w14:textId="07581E76" w:rsidR="00B26079" w:rsidRPr="009C6230" w:rsidRDefault="00B26079" w:rsidP="00DA10FD">
      <w:pPr>
        <w:pStyle w:val="berschrift2"/>
      </w:pPr>
      <w:r w:rsidRPr="009C6230">
        <w:t>Hinweise für die Herausforderungen 1-4</w:t>
      </w:r>
      <w:r w:rsidR="00F730BC" w:rsidRPr="009C6230">
        <w:t xml:space="preserve"> und das Bonusrätsel</w:t>
      </w:r>
    </w:p>
    <w:p w14:paraId="2CAEC203" w14:textId="77777777" w:rsidR="00F730BC" w:rsidRPr="009C6230" w:rsidRDefault="00F730BC" w:rsidP="00B26079">
      <w:pPr>
        <w:jc w:val="both"/>
        <w:rPr>
          <w:rFonts w:asciiTheme="majorHAnsi" w:eastAsia="Fira Sans" w:hAnsiTheme="majorHAnsi" w:cstheme="majorHAnsi"/>
          <w:szCs w:val="20"/>
        </w:rPr>
      </w:pPr>
    </w:p>
    <w:p w14:paraId="061AD046" w14:textId="3EBAE148" w:rsidR="00B26079" w:rsidRPr="00901100" w:rsidRDefault="00B26079" w:rsidP="00B26079">
      <w:pPr>
        <w:jc w:val="both"/>
        <w:rPr>
          <w:rFonts w:asciiTheme="majorHAnsi" w:eastAsia="Fira Sans" w:hAnsiTheme="majorHAnsi" w:cstheme="majorHAnsi"/>
          <w:szCs w:val="20"/>
        </w:rPr>
      </w:pPr>
      <w:r w:rsidRPr="009C6230">
        <w:rPr>
          <w:rFonts w:asciiTheme="majorHAnsi" w:eastAsia="Fira Sans" w:hAnsiTheme="majorHAnsi" w:cstheme="majorHAnsi"/>
          <w:szCs w:val="20"/>
        </w:rPr>
        <w:t xml:space="preserve">Je Team stehen </w:t>
      </w:r>
      <w:r w:rsidR="000C393B" w:rsidRPr="009C6230">
        <w:rPr>
          <w:rFonts w:asciiTheme="majorHAnsi" w:eastAsia="Fira Sans" w:hAnsiTheme="majorHAnsi" w:cstheme="majorHAnsi"/>
          <w:szCs w:val="20"/>
        </w:rPr>
        <w:t>4</w:t>
      </w:r>
      <w:r w:rsidRPr="009C6230">
        <w:rPr>
          <w:rFonts w:asciiTheme="majorHAnsi" w:eastAsia="Fira Sans" w:hAnsiTheme="majorHAnsi" w:cstheme="majorHAnsi"/>
          <w:szCs w:val="20"/>
        </w:rPr>
        <w:t xml:space="preserve"> Hinweiskarten zur Verfügung, die beliebig eingelöst werden können. Diese Hinweise, die von </w:t>
      </w:r>
      <w:r w:rsidR="00F730BC" w:rsidRPr="009C6230">
        <w:rPr>
          <w:rFonts w:asciiTheme="majorHAnsi" w:eastAsia="Fira Sans" w:hAnsiTheme="majorHAnsi" w:cstheme="majorHAnsi"/>
          <w:szCs w:val="20"/>
        </w:rPr>
        <w:t>L</w:t>
      </w:r>
      <w:r w:rsidRPr="009C6230">
        <w:rPr>
          <w:rFonts w:asciiTheme="majorHAnsi" w:eastAsia="Fira Sans" w:hAnsiTheme="majorHAnsi" w:cstheme="majorHAnsi"/>
          <w:szCs w:val="20"/>
        </w:rPr>
        <w:t xml:space="preserve"> gegeben werden, richten sich danach, wie weit das Team bei der jeweiligen Herausforderung ist. Da sich diese Hinweise von Team zu Team stark unterscheiden können, werden hier mögliche Beispiele genannt:</w:t>
      </w:r>
    </w:p>
    <w:p w14:paraId="4DB4BE6F" w14:textId="0E11F9F5" w:rsidR="00B26079" w:rsidRDefault="00B26079" w:rsidP="008647DD">
      <w:pPr>
        <w:pStyle w:val="Listenabsatz"/>
        <w:numPr>
          <w:ilvl w:val="0"/>
          <w:numId w:val="11"/>
        </w:numPr>
        <w:jc w:val="both"/>
        <w:rPr>
          <w:rFonts w:asciiTheme="majorHAnsi" w:eastAsia="Fira Sans" w:hAnsiTheme="majorHAnsi" w:cstheme="majorHAnsi"/>
          <w:szCs w:val="20"/>
        </w:rPr>
      </w:pPr>
      <w:r w:rsidRPr="00901100">
        <w:rPr>
          <w:rFonts w:asciiTheme="majorHAnsi" w:eastAsia="Fira Sans" w:hAnsiTheme="majorHAnsi" w:cstheme="majorHAnsi"/>
          <w:szCs w:val="20"/>
        </w:rPr>
        <w:t>Physische Hinweise: Materialien den Herausforderungen richtig zuordnen, Vollständigkeit der Materialien überprüfen, Materialien nicht übereinanderlegen</w:t>
      </w:r>
    </w:p>
    <w:p w14:paraId="01819555" w14:textId="648FD9C0" w:rsidR="009C6230" w:rsidRDefault="00F730BC" w:rsidP="008647DD">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 xml:space="preserve">Hinweise Herausforderung </w:t>
      </w:r>
      <w:r w:rsidR="00876CA0">
        <w:rPr>
          <w:rFonts w:asciiTheme="majorHAnsi" w:eastAsia="Fira Sans" w:hAnsiTheme="majorHAnsi" w:cstheme="majorHAnsi"/>
          <w:szCs w:val="20"/>
        </w:rPr>
        <w:t>1</w:t>
      </w:r>
      <w:r>
        <w:rPr>
          <w:rFonts w:asciiTheme="majorHAnsi" w:eastAsia="Fira Sans" w:hAnsiTheme="majorHAnsi" w:cstheme="majorHAnsi"/>
          <w:szCs w:val="20"/>
        </w:rPr>
        <w:t xml:space="preserve">: </w:t>
      </w:r>
      <w:r w:rsidR="009C6230">
        <w:rPr>
          <w:rFonts w:asciiTheme="majorHAnsi" w:eastAsia="Fira Sans" w:hAnsiTheme="majorHAnsi" w:cstheme="majorHAnsi"/>
          <w:szCs w:val="20"/>
        </w:rPr>
        <w:t xml:space="preserve">Exporte und Importe richtig trennen, </w:t>
      </w:r>
      <w:r w:rsidR="00A442A1">
        <w:t>Hilfsblatt gibt Aufschluss über Export- bzw. Importüberschuss</w:t>
      </w:r>
      <w:r w:rsidR="00A442A1">
        <w:rPr>
          <w:rFonts w:asciiTheme="majorHAnsi" w:eastAsia="Fira Sans" w:hAnsiTheme="majorHAnsi" w:cstheme="majorHAnsi"/>
          <w:szCs w:val="20"/>
        </w:rPr>
        <w:t xml:space="preserve">, </w:t>
      </w:r>
      <w:r w:rsidR="009C6230">
        <w:rPr>
          <w:rFonts w:asciiTheme="majorHAnsi" w:eastAsia="Fira Sans" w:hAnsiTheme="majorHAnsi" w:cstheme="majorHAnsi"/>
          <w:szCs w:val="20"/>
        </w:rPr>
        <w:t>Beträge zusammenzählen, Importe von Exporten abziehen</w:t>
      </w:r>
    </w:p>
    <w:p w14:paraId="002E9E80" w14:textId="7C2DDF4D" w:rsidR="00876CA0" w:rsidRDefault="00876CA0" w:rsidP="00876CA0">
      <w:pPr>
        <w:pStyle w:val="Listenabsatz"/>
        <w:numPr>
          <w:ilvl w:val="0"/>
          <w:numId w:val="11"/>
        </w:numPr>
        <w:jc w:val="both"/>
        <w:rPr>
          <w:rFonts w:asciiTheme="majorHAnsi" w:eastAsia="Fira Sans" w:hAnsiTheme="majorHAnsi" w:cstheme="majorHAnsi"/>
          <w:szCs w:val="20"/>
        </w:rPr>
      </w:pPr>
      <w:r w:rsidRPr="00901100">
        <w:rPr>
          <w:rFonts w:asciiTheme="majorHAnsi" w:eastAsia="Fira Sans" w:hAnsiTheme="majorHAnsi" w:cstheme="majorHAnsi"/>
          <w:szCs w:val="20"/>
        </w:rPr>
        <w:t xml:space="preserve">Hinweise Herausforderung </w:t>
      </w:r>
      <w:r>
        <w:rPr>
          <w:rFonts w:asciiTheme="majorHAnsi" w:eastAsia="Fira Sans" w:hAnsiTheme="majorHAnsi" w:cstheme="majorHAnsi"/>
          <w:szCs w:val="20"/>
        </w:rPr>
        <w:t>2</w:t>
      </w:r>
      <w:r w:rsidRPr="00901100">
        <w:rPr>
          <w:rFonts w:asciiTheme="majorHAnsi" w:eastAsia="Fira Sans" w:hAnsiTheme="majorHAnsi" w:cstheme="majorHAnsi"/>
          <w:szCs w:val="20"/>
        </w:rPr>
        <w:t>:</w:t>
      </w:r>
      <w:r>
        <w:rPr>
          <w:rFonts w:asciiTheme="majorHAnsi" w:eastAsia="Fira Sans" w:hAnsiTheme="majorHAnsi" w:cstheme="majorHAnsi"/>
          <w:szCs w:val="20"/>
        </w:rPr>
        <w:t xml:space="preserve"> Textfelder entschlüsseln (Spiegel zur Hand nehmen, Vokale entschlüsseln, Wortteile richtig zuordnen</w:t>
      </w:r>
      <w:r w:rsidRPr="004E0322">
        <w:rPr>
          <w:rFonts w:asciiTheme="majorHAnsi" w:eastAsia="Fira Sans" w:hAnsiTheme="majorHAnsi" w:cstheme="majorHAnsi"/>
          <w:szCs w:val="20"/>
        </w:rPr>
        <w:t xml:space="preserve">), </w:t>
      </w:r>
      <w:r w:rsidR="0090421E" w:rsidRPr="004E0322">
        <w:rPr>
          <w:rFonts w:asciiTheme="majorHAnsi" w:eastAsia="Fira Sans" w:hAnsiTheme="majorHAnsi" w:cstheme="majorHAnsi"/>
          <w:szCs w:val="20"/>
        </w:rPr>
        <w:t xml:space="preserve">Maßstab </w:t>
      </w:r>
      <w:r w:rsidR="00775BF4">
        <w:rPr>
          <w:rFonts w:asciiTheme="majorHAnsi" w:eastAsia="Fira Sans" w:hAnsiTheme="majorHAnsi" w:cstheme="majorHAnsi"/>
          <w:szCs w:val="20"/>
        </w:rPr>
        <w:t xml:space="preserve">richtig </w:t>
      </w:r>
      <w:r w:rsidR="0090421E" w:rsidRPr="004E0322">
        <w:rPr>
          <w:rFonts w:asciiTheme="majorHAnsi" w:eastAsia="Fira Sans" w:hAnsiTheme="majorHAnsi" w:cstheme="majorHAnsi"/>
          <w:szCs w:val="20"/>
        </w:rPr>
        <w:t>berechnen</w:t>
      </w:r>
      <w:r w:rsidR="004E0322">
        <w:rPr>
          <w:rFonts w:asciiTheme="majorHAnsi" w:eastAsia="Fira Sans" w:hAnsiTheme="majorHAnsi" w:cstheme="majorHAnsi"/>
          <w:szCs w:val="20"/>
        </w:rPr>
        <w:t xml:space="preserve"> (1:5.000 bedeutet, dass 1cm auf der Karte </w:t>
      </w:r>
      <w:r w:rsidR="000C5265">
        <w:rPr>
          <w:rFonts w:asciiTheme="majorHAnsi" w:eastAsia="Fira Sans" w:hAnsiTheme="majorHAnsi" w:cstheme="majorHAnsi"/>
          <w:szCs w:val="20"/>
        </w:rPr>
        <w:t xml:space="preserve">für </w:t>
      </w:r>
      <w:r w:rsidR="004E0322">
        <w:rPr>
          <w:rFonts w:asciiTheme="majorHAnsi" w:eastAsia="Fira Sans" w:hAnsiTheme="majorHAnsi" w:cstheme="majorHAnsi"/>
          <w:szCs w:val="20"/>
        </w:rPr>
        <w:t xml:space="preserve">50m in der Realität </w:t>
      </w:r>
      <w:r w:rsidR="000C5265">
        <w:rPr>
          <w:rFonts w:asciiTheme="majorHAnsi" w:eastAsia="Fira Sans" w:hAnsiTheme="majorHAnsi" w:cstheme="majorHAnsi"/>
          <w:szCs w:val="20"/>
        </w:rPr>
        <w:t>steht</w:t>
      </w:r>
      <w:r w:rsidR="004E0322">
        <w:rPr>
          <w:rFonts w:asciiTheme="majorHAnsi" w:eastAsia="Fira Sans" w:hAnsiTheme="majorHAnsi" w:cstheme="majorHAnsi"/>
          <w:szCs w:val="20"/>
        </w:rPr>
        <w:t>)</w:t>
      </w:r>
      <w:r w:rsidR="004A5DEF">
        <w:rPr>
          <w:rFonts w:asciiTheme="majorHAnsi" w:eastAsia="Fira Sans" w:hAnsiTheme="majorHAnsi" w:cstheme="majorHAnsi"/>
          <w:szCs w:val="20"/>
        </w:rPr>
        <w:t xml:space="preserve"> und anschließend auf der Karte ausmessen</w:t>
      </w:r>
      <w:r w:rsidR="0090421E" w:rsidRPr="004E0322">
        <w:rPr>
          <w:rFonts w:asciiTheme="majorHAnsi" w:eastAsia="Fira Sans" w:hAnsiTheme="majorHAnsi" w:cstheme="majorHAnsi"/>
          <w:szCs w:val="20"/>
        </w:rPr>
        <w:t xml:space="preserve">, </w:t>
      </w:r>
      <w:r w:rsidRPr="004E0322">
        <w:rPr>
          <w:rFonts w:asciiTheme="majorHAnsi" w:eastAsia="Fira Sans" w:hAnsiTheme="majorHAnsi" w:cstheme="majorHAnsi"/>
          <w:szCs w:val="20"/>
        </w:rPr>
        <w:t>Koordinaten</w:t>
      </w:r>
      <w:r>
        <w:rPr>
          <w:rFonts w:asciiTheme="majorHAnsi" w:eastAsia="Fira Sans" w:hAnsiTheme="majorHAnsi" w:cstheme="majorHAnsi"/>
          <w:szCs w:val="20"/>
        </w:rPr>
        <w:t xml:space="preserve"> richtig auswählen (</w:t>
      </w:r>
      <w:r w:rsidR="000607BB">
        <w:rPr>
          <w:rFonts w:asciiTheme="majorHAnsi" w:eastAsia="Fira Sans" w:hAnsiTheme="majorHAnsi" w:cstheme="majorHAnsi"/>
          <w:szCs w:val="20"/>
        </w:rPr>
        <w:t xml:space="preserve">die niedrigste Ziffer und der erste </w:t>
      </w:r>
      <w:r>
        <w:rPr>
          <w:rFonts w:asciiTheme="majorHAnsi" w:eastAsia="Fira Sans" w:hAnsiTheme="majorHAnsi" w:cstheme="majorHAnsi"/>
          <w:szCs w:val="20"/>
        </w:rPr>
        <w:t>Buchstabe</w:t>
      </w:r>
      <w:r w:rsidR="000607BB">
        <w:rPr>
          <w:rFonts w:asciiTheme="majorHAnsi" w:eastAsia="Fira Sans" w:hAnsiTheme="majorHAnsi" w:cstheme="majorHAnsi"/>
          <w:szCs w:val="20"/>
        </w:rPr>
        <w:t xml:space="preserve"> müssen verwendet werden</w:t>
      </w:r>
      <w:r>
        <w:rPr>
          <w:rFonts w:asciiTheme="majorHAnsi" w:eastAsia="Fira Sans" w:hAnsiTheme="majorHAnsi" w:cstheme="majorHAnsi"/>
          <w:szCs w:val="20"/>
        </w:rPr>
        <w:t xml:space="preserve">, wenn sich das Textfeld über mehrere </w:t>
      </w:r>
      <w:r w:rsidR="000607BB">
        <w:rPr>
          <w:rFonts w:asciiTheme="majorHAnsi" w:eastAsia="Fira Sans" w:hAnsiTheme="majorHAnsi" w:cstheme="majorHAnsi"/>
          <w:szCs w:val="20"/>
        </w:rPr>
        <w:t>Ziffern</w:t>
      </w:r>
      <w:r>
        <w:rPr>
          <w:rFonts w:asciiTheme="majorHAnsi" w:eastAsia="Fira Sans" w:hAnsiTheme="majorHAnsi" w:cstheme="majorHAnsi"/>
          <w:szCs w:val="20"/>
        </w:rPr>
        <w:t>/Buchstaben zieht), Buchstabe in Zahl übersetzen</w:t>
      </w:r>
    </w:p>
    <w:p w14:paraId="7C1695BE" w14:textId="14101675" w:rsidR="00F730BC" w:rsidRDefault="00F730BC" w:rsidP="008647DD">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Hinweise Herausforderung 3:</w:t>
      </w:r>
      <w:r w:rsidR="004F1763">
        <w:rPr>
          <w:rFonts w:asciiTheme="majorHAnsi" w:eastAsia="Fira Sans" w:hAnsiTheme="majorHAnsi" w:cstheme="majorHAnsi"/>
          <w:szCs w:val="20"/>
        </w:rPr>
        <w:t xml:space="preserve"> Puzzleteile </w:t>
      </w:r>
      <w:r w:rsidR="005321CF">
        <w:rPr>
          <w:rFonts w:asciiTheme="majorHAnsi" w:eastAsia="Fira Sans" w:hAnsiTheme="majorHAnsi" w:cstheme="majorHAnsi"/>
          <w:szCs w:val="20"/>
        </w:rPr>
        <w:t>anhand der Aussagen</w:t>
      </w:r>
      <w:r w:rsidR="004F1763">
        <w:rPr>
          <w:rFonts w:asciiTheme="majorHAnsi" w:eastAsia="Fira Sans" w:hAnsiTheme="majorHAnsi" w:cstheme="majorHAnsi"/>
          <w:szCs w:val="20"/>
        </w:rPr>
        <w:t xml:space="preserve"> richtig zuordnen</w:t>
      </w:r>
      <w:r w:rsidR="007B1598">
        <w:rPr>
          <w:rFonts w:asciiTheme="majorHAnsi" w:eastAsia="Fira Sans" w:hAnsiTheme="majorHAnsi" w:cstheme="majorHAnsi"/>
          <w:szCs w:val="20"/>
        </w:rPr>
        <w:t xml:space="preserve"> (nachhaltig oder nicht nachhaltig?)</w:t>
      </w:r>
      <w:r w:rsidR="004F1763">
        <w:rPr>
          <w:rFonts w:asciiTheme="majorHAnsi" w:eastAsia="Fira Sans" w:hAnsiTheme="majorHAnsi" w:cstheme="majorHAnsi"/>
          <w:szCs w:val="20"/>
        </w:rPr>
        <w:t>, Puzzles zusammenbauen</w:t>
      </w:r>
      <w:r w:rsidR="000C2AB0">
        <w:rPr>
          <w:rFonts w:asciiTheme="majorHAnsi" w:eastAsia="Fira Sans" w:hAnsiTheme="majorHAnsi" w:cstheme="majorHAnsi"/>
          <w:szCs w:val="20"/>
        </w:rPr>
        <w:t xml:space="preserve"> (mit den Randteilen beginnen)</w:t>
      </w:r>
      <w:r w:rsidR="004F1763">
        <w:rPr>
          <w:rFonts w:asciiTheme="majorHAnsi" w:eastAsia="Fira Sans" w:hAnsiTheme="majorHAnsi" w:cstheme="majorHAnsi"/>
          <w:szCs w:val="20"/>
        </w:rPr>
        <w:t xml:space="preserve">, Hinweis auf der Rückseite der Puzzles lesen, Puzzles umdrehen, </w:t>
      </w:r>
      <w:r w:rsidR="004F1763" w:rsidRPr="00622FB1">
        <w:t>Puzzle mit</w:t>
      </w:r>
      <w:r w:rsidR="00E341E4">
        <w:t>h</w:t>
      </w:r>
      <w:r w:rsidR="004F1763" w:rsidRPr="00622FB1">
        <w:t>ilfe von Klebeband zusammenkleben und dann umdrehen</w:t>
      </w:r>
      <w:r w:rsidR="004F1763">
        <w:t xml:space="preserve"> (</w:t>
      </w:r>
      <w:r w:rsidR="004F1763" w:rsidRPr="00622FB1">
        <w:t>oder ein Blatt Papier darunter</w:t>
      </w:r>
      <w:r w:rsidR="004F1763">
        <w:t xml:space="preserve"> schieben</w:t>
      </w:r>
      <w:r w:rsidR="004F1763" w:rsidRPr="00622FB1">
        <w:t xml:space="preserve"> und eines darauf</w:t>
      </w:r>
      <w:r w:rsidR="004F1763">
        <w:t>legen</w:t>
      </w:r>
      <w:r w:rsidR="004F1763" w:rsidRPr="00622FB1">
        <w:t xml:space="preserve"> und das Ganze</w:t>
      </w:r>
      <w:r w:rsidR="004F1763">
        <w:t xml:space="preserve"> </w:t>
      </w:r>
      <w:r w:rsidR="004F1763" w:rsidRPr="00622FB1">
        <w:t>wenden</w:t>
      </w:r>
      <w:r w:rsidR="004F1763">
        <w:t>)</w:t>
      </w:r>
    </w:p>
    <w:p w14:paraId="01E2044C" w14:textId="4E288302" w:rsidR="005321CF" w:rsidRDefault="00F730BC" w:rsidP="008647DD">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Hinweise Herausforderung 4:</w:t>
      </w:r>
      <w:r w:rsidR="004F1763">
        <w:rPr>
          <w:rFonts w:asciiTheme="majorHAnsi" w:eastAsia="Fira Sans" w:hAnsiTheme="majorHAnsi" w:cstheme="majorHAnsi"/>
          <w:szCs w:val="20"/>
        </w:rPr>
        <w:t xml:space="preserve"> </w:t>
      </w:r>
      <w:r w:rsidR="005321CF">
        <w:rPr>
          <w:rFonts w:asciiTheme="majorHAnsi" w:eastAsia="Fira Sans" w:hAnsiTheme="majorHAnsi" w:cstheme="majorHAnsi"/>
          <w:szCs w:val="20"/>
        </w:rPr>
        <w:t>Bereiche, die das BIP (nicht) erfass</w:t>
      </w:r>
      <w:r w:rsidR="00A96306">
        <w:rPr>
          <w:rFonts w:asciiTheme="majorHAnsi" w:eastAsia="Fira Sans" w:hAnsiTheme="majorHAnsi" w:cstheme="majorHAnsi"/>
          <w:szCs w:val="20"/>
        </w:rPr>
        <w:t>t</w:t>
      </w:r>
      <w:r w:rsidR="005321CF">
        <w:rPr>
          <w:rFonts w:asciiTheme="majorHAnsi" w:eastAsia="Fira Sans" w:hAnsiTheme="majorHAnsi" w:cstheme="majorHAnsi"/>
          <w:szCs w:val="20"/>
        </w:rPr>
        <w:t xml:space="preserve">, herausfinden, </w:t>
      </w:r>
      <w:r w:rsidR="0071419A">
        <w:rPr>
          <w:rFonts w:asciiTheme="majorHAnsi" w:eastAsia="Fira Sans" w:hAnsiTheme="majorHAnsi" w:cstheme="majorHAnsi"/>
          <w:szCs w:val="20"/>
        </w:rPr>
        <w:t xml:space="preserve">Ziffern </w:t>
      </w:r>
      <w:r w:rsidR="00E23F69">
        <w:rPr>
          <w:rFonts w:asciiTheme="majorHAnsi" w:eastAsia="Fira Sans" w:hAnsiTheme="majorHAnsi" w:cstheme="majorHAnsi"/>
          <w:szCs w:val="20"/>
        </w:rPr>
        <w:t>richtig ordnen, Hinweis „</w:t>
      </w:r>
      <w:r w:rsidR="00177748" w:rsidRPr="00177748">
        <w:rPr>
          <w:rFonts w:asciiTheme="majorHAnsi" w:eastAsia="Fira Sans" w:hAnsiTheme="majorHAnsi" w:cstheme="majorHAnsi"/>
          <w:szCs w:val="20"/>
        </w:rPr>
        <w:t>vom Atlantik bis zum Teich, vom Großglockner bis zum Hüge</w:t>
      </w:r>
      <w:r w:rsidR="00177748">
        <w:rPr>
          <w:rFonts w:asciiTheme="majorHAnsi" w:eastAsia="Fira Sans" w:hAnsiTheme="majorHAnsi" w:cstheme="majorHAnsi"/>
          <w:szCs w:val="20"/>
        </w:rPr>
        <w:t>l</w:t>
      </w:r>
      <w:r w:rsidR="00E23F69">
        <w:rPr>
          <w:rFonts w:asciiTheme="majorHAnsi" w:eastAsia="Fira Sans" w:hAnsiTheme="majorHAnsi" w:cstheme="majorHAnsi"/>
          <w:szCs w:val="20"/>
        </w:rPr>
        <w:t xml:space="preserve">“ beachten, </w:t>
      </w:r>
      <w:r w:rsidR="0071419A">
        <w:rPr>
          <w:rFonts w:asciiTheme="majorHAnsi" w:eastAsia="Fira Sans" w:hAnsiTheme="majorHAnsi" w:cstheme="majorHAnsi"/>
          <w:szCs w:val="20"/>
        </w:rPr>
        <w:t>Ziffern</w:t>
      </w:r>
      <w:r w:rsidR="00E23F69">
        <w:rPr>
          <w:rFonts w:asciiTheme="majorHAnsi" w:eastAsia="Fira Sans" w:hAnsiTheme="majorHAnsi" w:cstheme="majorHAnsi"/>
          <w:szCs w:val="20"/>
        </w:rPr>
        <w:t xml:space="preserve"> von der höchsten zur niedrigsten ordnen</w:t>
      </w:r>
    </w:p>
    <w:p w14:paraId="6FC26B08" w14:textId="7061C1C1" w:rsidR="00437760" w:rsidRPr="0090421E" w:rsidRDefault="00F730BC" w:rsidP="0090421E">
      <w:pPr>
        <w:pStyle w:val="Listenabsatz"/>
        <w:numPr>
          <w:ilvl w:val="0"/>
          <w:numId w:val="11"/>
        </w:numPr>
        <w:jc w:val="both"/>
        <w:rPr>
          <w:rFonts w:asciiTheme="majorHAnsi" w:eastAsia="Fira Sans" w:hAnsiTheme="majorHAnsi" w:cstheme="majorHAnsi"/>
          <w:szCs w:val="20"/>
        </w:rPr>
      </w:pPr>
      <w:r>
        <w:rPr>
          <w:rFonts w:asciiTheme="majorHAnsi" w:eastAsia="Fira Sans" w:hAnsiTheme="majorHAnsi" w:cstheme="majorHAnsi"/>
          <w:szCs w:val="20"/>
        </w:rPr>
        <w:t xml:space="preserve">Hinweise Bonusrätsel: </w:t>
      </w:r>
      <w:r w:rsidR="0090421E">
        <w:rPr>
          <w:rFonts w:asciiTheme="majorHAnsi" w:eastAsia="Fira Sans" w:hAnsiTheme="majorHAnsi" w:cstheme="majorHAnsi"/>
          <w:szCs w:val="20"/>
        </w:rPr>
        <w:t xml:space="preserve">gesamtes </w:t>
      </w:r>
      <w:r w:rsidR="005321CF">
        <w:rPr>
          <w:rFonts w:asciiTheme="majorHAnsi" w:eastAsia="Fira Sans" w:hAnsiTheme="majorHAnsi" w:cstheme="majorHAnsi"/>
          <w:szCs w:val="20"/>
        </w:rPr>
        <w:t>Alphabet für die Dekodierung notieren</w:t>
      </w:r>
      <w:r w:rsidR="00AA7D21">
        <w:rPr>
          <w:rFonts w:asciiTheme="majorHAnsi" w:eastAsia="Fira Sans" w:hAnsiTheme="majorHAnsi" w:cstheme="majorHAnsi"/>
          <w:szCs w:val="20"/>
        </w:rPr>
        <w:t>, anschließend ein Wort nach dem anderen entziffern</w:t>
      </w:r>
    </w:p>
    <w:p w14:paraId="5557C66B" w14:textId="0AD982A7" w:rsidR="00B26079" w:rsidRDefault="00B26079">
      <w:pPr>
        <w:spacing w:line="240" w:lineRule="auto"/>
      </w:pPr>
      <w:r>
        <w:br w:type="page"/>
      </w:r>
    </w:p>
    <w:p w14:paraId="0E215A20" w14:textId="77777777" w:rsidR="00A94C4D" w:rsidRDefault="00A94C4D" w:rsidP="00AF541F">
      <w:pPr>
        <w:sectPr w:rsidR="00A94C4D" w:rsidSect="0005272C">
          <w:headerReference w:type="default" r:id="rId70"/>
          <w:footerReference w:type="default" r:id="rId71"/>
          <w:type w:val="continuous"/>
          <w:pgSz w:w="11900" w:h="16840"/>
          <w:pgMar w:top="1802" w:right="1417" w:bottom="1134" w:left="1417" w:header="850" w:footer="680" w:gutter="0"/>
          <w:cols w:space="708"/>
          <w:docGrid w:linePitch="360"/>
        </w:sectPr>
      </w:pPr>
    </w:p>
    <w:p w14:paraId="57A8B44C" w14:textId="4C39FA0B" w:rsidR="00B941A8" w:rsidRPr="002A493C" w:rsidRDefault="00B941A8" w:rsidP="00B941A8">
      <w:pPr>
        <w:pStyle w:val="berschrift1"/>
        <w:spacing w:before="240"/>
      </w:pPr>
      <w:bookmarkStart w:id="23" w:name="_Toc143587158"/>
      <w:r w:rsidRPr="002A493C">
        <w:lastRenderedPageBreak/>
        <w:t>Anhang</w:t>
      </w:r>
      <w:bookmarkEnd w:id="23"/>
    </w:p>
    <w:p w14:paraId="7E199934" w14:textId="32B2B49E" w:rsidR="00B941A8" w:rsidRDefault="00B941A8" w:rsidP="00B941A8">
      <w:pPr>
        <w:pStyle w:val="berschrift2"/>
        <w:spacing w:before="240"/>
      </w:pPr>
      <w:r w:rsidRPr="00DE349B">
        <w:t>Bild</w:t>
      </w:r>
      <w:r>
        <w:t>er</w:t>
      </w:r>
    </w:p>
    <w:p w14:paraId="15B1B732" w14:textId="1B2A6DC2" w:rsidR="00B941A8" w:rsidRDefault="00B941A8" w:rsidP="00B941A8">
      <w:pPr>
        <w:spacing w:before="240"/>
      </w:pPr>
      <w:r>
        <w:t>Wenn nicht anders angegeben, handelt es sich um eigene Darstellungen. Alle Bilder und Abbildungen sind aus der Lizenz ausgenommen</w:t>
      </w:r>
      <w:r w:rsidR="00A25860">
        <w:t>.</w:t>
      </w:r>
    </w:p>
    <w:p w14:paraId="500567D1" w14:textId="30E36A75" w:rsidR="0040684B" w:rsidRDefault="00891DE5" w:rsidP="0040684B">
      <w:pPr>
        <w:spacing w:before="240"/>
      </w:pPr>
      <w:r>
        <w:t>2</w:t>
      </w:r>
      <w:r w:rsidR="002F721C">
        <w:t>8</w:t>
      </w:r>
      <w:r>
        <w:t xml:space="preserve">, </w:t>
      </w:r>
      <w:r w:rsidR="001C7AFC">
        <w:t xml:space="preserve">Luftaufnahme vom </w:t>
      </w:r>
      <w:r w:rsidR="00B52556">
        <w:t>Stephansdom und Umgebung</w:t>
      </w:r>
      <w:r w:rsidR="0040684B">
        <w:t xml:space="preserve">, Jacek </w:t>
      </w:r>
      <w:proofErr w:type="spellStart"/>
      <w:r w:rsidR="0040684B">
        <w:t>Dylag</w:t>
      </w:r>
      <w:proofErr w:type="spellEnd"/>
      <w:r w:rsidR="0040684B">
        <w:t xml:space="preserve"> / </w:t>
      </w:r>
      <w:proofErr w:type="spellStart"/>
      <w:r w:rsidR="00B52556">
        <w:t>U</w:t>
      </w:r>
      <w:r w:rsidR="0040684B">
        <w:t>nsplash</w:t>
      </w:r>
      <w:proofErr w:type="spellEnd"/>
      <w:r w:rsidR="00BC1388">
        <w:t xml:space="preserve"> (eingefärbt)</w:t>
      </w:r>
      <w:r w:rsidR="00B52556">
        <w:br/>
        <w:t>2</w:t>
      </w:r>
      <w:r w:rsidR="002F721C">
        <w:t>8</w:t>
      </w:r>
      <w:r w:rsidR="00B52556">
        <w:t xml:space="preserve">, Einkaufsstraße in der Innenstadt, </w:t>
      </w:r>
      <w:proofErr w:type="spellStart"/>
      <w:r w:rsidR="00BC1388">
        <w:t>Leyre</w:t>
      </w:r>
      <w:proofErr w:type="spellEnd"/>
      <w:r w:rsidR="00B52556">
        <w:t xml:space="preserve"> / </w:t>
      </w:r>
      <w:proofErr w:type="spellStart"/>
      <w:r w:rsidR="00B52556">
        <w:t>Unsplash</w:t>
      </w:r>
      <w:proofErr w:type="spellEnd"/>
      <w:r w:rsidR="00BC1388">
        <w:t xml:space="preserve"> (eingefärbt)</w:t>
      </w:r>
      <w:r w:rsidR="00B52556">
        <w:br/>
      </w:r>
      <w:r w:rsidR="002F721C">
        <w:t>28</w:t>
      </w:r>
      <w:r w:rsidR="00B52556">
        <w:t xml:space="preserve">, Schloss Belvedere, </w:t>
      </w:r>
      <w:proofErr w:type="spellStart"/>
      <w:r w:rsidR="00916CEB">
        <w:t>daniel</w:t>
      </w:r>
      <w:proofErr w:type="spellEnd"/>
      <w:r w:rsidR="00916CEB">
        <w:t xml:space="preserve"> plan</w:t>
      </w:r>
      <w:r w:rsidR="00B52556">
        <w:t xml:space="preserve"> / </w:t>
      </w:r>
      <w:proofErr w:type="spellStart"/>
      <w:r w:rsidR="00B52556">
        <w:t>Unsplash</w:t>
      </w:r>
      <w:proofErr w:type="spellEnd"/>
      <w:r w:rsidR="00BC1388">
        <w:t xml:space="preserve"> (eingefärbt)</w:t>
      </w:r>
      <w:r w:rsidR="00B52556">
        <w:br/>
      </w:r>
      <w:r w:rsidR="002F721C">
        <w:t>28</w:t>
      </w:r>
      <w:r w:rsidR="00B52556">
        <w:t xml:space="preserve">, Karlskirche, </w:t>
      </w:r>
      <w:r w:rsidR="004A0018" w:rsidRPr="004A0018">
        <w:t>Eric Hong</w:t>
      </w:r>
      <w:r w:rsidR="00A90E0F">
        <w:t xml:space="preserve"> </w:t>
      </w:r>
      <w:r w:rsidR="00B52556">
        <w:t xml:space="preserve">/ </w:t>
      </w:r>
      <w:proofErr w:type="spellStart"/>
      <w:r w:rsidR="00B52556">
        <w:t>Unsplash</w:t>
      </w:r>
      <w:proofErr w:type="spellEnd"/>
      <w:r w:rsidR="00BC1388">
        <w:t xml:space="preserve"> (eingefärbt)</w:t>
      </w:r>
      <w:r w:rsidR="00B52556">
        <w:br/>
      </w:r>
      <w:r w:rsidR="002F721C">
        <w:t>28</w:t>
      </w:r>
      <w:r w:rsidR="00B52556">
        <w:t xml:space="preserve">, Dach vom Stephansdom, </w:t>
      </w:r>
      <w:r w:rsidR="007777FC" w:rsidRPr="007777FC">
        <w:t xml:space="preserve">Victor </w:t>
      </w:r>
      <w:proofErr w:type="spellStart"/>
      <w:r w:rsidR="007777FC" w:rsidRPr="007777FC">
        <w:t>Malyushev</w:t>
      </w:r>
      <w:proofErr w:type="spellEnd"/>
      <w:r w:rsidR="007777FC">
        <w:t xml:space="preserve"> </w:t>
      </w:r>
      <w:r w:rsidR="00B52556">
        <w:t xml:space="preserve">/ </w:t>
      </w:r>
      <w:proofErr w:type="spellStart"/>
      <w:r w:rsidR="00B52556">
        <w:t>Unsplash</w:t>
      </w:r>
      <w:proofErr w:type="spellEnd"/>
      <w:r w:rsidR="00BC1388">
        <w:t xml:space="preserve"> (eingefärbt)</w:t>
      </w:r>
      <w:r w:rsidR="00B52556">
        <w:br/>
      </w:r>
      <w:r w:rsidR="002F721C">
        <w:t>28</w:t>
      </w:r>
      <w:r w:rsidR="00B52556">
        <w:t xml:space="preserve">, </w:t>
      </w:r>
      <w:proofErr w:type="spellStart"/>
      <w:proofErr w:type="gramStart"/>
      <w:r w:rsidR="002952E0" w:rsidRPr="00DB3CE6">
        <w:t>Fußgänger:innen</w:t>
      </w:r>
      <w:proofErr w:type="spellEnd"/>
      <w:proofErr w:type="gramEnd"/>
      <w:r w:rsidR="00B52556" w:rsidRPr="00DB3CE6">
        <w:t xml:space="preserve"> vor der Staatsoper, </w:t>
      </w:r>
      <w:r w:rsidR="00C956F7" w:rsidRPr="00DB3CE6">
        <w:t>Dan V</w:t>
      </w:r>
      <w:r w:rsidR="00B52556">
        <w:t xml:space="preserve"> / </w:t>
      </w:r>
      <w:proofErr w:type="spellStart"/>
      <w:r w:rsidR="00B52556">
        <w:t>Unsplash</w:t>
      </w:r>
      <w:proofErr w:type="spellEnd"/>
      <w:r w:rsidR="00BC1388">
        <w:t xml:space="preserve"> (eingefärbt)</w:t>
      </w:r>
      <w:r w:rsidR="00B52556">
        <w:br/>
      </w:r>
      <w:r w:rsidR="002F721C">
        <w:t>28</w:t>
      </w:r>
      <w:r w:rsidR="00B52556">
        <w:t xml:space="preserve">, </w:t>
      </w:r>
      <w:r w:rsidR="00F36EDD">
        <w:t xml:space="preserve">Wiener </w:t>
      </w:r>
      <w:r w:rsidR="00B52556" w:rsidRPr="00DB3CE6">
        <w:t xml:space="preserve">Rathaus, </w:t>
      </w:r>
      <w:r w:rsidR="00C956F7" w:rsidRPr="00DB3CE6">
        <w:t>Anthony Fomin</w:t>
      </w:r>
      <w:r w:rsidR="00B52556" w:rsidRPr="00DB3CE6">
        <w:t xml:space="preserve"> /</w:t>
      </w:r>
      <w:r w:rsidR="00B52556">
        <w:t xml:space="preserve"> </w:t>
      </w:r>
      <w:proofErr w:type="spellStart"/>
      <w:r w:rsidR="00B52556">
        <w:t>Unsplash</w:t>
      </w:r>
      <w:proofErr w:type="spellEnd"/>
      <w:r w:rsidR="00BC1388">
        <w:t xml:space="preserve"> (eingefärbt)</w:t>
      </w:r>
    </w:p>
    <w:p w14:paraId="1600B7F9" w14:textId="1FAE2EC3" w:rsidR="00C347FF" w:rsidRPr="008843C0" w:rsidRDefault="00C347FF" w:rsidP="00D76EB8"/>
    <w:p w14:paraId="5DCDC48A" w14:textId="00BA024B" w:rsidR="00B941A8" w:rsidRPr="00466551" w:rsidRDefault="00B941A8" w:rsidP="00B941A8">
      <w:pPr>
        <w:keepNext/>
        <w:keepLines/>
        <w:spacing w:before="240" w:after="120" w:line="240" w:lineRule="auto"/>
        <w:outlineLvl w:val="1"/>
        <w:rPr>
          <w:rFonts w:ascii="Arial" w:eastAsiaTheme="majorEastAsia" w:hAnsi="Arial" w:cstheme="majorBidi"/>
          <w:b/>
          <w:color w:val="8D82B1" w:themeColor="accent1"/>
          <w:sz w:val="28"/>
          <w:szCs w:val="26"/>
        </w:rPr>
      </w:pPr>
      <w:r w:rsidRPr="00466551">
        <w:rPr>
          <w:rFonts w:ascii="Arial" w:eastAsiaTheme="majorEastAsia" w:hAnsi="Arial" w:cstheme="majorBidi"/>
          <w:b/>
          <w:color w:val="8D82B1" w:themeColor="accent1"/>
          <w:sz w:val="28"/>
          <w:szCs w:val="26"/>
        </w:rPr>
        <w:t>Impressum</w:t>
      </w:r>
    </w:p>
    <w:p w14:paraId="39F9D7FF" w14:textId="423DC61E" w:rsidR="00B941A8" w:rsidRDefault="00B941A8" w:rsidP="00B941A8">
      <w:pPr>
        <w:spacing w:before="240"/>
      </w:pPr>
      <w:r>
        <w:rPr>
          <w:rFonts w:asciiTheme="majorHAnsi" w:eastAsiaTheme="majorEastAsia" w:hAnsiTheme="majorHAnsi" w:cstheme="majorBidi"/>
          <w:b/>
          <w:color w:val="303059" w:themeColor="accent3"/>
          <w:sz w:val="24"/>
        </w:rPr>
        <w:t>STIFTUNG FÜR</w:t>
      </w:r>
      <w:r>
        <w:t xml:space="preserve"> </w:t>
      </w:r>
      <w:r>
        <w:br/>
      </w:r>
      <w:r>
        <w:rPr>
          <w:rFonts w:asciiTheme="majorHAnsi" w:eastAsiaTheme="majorEastAsia" w:hAnsiTheme="majorHAnsi" w:cstheme="majorBidi"/>
          <w:b/>
          <w:color w:val="303059" w:themeColor="accent3"/>
          <w:sz w:val="24"/>
        </w:rPr>
        <w:t>WIRTSCHAFTSBILDUNG</w:t>
      </w:r>
    </w:p>
    <w:p w14:paraId="40E020C3" w14:textId="2248A3AB" w:rsidR="00B941A8" w:rsidRPr="001A32F5" w:rsidRDefault="00B941A8" w:rsidP="00B941A8">
      <w:pPr>
        <w:spacing w:before="240"/>
      </w:pPr>
      <w:r w:rsidRPr="001A32F5">
        <w:t>c/o Impact Hub Vienna</w:t>
      </w:r>
      <w:r w:rsidRPr="001A32F5">
        <w:br/>
        <w:t>Lindengasse 56/18-19</w:t>
      </w:r>
      <w:r w:rsidRPr="001A32F5">
        <w:br/>
        <w:t>1070 Wien</w:t>
      </w:r>
    </w:p>
    <w:p w14:paraId="7155AB7C" w14:textId="77777777" w:rsidR="00B941A8" w:rsidRPr="001A32F5" w:rsidRDefault="00B941A8" w:rsidP="00B941A8">
      <w:pPr>
        <w:spacing w:before="240"/>
      </w:pPr>
      <w:r w:rsidRPr="001A32F5">
        <w:t xml:space="preserve">E-Mail: </w:t>
      </w:r>
      <w:hyperlink r:id="rId72" w:history="1">
        <w:r w:rsidRPr="001A32F5">
          <w:rPr>
            <w:rStyle w:val="Hyperlink"/>
          </w:rPr>
          <w:t>office@wirtschaft-erleben.at</w:t>
        </w:r>
      </w:hyperlink>
    </w:p>
    <w:p w14:paraId="7EA09B4B" w14:textId="77777777" w:rsidR="00B941A8" w:rsidRPr="001A32F5" w:rsidRDefault="00B941A8" w:rsidP="00B941A8">
      <w:pPr>
        <w:spacing w:before="240"/>
        <w:rPr>
          <w:b/>
          <w:sz w:val="24"/>
          <w:szCs w:val="32"/>
        </w:rPr>
      </w:pPr>
      <w:r w:rsidRPr="00466551">
        <w:rPr>
          <w:noProof/>
        </w:rPr>
        <w:drawing>
          <wp:anchor distT="0" distB="0" distL="114300" distR="114300" simplePos="0" relativeHeight="251658249" behindDoc="0" locked="0" layoutInCell="1" allowOverlap="1" wp14:anchorId="31D13564" wp14:editId="41FA1C30">
            <wp:simplePos x="0" y="0"/>
            <wp:positionH relativeFrom="margin">
              <wp:posOffset>11430</wp:posOffset>
            </wp:positionH>
            <wp:positionV relativeFrom="paragraph">
              <wp:posOffset>413385</wp:posOffset>
            </wp:positionV>
            <wp:extent cx="838200" cy="295275"/>
            <wp:effectExtent l="0" t="0" r="0" b="9525"/>
            <wp:wrapTopAndBottom/>
            <wp:docPr id="284" name="Picture 284" descr="Creative Commons Lizenzvert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ative Commons Lizenzvertra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A32F5">
        <w:rPr>
          <w:b/>
          <w:bCs/>
          <w:sz w:val="24"/>
          <w:szCs w:val="32"/>
        </w:rPr>
        <w:t xml:space="preserve">CC BY NC SA </w:t>
      </w:r>
    </w:p>
    <w:p w14:paraId="3143555A" w14:textId="46C956EE" w:rsidR="00B941A8" w:rsidRDefault="0038061A" w:rsidP="00B941A8">
      <w:pPr>
        <w:spacing w:before="240"/>
        <w:rPr>
          <w:color w:val="EA4F60"/>
          <w:u w:val="single"/>
        </w:rPr>
      </w:pPr>
      <w:hyperlink r:id="rId74" w:history="1">
        <w:r w:rsidR="00B941A8" w:rsidRPr="00E0229E">
          <w:rPr>
            <w:color w:val="EA4F60"/>
            <w:u w:val="single"/>
          </w:rPr>
          <w:t>https://creativecommons.org/licenses/by-nc-sa/4.0/deed.de</w:t>
        </w:r>
      </w:hyperlink>
      <w:r w:rsidR="00B941A8" w:rsidRPr="00E0229E">
        <w:rPr>
          <w:color w:val="EA4F60"/>
          <w:u w:val="single"/>
        </w:rPr>
        <w:br/>
      </w:r>
      <w:r w:rsidR="00B941A8">
        <w:rPr>
          <w:rStyle w:val="ui-provider"/>
        </w:rPr>
        <w:t>Auf individuelle Anfrage (z. B. von Verlagen) können auch andere Lizenzierungen vereinbart werden.</w:t>
      </w:r>
    </w:p>
    <w:p w14:paraId="1C345247" w14:textId="77777777" w:rsidR="00B941A8" w:rsidRPr="00B941A8" w:rsidRDefault="00B941A8" w:rsidP="00B941A8">
      <w:pPr>
        <w:spacing w:before="240"/>
        <w:rPr>
          <w:color w:val="EA4F60"/>
          <w:u w:val="single"/>
        </w:rPr>
      </w:pPr>
    </w:p>
    <w:p w14:paraId="7F2E210D" w14:textId="77777777" w:rsidR="00B941A8" w:rsidRDefault="00B941A8" w:rsidP="00B941A8">
      <w:pPr>
        <w:spacing w:before="240"/>
      </w:pPr>
      <w:r w:rsidRPr="00890083">
        <w:t>Bei einer Weiterverwendung sollen folgende Angaben gemacht werden:</w:t>
      </w:r>
    </w:p>
    <w:p w14:paraId="23AAE99B" w14:textId="2AEE104F" w:rsidR="00F135CB" w:rsidRPr="001E460B" w:rsidRDefault="00B941A8" w:rsidP="001E460B">
      <w:pPr>
        <w:spacing w:before="240"/>
        <w:rPr>
          <w:sz w:val="14"/>
          <w:szCs w:val="18"/>
        </w:rPr>
      </w:pPr>
      <w:r w:rsidRPr="001E460B">
        <w:rPr>
          <w:noProof/>
        </w:rPr>
        <mc:AlternateContent>
          <mc:Choice Requires="wps">
            <w:drawing>
              <wp:anchor distT="0" distB="0" distL="114300" distR="114300" simplePos="0" relativeHeight="251658250" behindDoc="0" locked="0" layoutInCell="1" allowOverlap="1" wp14:anchorId="331835A1" wp14:editId="76796CE2">
                <wp:simplePos x="0" y="0"/>
                <wp:positionH relativeFrom="margin">
                  <wp:posOffset>-80645</wp:posOffset>
                </wp:positionH>
                <wp:positionV relativeFrom="paragraph">
                  <wp:posOffset>86996</wp:posOffset>
                </wp:positionV>
                <wp:extent cx="5848350" cy="361950"/>
                <wp:effectExtent l="0" t="0" r="19050" b="19050"/>
                <wp:wrapNone/>
                <wp:docPr id="8" name="Rectangle: Rounded Corners 8"/>
                <wp:cNvGraphicFramePr/>
                <a:graphic xmlns:a="http://schemas.openxmlformats.org/drawingml/2006/main">
                  <a:graphicData uri="http://schemas.microsoft.com/office/word/2010/wordprocessingShape">
                    <wps:wsp>
                      <wps:cNvSpPr/>
                      <wps:spPr>
                        <a:xfrm>
                          <a:off x="0" y="0"/>
                          <a:ext cx="5848350" cy="361950"/>
                        </a:xfrm>
                        <a:prstGeom prst="roundRect">
                          <a:avLst>
                            <a:gd name="adj" fmla="val 5914"/>
                          </a:avLst>
                        </a:prstGeom>
                        <a:noFill/>
                        <a:ln w="25400" cap="flat" cmpd="sng" algn="ctr">
                          <a:solidFill>
                            <a:srgbClr val="8D82B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w:pict w14:anchorId="24E6D5CF">
              <v:roundrect id="Rectangle: Rounded Corners 8" style="position:absolute;margin-left:-6.35pt;margin-top:6.85pt;width:460.5pt;height:28.5pt;z-index:25165826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ed="f" strokecolor="#8d82b1" strokeweight="2pt" arcsize="3874f" w14:anchorId="4EEC72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">
                <v:stroke joinstyle="miter"/>
                <w10:wrap anchorx="margin"/>
              </v:roundrect>
            </w:pict>
          </mc:Fallback>
        </mc:AlternateContent>
      </w:r>
      <w:r w:rsidRPr="001E460B">
        <w:rPr>
          <w:szCs w:val="20"/>
        </w:rPr>
        <w:t>Stiftung Wirtschaftsbildung (202</w:t>
      </w:r>
      <w:r w:rsidR="001E460B">
        <w:rPr>
          <w:szCs w:val="20"/>
        </w:rPr>
        <w:t>4</w:t>
      </w:r>
      <w:r w:rsidRPr="001E460B">
        <w:rPr>
          <w:szCs w:val="20"/>
        </w:rPr>
        <w:t xml:space="preserve">) </w:t>
      </w:r>
      <w:hyperlink r:id="rId75" w:history="1">
        <w:r w:rsidR="001E460B" w:rsidRPr="0038061A">
          <w:rPr>
            <w:rStyle w:val="Hyperlink"/>
            <w:szCs w:val="20"/>
          </w:rPr>
          <w:t>Wirtschaftsstandort Österreich</w:t>
        </w:r>
        <w:r w:rsidR="00A500DD" w:rsidRPr="0038061A">
          <w:rPr>
            <w:rStyle w:val="Hyperlink"/>
            <w:szCs w:val="20"/>
          </w:rPr>
          <w:t>: Escape Room</w:t>
        </w:r>
      </w:hyperlink>
      <w:r w:rsidRPr="001E460B">
        <w:rPr>
          <w:szCs w:val="20"/>
        </w:rPr>
        <w:t xml:space="preserve">. CC BY NC SA 4.0. </w:t>
      </w:r>
    </w:p>
    <w:sectPr w:rsidR="00F135CB" w:rsidRPr="001E460B" w:rsidSect="0005272C">
      <w:headerReference w:type="default" r:id="rId76"/>
      <w:footerReference w:type="default" r:id="rId77"/>
      <w:type w:val="continuous"/>
      <w:pgSz w:w="11900" w:h="16840"/>
      <w:pgMar w:top="1802" w:right="1417" w:bottom="1134" w:left="1417" w:header="850"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11B80E" w14:textId="77777777" w:rsidR="00CA4A37" w:rsidRDefault="00CA4A37" w:rsidP="002B0FEA">
      <w:pPr>
        <w:spacing w:line="240" w:lineRule="auto"/>
      </w:pPr>
      <w:r>
        <w:separator/>
      </w:r>
    </w:p>
  </w:endnote>
  <w:endnote w:type="continuationSeparator" w:id="0">
    <w:p w14:paraId="2D5C9FFA" w14:textId="77777777" w:rsidR="00CA4A37" w:rsidRDefault="00CA4A37" w:rsidP="002B0FEA">
      <w:pPr>
        <w:spacing w:line="240" w:lineRule="auto"/>
      </w:pPr>
      <w:r>
        <w:continuationSeparator/>
      </w:r>
    </w:p>
  </w:endnote>
  <w:endnote w:type="continuationNotice" w:id="1">
    <w:p w14:paraId="0FF0FF8B" w14:textId="77777777" w:rsidR="00CA4A37" w:rsidRDefault="00CA4A3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Times New Roman (Überschriften">
    <w:altName w:val="Times New Roman"/>
    <w:panose1 w:val="00000000000000000000"/>
    <w:charset w:val="00"/>
    <w:family w:val="roman"/>
    <w:notTrueType/>
    <w:pitch w:val="default"/>
  </w:font>
  <w:font w:name="Times New Roman (Textkörper CS)">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Fira Sans">
    <w:charset w:val="00"/>
    <w:family w:val="swiss"/>
    <w:pitch w:val="variable"/>
    <w:sig w:usb0="600002FF" w:usb1="00000001" w:usb2="00000000" w:usb3="00000000" w:csb0="0000019F" w:csb1="00000000"/>
  </w:font>
  <w:font w:name="sweet purple">
    <w:altName w:val="Calibri"/>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0E978C" w14:textId="5073D0B0"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46" behindDoc="0" locked="0" layoutInCell="1" allowOverlap="1" wp14:anchorId="72796DEA" wp14:editId="2ADBEC7E">
              <wp:simplePos x="0" y="0"/>
              <wp:positionH relativeFrom="column">
                <wp:posOffset>7363042</wp:posOffset>
              </wp:positionH>
              <wp:positionV relativeFrom="page">
                <wp:posOffset>6847840</wp:posOffset>
              </wp:positionV>
              <wp:extent cx="1886400" cy="360000"/>
              <wp:effectExtent l="0" t="0" r="6985" b="8255"/>
              <wp:wrapNone/>
              <wp:docPr id="50" name="Text Box 5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0DE7BFC" w14:textId="77777777" w:rsidR="00057C4F" w:rsidRPr="002B0FEA" w:rsidRDefault="00057C4F"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22475EF8" w14:textId="77777777" w:rsidR="00057C4F" w:rsidRPr="008F2F0E" w:rsidRDefault="00057C4F" w:rsidP="00914EBA">
                          <w:pPr>
                            <w:pStyle w:val="Fuzeile"/>
                            <w:tabs>
                              <w:tab w:val="clear" w:pos="9072"/>
                            </w:tabs>
                            <w:ind w:right="-6"/>
                            <w:jc w:val="right"/>
                            <w:rPr>
                              <w:u w:val="single"/>
                            </w:rPr>
                          </w:pPr>
                          <w:r w:rsidRPr="008F2F0E">
                            <w:t xml:space="preserve">© </w:t>
                          </w:r>
                          <w:hyperlink r:id="rId1" w:history="1">
                            <w:r w:rsidRPr="008F2F0E">
                              <w:rPr>
                                <w:rStyle w:val="Hyperlink"/>
                              </w:rPr>
                              <w:t>CC BY NC SA</w:t>
                            </w:r>
                          </w:hyperlink>
                        </w:p>
                        <w:p w14:paraId="271323A4" w14:textId="77777777" w:rsidR="00057C4F" w:rsidRPr="00845C30" w:rsidRDefault="00057C4F"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2796DEA" id="_x0000_t202" coordsize="21600,21600" o:spt="202" path="m,l,21600r21600,l21600,xe">
              <v:stroke joinstyle="miter"/>
              <v:path gradientshapeok="t" o:connecttype="rect"/>
            </v:shapetype>
            <v:shape id="Text Box 50" o:spid="_x0000_s1039" type="#_x0000_t202" style="position:absolute;left:0;text-align:left;margin-left:579.75pt;margin-top:539.2pt;width:148.55pt;height:28.3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LDAIAABw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" filled="f" stroked="f" strokeweight=".5pt">
              <v:textbox inset="0,0,0,0">
                <w:txbxContent>
                  <w:p w14:paraId="70DE7BFC" w14:textId="77777777" w:rsidR="00057C4F" w:rsidRPr="002B0FEA" w:rsidRDefault="00057C4F" w:rsidP="00914EBA">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22475EF8" w14:textId="77777777" w:rsidR="00057C4F" w:rsidRPr="008F2F0E" w:rsidRDefault="00057C4F" w:rsidP="00914EBA">
                    <w:pPr>
                      <w:pStyle w:val="Fuzeile"/>
                      <w:tabs>
                        <w:tab w:val="clear" w:pos="9072"/>
                      </w:tabs>
                      <w:ind w:right="-6"/>
                      <w:jc w:val="right"/>
                      <w:rPr>
                        <w:u w:val="single"/>
                      </w:rPr>
                    </w:pPr>
                    <w:r w:rsidRPr="008F2F0E">
                      <w:t xml:space="preserve">© </w:t>
                    </w:r>
                    <w:hyperlink r:id="rId2" w:history="1">
                      <w:r w:rsidRPr="008F2F0E">
                        <w:rPr>
                          <w:rStyle w:val="Hyperlink"/>
                        </w:rPr>
                        <w:t>CC BY NC SA</w:t>
                      </w:r>
                    </w:hyperlink>
                  </w:p>
                  <w:p w14:paraId="271323A4" w14:textId="77777777" w:rsidR="00057C4F" w:rsidRPr="00845C30" w:rsidRDefault="00057C4F"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44" behindDoc="1" locked="1" layoutInCell="1" allowOverlap="0" wp14:anchorId="760380D4" wp14:editId="7B8F1B20">
          <wp:simplePos x="0" y="0"/>
          <wp:positionH relativeFrom="column">
            <wp:posOffset>-4445</wp:posOffset>
          </wp:positionH>
          <wp:positionV relativeFrom="page">
            <wp:posOffset>9772650</wp:posOffset>
          </wp:positionV>
          <wp:extent cx="856800" cy="489600"/>
          <wp:effectExtent l="0" t="0" r="635" b="5715"/>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41" behindDoc="0" locked="0" layoutInCell="1" allowOverlap="1" wp14:anchorId="5DD926E3" wp14:editId="6EB5A7CE">
              <wp:simplePos x="0" y="0"/>
              <wp:positionH relativeFrom="column">
                <wp:posOffset>3862070</wp:posOffset>
              </wp:positionH>
              <wp:positionV relativeFrom="page">
                <wp:posOffset>10020414</wp:posOffset>
              </wp:positionV>
              <wp:extent cx="1886400" cy="360000"/>
              <wp:effectExtent l="0" t="0" r="6350" b="8890"/>
              <wp:wrapNone/>
              <wp:docPr id="1" name="Text Box 1"/>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F0C2DB5" w14:textId="77777777" w:rsidR="00057C4F" w:rsidRPr="002B0FEA" w:rsidRDefault="00057C4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4142743C" w14:textId="77777777" w:rsidR="00057C4F" w:rsidRPr="008F2F0E" w:rsidRDefault="00057C4F"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D7208D3"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D926E3" id="Text Box 1" o:spid="_x0000_s1040" type="#_x0000_t202" style="position:absolute;left:0;text-align:left;margin-left:304.1pt;margin-top:789pt;width:148.55pt;height:28.3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2mXDg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1Zs5dlCdaDyEgXnv5LqhHjbCh2eB&#10;RDW1TfINT7RoA1QLzhZnNeCvv53HeGKAvJx1JJ2S+58HgYoz890SN1Fno4GjsRsNe2jvgdQ4pYfh&#10;ZDLpAgYzmhqhfSVVr2IVcgkrqVbJw2jeh0HA9CqkWq1SEKnJibCxWydj6ohiRPSlfxXozrAHIuwR&#10;RlGJ4h36Q+yA/+oQQDeJmojrgOIZblJiIvf8aqLU3+5T1PVtL38D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Ckf&#10;aZcOAgAAIwQAAA4AAAAAAAAAAAAAAAAALgIAAGRycy9lMm9Eb2MueG1sUEsBAi0AFAAGAAgAAAAh&#10;AN0KxRTiAAAADQEAAA8AAAAAAAAAAAAAAAAAaAQAAGRycy9kb3ducmV2LnhtbFBLBQYAAAAABAAE&#10;APMAAAB3BQAAAAA=&#10;" filled="f" stroked="f" strokeweight=".5pt">
              <v:textbox inset="0,0,0,0">
                <w:txbxContent>
                  <w:p w14:paraId="6F0C2DB5" w14:textId="77777777" w:rsidR="00057C4F" w:rsidRPr="002B0FEA" w:rsidRDefault="00057C4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4142743C" w14:textId="77777777" w:rsidR="00057C4F" w:rsidRPr="008F2F0E" w:rsidRDefault="00057C4F"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D7208D3"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4D88943" w14:textId="0619DB04"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6" behindDoc="1" locked="0" layoutInCell="0" allowOverlap="0" wp14:anchorId="08875EE7" wp14:editId="2AD0F1F5">
              <wp:simplePos x="0" y="0"/>
              <wp:positionH relativeFrom="margin">
                <wp:posOffset>-892175</wp:posOffset>
              </wp:positionH>
              <wp:positionV relativeFrom="bottomMargin">
                <wp:posOffset>526111</wp:posOffset>
              </wp:positionV>
              <wp:extent cx="7560000" cy="180000"/>
              <wp:effectExtent l="0" t="0" r="3175" b="0"/>
              <wp:wrapSquare wrapText="bothSides"/>
              <wp:docPr id="73" name="Rectangle 7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370026B4">
            <v:rect id="Rechteck 73" style="position:absolute;margin-left:-70.25pt;margin-top:41.45pt;width:595.3pt;height:14.15pt;z-index:-251543552;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middle" o:spid="_x0000_s1026" o:allowincell="f" o:allowoverlap="f" fillcolor="#1d959e" stroked="f" strokeweight="1pt" w14:anchorId="1BAE81E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">
              <w10:wrap type="square" anchorx="margin" anchory="margin"/>
            </v:rect>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803019" w14:textId="7F55367F"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94" behindDoc="0" locked="0" layoutInCell="1" allowOverlap="1" wp14:anchorId="03189961" wp14:editId="4431E2E8">
              <wp:simplePos x="0" y="0"/>
              <wp:positionH relativeFrom="margin">
                <wp:align>right</wp:align>
              </wp:positionH>
              <wp:positionV relativeFrom="page">
                <wp:posOffset>6848817</wp:posOffset>
              </wp:positionV>
              <wp:extent cx="1886400" cy="360000"/>
              <wp:effectExtent l="0" t="0" r="0" b="2540"/>
              <wp:wrapNone/>
              <wp:docPr id="41" name="Text Box 1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6B818E46" w14:textId="77777777" w:rsidR="00057C4F" w:rsidRPr="002B0FEA" w:rsidRDefault="00057C4F" w:rsidP="00610CD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643C1355" w14:textId="77777777" w:rsidR="00057C4F" w:rsidRPr="008F2F0E" w:rsidRDefault="00057C4F" w:rsidP="00610CD8">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6FBE801D" w14:textId="77777777" w:rsidR="00057C4F" w:rsidRPr="002B0FEA" w:rsidRDefault="00057C4F" w:rsidP="00610CD8">
                          <w:pPr>
                            <w:pStyle w:val="Fuzeile"/>
                            <w:tabs>
                              <w:tab w:val="clear" w:pos="4536"/>
                            </w:tabs>
                            <w:spacing w:line="360" w:lineRule="auto"/>
                            <w:jc w:val="right"/>
                          </w:pPr>
                        </w:p>
                        <w:p w14:paraId="7A45C960" w14:textId="77777777" w:rsidR="00057C4F" w:rsidRPr="00845C30" w:rsidRDefault="00057C4F" w:rsidP="00610CD8">
                          <w:pPr>
                            <w:pStyle w:val="Fuzeile"/>
                            <w:tabs>
                              <w:tab w:val="clear" w:pos="4536"/>
                            </w:tabs>
                            <w:spacing w:line="276" w:lineRule="auto"/>
                            <w:jc w:val="right"/>
                            <w:rPr>
                              <w:rStyle w:val="SchwacheHervorhebung"/>
                              <w:b/>
                              <w:bCs/>
                              <w:i w:val="0"/>
                              <w:iCs w:val="0"/>
                              <w:color w:val="7F7F7F" w:themeColor="text1" w:themeTint="80"/>
                              <w:szCs w:val="16"/>
                            </w:rPr>
                          </w:pPr>
                        </w:p>
                        <w:p w14:paraId="624B56FE" w14:textId="77777777" w:rsidR="00057C4F" w:rsidRPr="00845C30" w:rsidRDefault="00057C4F" w:rsidP="00610CD8">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189961" id="_x0000_t202" coordsize="21600,21600" o:spt="202" path="m,l,21600r21600,l21600,xe">
              <v:stroke joinstyle="miter"/>
              <v:path gradientshapeok="t" o:connecttype="rect"/>
            </v:shapetype>
            <v:shape id="_x0000_s1052" type="#_x0000_t202" style="position:absolute;left:0;text-align:left;margin-left:97.35pt;margin-top:539.3pt;width:148.55pt;height:28.35pt;z-index:251658294;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" filled="f" stroked="f" strokeweight=".5pt">
              <v:textbox inset="0,0,0,0">
                <w:txbxContent>
                  <w:p w14:paraId="6B818E46" w14:textId="77777777" w:rsidR="00057C4F" w:rsidRPr="002B0FEA" w:rsidRDefault="00057C4F" w:rsidP="00610CD8">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643C1355" w14:textId="77777777" w:rsidR="00057C4F" w:rsidRPr="008F2F0E" w:rsidRDefault="00057C4F" w:rsidP="00610CD8">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6FBE801D" w14:textId="77777777" w:rsidR="00057C4F" w:rsidRPr="002B0FEA" w:rsidRDefault="00057C4F" w:rsidP="00610CD8">
                    <w:pPr>
                      <w:pStyle w:val="Fuzeile"/>
                      <w:tabs>
                        <w:tab w:val="clear" w:pos="4536"/>
                      </w:tabs>
                      <w:spacing w:line="360" w:lineRule="auto"/>
                      <w:jc w:val="right"/>
                    </w:pPr>
                  </w:p>
                  <w:p w14:paraId="7A45C960" w14:textId="77777777" w:rsidR="00057C4F" w:rsidRPr="00845C30" w:rsidRDefault="00057C4F" w:rsidP="00610CD8">
                    <w:pPr>
                      <w:pStyle w:val="Fuzeile"/>
                      <w:tabs>
                        <w:tab w:val="clear" w:pos="4536"/>
                      </w:tabs>
                      <w:spacing w:line="276" w:lineRule="auto"/>
                      <w:jc w:val="right"/>
                      <w:rPr>
                        <w:rStyle w:val="SchwacheHervorhebung"/>
                        <w:b/>
                        <w:bCs/>
                        <w:i w:val="0"/>
                        <w:iCs w:val="0"/>
                        <w:color w:val="7F7F7F" w:themeColor="text1" w:themeTint="80"/>
                        <w:szCs w:val="16"/>
                      </w:rPr>
                    </w:pPr>
                  </w:p>
                  <w:p w14:paraId="624B56FE" w14:textId="77777777" w:rsidR="00057C4F" w:rsidRPr="00845C30" w:rsidRDefault="00057C4F" w:rsidP="00610CD8">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x="margin" anchory="page"/>
            </v:shape>
          </w:pict>
        </mc:Fallback>
      </mc:AlternateContent>
    </w:r>
    <w:r>
      <w:rPr>
        <w:noProof/>
      </w:rPr>
      <w:drawing>
        <wp:anchor distT="0" distB="0" distL="114300" distR="114300" simplePos="0" relativeHeight="251658292" behindDoc="1" locked="1" layoutInCell="1" allowOverlap="0" wp14:anchorId="6BD16C69" wp14:editId="5C38F2F3">
          <wp:simplePos x="0" y="0"/>
          <wp:positionH relativeFrom="column">
            <wp:posOffset>-4445</wp:posOffset>
          </wp:positionH>
          <wp:positionV relativeFrom="page">
            <wp:posOffset>9772650</wp:posOffset>
          </wp:positionV>
          <wp:extent cx="856800" cy="489600"/>
          <wp:effectExtent l="0" t="0" r="635" b="5715"/>
          <wp:wrapSquare wrapText="bothSides"/>
          <wp:docPr id="4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91" behindDoc="0" locked="0" layoutInCell="1" allowOverlap="1" wp14:anchorId="0FCD4965" wp14:editId="5185577F">
              <wp:simplePos x="0" y="0"/>
              <wp:positionH relativeFrom="column">
                <wp:posOffset>3862070</wp:posOffset>
              </wp:positionH>
              <wp:positionV relativeFrom="page">
                <wp:posOffset>10020414</wp:posOffset>
              </wp:positionV>
              <wp:extent cx="1886400" cy="360000"/>
              <wp:effectExtent l="0" t="0" r="6350" b="8890"/>
              <wp:wrapNone/>
              <wp:docPr id="38" name="Text Box 1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0D855DF5" w14:textId="77777777" w:rsidR="00057C4F" w:rsidRPr="002B0FEA" w:rsidRDefault="00057C4F"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50722A56" w14:textId="77777777" w:rsidR="00057C4F" w:rsidRPr="008F2F0E" w:rsidRDefault="00057C4F" w:rsidP="0031555F">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46CF1722" w14:textId="77777777" w:rsidR="00057C4F" w:rsidRPr="002B0FEA" w:rsidRDefault="00057C4F" w:rsidP="0031555F">
                          <w:pPr>
                            <w:pStyle w:val="Fuzeile"/>
                            <w:tabs>
                              <w:tab w:val="clear" w:pos="4536"/>
                            </w:tabs>
                            <w:spacing w:line="360" w:lineRule="auto"/>
                            <w:jc w:val="right"/>
                          </w:pPr>
                        </w:p>
                        <w:p w14:paraId="11B750CA" w14:textId="77777777" w:rsidR="00057C4F" w:rsidRPr="00845C30" w:rsidRDefault="00057C4F" w:rsidP="0031555F">
                          <w:pPr>
                            <w:pStyle w:val="Fuzeile"/>
                            <w:tabs>
                              <w:tab w:val="clear" w:pos="4536"/>
                            </w:tabs>
                            <w:spacing w:line="276" w:lineRule="auto"/>
                            <w:jc w:val="right"/>
                            <w:rPr>
                              <w:rStyle w:val="SchwacheHervorhebung"/>
                              <w:b/>
                              <w:bCs/>
                              <w:i w:val="0"/>
                              <w:iCs w:val="0"/>
                              <w:color w:val="7F7F7F" w:themeColor="text1" w:themeTint="80"/>
                              <w:szCs w:val="16"/>
                            </w:rPr>
                          </w:pPr>
                        </w:p>
                        <w:p w14:paraId="40A31C4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CD4965" id="_x0000_s1053" type="#_x0000_t202" style="position:absolute;left:0;text-align:left;margin-left:304.1pt;margin-top:789pt;width:148.55pt;height:28.35pt;z-index:25165829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UA0EAIAACQEAAAOAAAAZHJzL2Uyb0RvYy54bWysU99r2zAQfh/sfxB6X+y0XQ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5yckny3c5y+mKa7HrboQ9fFbQsGiVHoiWhJY4b&#10;H4bQMSQWs7BujEnUGMu6ks9uP+f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YVANBACAAAkBAAADgAAAAAAAAAAAAAAAAAuAgAAZHJzL2Uyb0RvYy54bWxQSwECLQAUAAYACAAA&#10;ACEA3QrFFOIAAAANAQAADwAAAAAAAAAAAAAAAABqBAAAZHJzL2Rvd25yZXYueG1sUEsFBgAAAAAE&#10;AAQA8wAAAHkFAAAAAA==&#10;" filled="f" stroked="f" strokeweight=".5pt">
              <v:textbox inset="0,0,0,0">
                <w:txbxContent>
                  <w:p w14:paraId="0D855DF5" w14:textId="77777777" w:rsidR="00057C4F" w:rsidRPr="002B0FEA" w:rsidRDefault="00057C4F"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50722A56" w14:textId="77777777" w:rsidR="00057C4F" w:rsidRPr="008F2F0E" w:rsidRDefault="00057C4F" w:rsidP="0031555F">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46CF1722" w14:textId="77777777" w:rsidR="00057C4F" w:rsidRPr="002B0FEA" w:rsidRDefault="00057C4F" w:rsidP="0031555F">
                    <w:pPr>
                      <w:pStyle w:val="Fuzeile"/>
                      <w:tabs>
                        <w:tab w:val="clear" w:pos="4536"/>
                      </w:tabs>
                      <w:spacing w:line="360" w:lineRule="auto"/>
                      <w:jc w:val="right"/>
                    </w:pPr>
                  </w:p>
                  <w:p w14:paraId="11B750CA" w14:textId="77777777" w:rsidR="00057C4F" w:rsidRPr="00845C30" w:rsidRDefault="00057C4F" w:rsidP="0031555F">
                    <w:pPr>
                      <w:pStyle w:val="Fuzeile"/>
                      <w:tabs>
                        <w:tab w:val="clear" w:pos="4536"/>
                      </w:tabs>
                      <w:spacing w:line="276" w:lineRule="auto"/>
                      <w:jc w:val="right"/>
                      <w:rPr>
                        <w:rStyle w:val="SchwacheHervorhebung"/>
                        <w:b/>
                        <w:bCs/>
                        <w:i w:val="0"/>
                        <w:iCs w:val="0"/>
                        <w:color w:val="7F7F7F" w:themeColor="text1" w:themeTint="80"/>
                        <w:szCs w:val="16"/>
                      </w:rPr>
                    </w:pPr>
                  </w:p>
                  <w:p w14:paraId="40A31C4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6CC20F4A" w14:textId="44C32569"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95" behindDoc="1" locked="1" layoutInCell="1" allowOverlap="0" wp14:anchorId="0D7EFE12" wp14:editId="22A7C596">
          <wp:simplePos x="0" y="0"/>
          <wp:positionH relativeFrom="margin">
            <wp:align>left</wp:align>
          </wp:positionH>
          <wp:positionV relativeFrom="page">
            <wp:posOffset>6753860</wp:posOffset>
          </wp:positionV>
          <wp:extent cx="856615" cy="489585"/>
          <wp:effectExtent l="0" t="0" r="635" b="5715"/>
          <wp:wrapSquare wrapText="bothSides"/>
          <wp:docPr id="42"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smallCaps/>
        <w:noProof/>
        <w:szCs w:val="20"/>
      </w:rPr>
      <mc:AlternateContent>
        <mc:Choice Requires="wps">
          <w:drawing>
            <wp:anchor distT="0" distB="0" distL="114300" distR="114300" simplePos="0" relativeHeight="251658293" behindDoc="1" locked="0" layoutInCell="0" allowOverlap="0" wp14:anchorId="037A78A2" wp14:editId="0C729BFF">
              <wp:simplePos x="0" y="0"/>
              <wp:positionH relativeFrom="page">
                <wp:align>left</wp:align>
              </wp:positionH>
              <wp:positionV relativeFrom="page">
                <wp:align>bottom</wp:align>
              </wp:positionV>
              <wp:extent cx="10692000" cy="180000"/>
              <wp:effectExtent l="0" t="0" r="0" b="0"/>
              <wp:wrapSquare wrapText="bothSides"/>
              <wp:docPr id="39" name="Rectangle 189"/>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1CC0B5E8">
            <v:rect id="Rectangle 189" style="position:absolute;margin-left:0;margin-top:0;width:841.9pt;height:14.15pt;z-index:-251641785;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421AFEA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">
              <w10:wrap type="square" anchorx="page" anchory="page"/>
            </v:rect>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52F11C" w14:textId="23531189"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72" behindDoc="1" locked="1" layoutInCell="1" allowOverlap="0" wp14:anchorId="1C53FD3C" wp14:editId="44D46EC4">
          <wp:simplePos x="0" y="0"/>
          <wp:positionH relativeFrom="column">
            <wp:posOffset>-4445</wp:posOffset>
          </wp:positionH>
          <wp:positionV relativeFrom="page">
            <wp:posOffset>9772650</wp:posOffset>
          </wp:positionV>
          <wp:extent cx="856800" cy="489600"/>
          <wp:effectExtent l="0" t="0" r="635" b="5715"/>
          <wp:wrapSquare wrapText="bothSides"/>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1" behindDoc="0" locked="0" layoutInCell="1" allowOverlap="1" wp14:anchorId="2DB9D870" wp14:editId="4DB11282">
              <wp:simplePos x="0" y="0"/>
              <wp:positionH relativeFrom="column">
                <wp:posOffset>3862070</wp:posOffset>
              </wp:positionH>
              <wp:positionV relativeFrom="page">
                <wp:posOffset>10020414</wp:posOffset>
              </wp:positionV>
              <wp:extent cx="1886400" cy="360000"/>
              <wp:effectExtent l="0" t="0" r="6350" b="8890"/>
              <wp:wrapNone/>
              <wp:docPr id="207" name="Text Box 20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1256EF0B"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2C1D3AB6"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862170E" w14:textId="77777777" w:rsidR="00057C4F" w:rsidRPr="002B0FEA" w:rsidRDefault="00057C4F" w:rsidP="006C0684">
                          <w:pPr>
                            <w:pStyle w:val="Fuzeile"/>
                            <w:tabs>
                              <w:tab w:val="clear" w:pos="4536"/>
                            </w:tabs>
                            <w:spacing w:line="360" w:lineRule="auto"/>
                            <w:jc w:val="right"/>
                          </w:pPr>
                        </w:p>
                        <w:p w14:paraId="3B596E2C"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B9D870" id="_x0000_t202" coordsize="21600,21600" o:spt="202" path="m,l,21600r21600,l21600,xe">
              <v:stroke joinstyle="miter"/>
              <v:path gradientshapeok="t" o:connecttype="rect"/>
            </v:shapetype>
            <v:shape id="Text Box 207" o:spid="_x0000_s1054" type="#_x0000_t202" style="position:absolute;left:0;text-align:left;margin-left:304.1pt;margin-top:789pt;width:148.55pt;height:28.35pt;z-index:25165827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mQREAIAACQ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ilq6GwfZQXWi+RAG6r2T64aa2Agf&#10;XgQS19Q36Tc806INUDE4W5zVgD//dh7jiQLyctaRdkrufxwEKs7MN0vkRKGNBo7GbjTsoX0AkuOU&#10;XoaTyaQLGMxoaoT2jWS9ilXIJaykWiUPo/kQBgXTs5BqtUpBJCcnwsZunYypI4wR0tf+TaA74x6I&#10;sScYVSWKd/APsQMBq0MA3SRuIrADime8SYqJ3fOziVr/fZ+iro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OCJkERACAAAkBAAADgAAAAAAAAAAAAAAAAAuAgAAZHJzL2Uyb0RvYy54bWxQSwECLQAUAAYACAAA&#10;ACEA3QrFFOIAAAANAQAADwAAAAAAAAAAAAAAAABqBAAAZHJzL2Rvd25yZXYueG1sUEsFBgAAAAAE&#10;AAQA8wAAAHkFAAAAAA==&#10;" filled="f" stroked="f" strokeweight=".5pt">
              <v:textbox inset="0,0,0,0">
                <w:txbxContent>
                  <w:p w14:paraId="1256EF0B"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2C1D3AB6"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862170E" w14:textId="77777777" w:rsidR="00057C4F" w:rsidRPr="002B0FEA" w:rsidRDefault="00057C4F" w:rsidP="006C0684">
                    <w:pPr>
                      <w:pStyle w:val="Fuzeile"/>
                      <w:tabs>
                        <w:tab w:val="clear" w:pos="4536"/>
                      </w:tabs>
                      <w:spacing w:line="360" w:lineRule="auto"/>
                      <w:jc w:val="right"/>
                    </w:pPr>
                  </w:p>
                  <w:p w14:paraId="3B596E2C"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36F885FB" w14:textId="77777777"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3" behindDoc="1" locked="0" layoutInCell="0" allowOverlap="0" wp14:anchorId="1D1FEC8E" wp14:editId="6CC2C991">
              <wp:simplePos x="0" y="0"/>
              <wp:positionH relativeFrom="page">
                <wp:align>left</wp:align>
              </wp:positionH>
              <wp:positionV relativeFrom="page">
                <wp:align>bottom</wp:align>
              </wp:positionV>
              <wp:extent cx="7560000" cy="180000"/>
              <wp:effectExtent l="0" t="0" r="3175" b="0"/>
              <wp:wrapSquare wrapText="bothSides"/>
              <wp:docPr id="208" name="Rectangle 208"/>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0547EB62">
            <v:rect id="Rechteck 208" style="position:absolute;margin-left:0;margin-top:0;width:595.3pt;height:14.15pt;z-index:-25154969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40C789C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">
              <w10:wrap type="square" anchorx="page" anchory="page"/>
            </v:rect>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651A1B" w14:textId="50ADCFA0"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58" behindDoc="1" locked="1" layoutInCell="1" allowOverlap="0" wp14:anchorId="373E625F" wp14:editId="37031055">
          <wp:simplePos x="0" y="0"/>
          <wp:positionH relativeFrom="column">
            <wp:posOffset>-4445</wp:posOffset>
          </wp:positionH>
          <wp:positionV relativeFrom="page">
            <wp:posOffset>9772650</wp:posOffset>
          </wp:positionV>
          <wp:extent cx="856800" cy="489600"/>
          <wp:effectExtent l="0" t="0" r="635" b="5715"/>
          <wp:wrapSquare wrapText="bothSides"/>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7" behindDoc="0" locked="0" layoutInCell="1" allowOverlap="1" wp14:anchorId="0179AD30" wp14:editId="33F5B91E">
              <wp:simplePos x="0" y="0"/>
              <wp:positionH relativeFrom="column">
                <wp:posOffset>3862070</wp:posOffset>
              </wp:positionH>
              <wp:positionV relativeFrom="page">
                <wp:posOffset>10020414</wp:posOffset>
              </wp:positionV>
              <wp:extent cx="1886400" cy="360000"/>
              <wp:effectExtent l="0" t="0" r="6350" b="8890"/>
              <wp:wrapNone/>
              <wp:docPr id="129" name="Text Box 129"/>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59B9D33"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7DEA8F9B"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2A942499" w14:textId="77777777" w:rsidR="00057C4F" w:rsidRPr="002B0FEA" w:rsidRDefault="00057C4F" w:rsidP="006C0684">
                          <w:pPr>
                            <w:pStyle w:val="Fuzeile"/>
                            <w:tabs>
                              <w:tab w:val="clear" w:pos="4536"/>
                            </w:tabs>
                            <w:spacing w:line="360" w:lineRule="auto"/>
                            <w:jc w:val="right"/>
                          </w:pPr>
                        </w:p>
                        <w:p w14:paraId="240227B0"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9AD30" id="_x0000_t202" coordsize="21600,21600" o:spt="202" path="m,l,21600r21600,l21600,xe">
              <v:stroke joinstyle="miter"/>
              <v:path gradientshapeok="t" o:connecttype="rect"/>
            </v:shapetype>
            <v:shape id="Text Box 129" o:spid="_x0000_s1055" type="#_x0000_t202" style="position:absolute;left:0;text-align:left;margin-left:304.1pt;margin-top:789pt;width:148.55pt;height:28.35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gl+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U0GwfZQXWi+RAG6r2T64aa2Agf&#10;ngUS19Q36Tc80aINUDE4W5zVgL/+dh7jiQLyctaRdkrufx4EKs7Md0vkRKGNBo7GbjTsob0HkuOU&#10;XoaTyaQLGMxoaoT2lWS9ilXIJaykWiUPo3kfBgXTs5BqtUpBJCcnwsZunYypI4wR0pf+VaA74x6I&#10;sUcYVSWKd/APsQMBq0MA3SRuIrADime8SYqJ3fOziVp/u09R18e9/A0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u8oJfhACAAAkBAAADgAAAAAAAAAAAAAAAAAuAgAAZHJzL2Uyb0RvYy54bWxQSwECLQAUAAYACAAA&#10;ACEA3QrFFOIAAAANAQAADwAAAAAAAAAAAAAAAABqBAAAZHJzL2Rvd25yZXYueG1sUEsFBgAAAAAE&#10;AAQA8wAAAHkFAAAAAA==&#10;" filled="f" stroked="f" strokeweight=".5pt">
              <v:textbox inset="0,0,0,0">
                <w:txbxContent>
                  <w:p w14:paraId="459B9D33"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7DEA8F9B"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2A942499" w14:textId="77777777" w:rsidR="00057C4F" w:rsidRPr="002B0FEA" w:rsidRDefault="00057C4F" w:rsidP="006C0684">
                    <w:pPr>
                      <w:pStyle w:val="Fuzeile"/>
                      <w:tabs>
                        <w:tab w:val="clear" w:pos="4536"/>
                      </w:tabs>
                      <w:spacing w:line="360" w:lineRule="auto"/>
                      <w:jc w:val="right"/>
                    </w:pPr>
                  </w:p>
                  <w:p w14:paraId="240227B0"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6AA764FC" w14:textId="0E8C6B79"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0" behindDoc="1" locked="0" layoutInCell="0" allowOverlap="0" wp14:anchorId="3C03B615" wp14:editId="0CF2EA19">
              <wp:simplePos x="0" y="0"/>
              <wp:positionH relativeFrom="page">
                <wp:posOffset>-1270</wp:posOffset>
              </wp:positionH>
              <wp:positionV relativeFrom="page">
                <wp:align>bottom</wp:align>
              </wp:positionV>
              <wp:extent cx="7560000" cy="180000"/>
              <wp:effectExtent l="0" t="0" r="3175" b="0"/>
              <wp:wrapSquare wrapText="bothSides"/>
              <wp:docPr id="76" name="Rectangle 76"/>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4D532C98">
            <v:rect id="Rechteck 76" style="position:absolute;margin-left:-.1pt;margin-top:0;width:595.3pt;height:14.15pt;z-index:-25159475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middle" o:spid="_x0000_s1026" o:allowincell="f" o:allowoverlap="f" fillcolor="#2ca14b" stroked="f" strokeweight="1pt" w14:anchorId="669E8F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">
              <w10:wrap type="square" anchorx="page" anchory="page"/>
            </v:rect>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8655BB" w14:textId="4600840E"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2" behindDoc="1" locked="1" layoutInCell="1" allowOverlap="0" wp14:anchorId="374F5A5D" wp14:editId="1CD6DFCF">
          <wp:simplePos x="0" y="0"/>
          <wp:positionH relativeFrom="column">
            <wp:posOffset>-4445</wp:posOffset>
          </wp:positionH>
          <wp:positionV relativeFrom="page">
            <wp:posOffset>9772650</wp:posOffset>
          </wp:positionV>
          <wp:extent cx="856800" cy="489600"/>
          <wp:effectExtent l="0" t="0" r="635" b="5715"/>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1" behindDoc="0" locked="0" layoutInCell="1" allowOverlap="1" wp14:anchorId="1331006F" wp14:editId="59EA5F64">
              <wp:simplePos x="0" y="0"/>
              <wp:positionH relativeFrom="column">
                <wp:posOffset>3862070</wp:posOffset>
              </wp:positionH>
              <wp:positionV relativeFrom="page">
                <wp:posOffset>10020414</wp:posOffset>
              </wp:positionV>
              <wp:extent cx="1886400" cy="360000"/>
              <wp:effectExtent l="0" t="0" r="6350" b="8890"/>
              <wp:wrapNone/>
              <wp:docPr id="137" name="Text Box 13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83B8D27"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0FA2D97A"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57DDBA8" w14:textId="77777777" w:rsidR="00057C4F" w:rsidRPr="002B0FEA" w:rsidRDefault="00057C4F" w:rsidP="006C0684">
                          <w:pPr>
                            <w:pStyle w:val="Fuzeile"/>
                            <w:tabs>
                              <w:tab w:val="clear" w:pos="4536"/>
                            </w:tabs>
                            <w:spacing w:line="360" w:lineRule="auto"/>
                            <w:jc w:val="right"/>
                          </w:pPr>
                        </w:p>
                        <w:p w14:paraId="7C6269A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31006F" id="_x0000_t202" coordsize="21600,21600" o:spt="202" path="m,l,21600r21600,l21600,xe">
              <v:stroke joinstyle="miter"/>
              <v:path gradientshapeok="t" o:connecttype="rect"/>
            </v:shapetype>
            <v:shape id="Text Box 137" o:spid="_x0000_s1056" type="#_x0000_t202" style="position:absolute;left:0;text-align:left;margin-left:304.1pt;margin-top:789pt;width:148.55pt;height:28.3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bS1bEQIAACQ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" filled="f" stroked="f" strokeweight=".5pt">
              <v:textbox inset="0,0,0,0">
                <w:txbxContent>
                  <w:p w14:paraId="283B8D27"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0FA2D97A"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57DDBA8" w14:textId="77777777" w:rsidR="00057C4F" w:rsidRPr="002B0FEA" w:rsidRDefault="00057C4F" w:rsidP="006C0684">
                    <w:pPr>
                      <w:pStyle w:val="Fuzeile"/>
                      <w:tabs>
                        <w:tab w:val="clear" w:pos="4536"/>
                      </w:tabs>
                      <w:spacing w:line="360" w:lineRule="auto"/>
                      <w:jc w:val="right"/>
                    </w:pPr>
                  </w:p>
                  <w:p w14:paraId="7C6269A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2093B310" w14:textId="772767D0"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4" behindDoc="1" locked="0" layoutInCell="1" allowOverlap="1" wp14:anchorId="455050DF" wp14:editId="654F5122">
              <wp:simplePos x="0" y="0"/>
              <wp:positionH relativeFrom="page">
                <wp:align>left</wp:align>
              </wp:positionH>
              <wp:positionV relativeFrom="page">
                <wp:align>bottom</wp:align>
              </wp:positionV>
              <wp:extent cx="7560000" cy="180000"/>
              <wp:effectExtent l="0" t="0" r="3175" b="0"/>
              <wp:wrapTight wrapText="bothSides">
                <wp:wrapPolygon edited="0">
                  <wp:start x="0" y="0"/>
                  <wp:lineTo x="0" y="18318"/>
                  <wp:lineTo x="21555" y="18318"/>
                  <wp:lineTo x="21555" y="0"/>
                  <wp:lineTo x="0" y="0"/>
                </wp:wrapPolygon>
              </wp:wrapTight>
              <wp:docPr id="172" name="Rectangle 172"/>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D07D7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504A0310">
            <v:rect id="Rechteck 172" style="position:absolute;margin-left:0;margin-top:0;width:595.3pt;height:14.15pt;z-index:-251583488;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fillcolor="#d07d75" stroked="f" strokeweight="1pt" w14:anchorId="28350F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">
              <w10:wrap type="tight"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7D308A" w14:textId="615DF46C" w:rsidR="00057C4F" w:rsidRPr="001A3878" w:rsidRDefault="00057C4F" w:rsidP="001A3878">
    <w:pPr>
      <w:pStyle w:val="Fuzeile"/>
      <w:tabs>
        <w:tab w:val="clear" w:pos="4536"/>
        <w:tab w:val="clear" w:pos="9072"/>
      </w:tabs>
      <w:spacing w:line="276" w:lineRule="auto"/>
      <w:ind w:right="-6"/>
      <w:jc w:val="both"/>
      <w:rPr>
        <w:b/>
        <w:bCs/>
        <w:color w:val="303059" w:themeColor="accent3"/>
        <w:sz w:val="20"/>
        <w:szCs w:val="20"/>
      </w:rPr>
    </w:pPr>
    <w:r>
      <w:rPr>
        <w:noProof/>
      </w:rPr>
      <w:drawing>
        <wp:anchor distT="0" distB="0" distL="114300" distR="114300" simplePos="0" relativeHeight="251658274" behindDoc="1" locked="0" layoutInCell="1" allowOverlap="1" wp14:anchorId="311BE5F8" wp14:editId="7340DF93">
          <wp:simplePos x="0" y="0"/>
          <wp:positionH relativeFrom="page">
            <wp:posOffset>15240</wp:posOffset>
          </wp:positionH>
          <wp:positionV relativeFrom="page">
            <wp:posOffset>10506710</wp:posOffset>
          </wp:positionV>
          <wp:extent cx="7551420" cy="179705"/>
          <wp:effectExtent l="0" t="0" r="0" b="0"/>
          <wp:wrapTight wrapText="bothSides">
            <wp:wrapPolygon edited="0">
              <wp:start x="0" y="0"/>
              <wp:lineTo x="0" y="18318"/>
              <wp:lineTo x="21524" y="18318"/>
              <wp:lineTo x="21524" y="0"/>
              <wp:lineTo x="0" y="0"/>
            </wp:wrapPolygon>
          </wp:wrapTight>
          <wp:docPr id="79" name="Picture 79" descr="Ein Bild, das Berg, Himmel, Landschaft, Sonnenunterga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Berg, Himmel, Landschaft, Sonnenuntergang enthält.&#10;&#10;Automatisch generierte Beschreibung"/>
                  <pic:cNvPicPr/>
                </pic:nvPicPr>
                <pic:blipFill rotWithShape="1">
                  <a:blip r:embed="rId1" cstate="print">
                    <a:alphaModFix amt="50000"/>
                    <a:extLst>
                      <a:ext uri="{28A0092B-C50C-407E-A947-70E740481C1C}">
                        <a14:useLocalDpi xmlns:a14="http://schemas.microsoft.com/office/drawing/2010/main" val="0"/>
                      </a:ext>
                    </a:extLst>
                  </a:blip>
                  <a:srcRect b="93709"/>
                  <a:stretch/>
                </pic:blipFill>
                <pic:spPr bwMode="auto">
                  <a:xfrm>
                    <a:off x="0" y="0"/>
                    <a:ext cx="7551420" cy="1797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mc:AlternateContent>
        <mc:Choice Requires="wps">
          <w:drawing>
            <wp:anchor distT="0" distB="0" distL="114300" distR="114300" simplePos="0" relativeHeight="251658243" behindDoc="0" locked="0" layoutInCell="1" allowOverlap="1" wp14:anchorId="499CF3D3" wp14:editId="0057C893">
              <wp:simplePos x="0" y="0"/>
              <wp:positionH relativeFrom="column">
                <wp:posOffset>3862705</wp:posOffset>
              </wp:positionH>
              <wp:positionV relativeFrom="page">
                <wp:posOffset>10125075</wp:posOffset>
              </wp:positionV>
              <wp:extent cx="1885950" cy="323850"/>
              <wp:effectExtent l="0" t="0" r="0" b="0"/>
              <wp:wrapNone/>
              <wp:docPr id="9" name="Text Box 9"/>
              <wp:cNvGraphicFramePr/>
              <a:graphic xmlns:a="http://schemas.openxmlformats.org/drawingml/2006/main">
                <a:graphicData uri="http://schemas.microsoft.com/office/word/2010/wordprocessingShape">
                  <wps:wsp>
                    <wps:cNvSpPr txBox="1"/>
                    <wps:spPr>
                      <a:xfrm>
                        <a:off x="0" y="0"/>
                        <a:ext cx="1885950" cy="323850"/>
                      </a:xfrm>
                      <a:prstGeom prst="rect">
                        <a:avLst/>
                      </a:prstGeom>
                      <a:noFill/>
                      <a:ln w="6350">
                        <a:noFill/>
                      </a:ln>
                    </wps:spPr>
                    <wps:txbx>
                      <w:txbxContent>
                        <w:p w14:paraId="5CB355DF"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66F24252"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6E73CB8" w14:textId="77777777" w:rsidR="00057C4F" w:rsidRPr="002B0FEA" w:rsidRDefault="00057C4F" w:rsidP="006C0684">
                          <w:pPr>
                            <w:pStyle w:val="Fuzeile"/>
                            <w:tabs>
                              <w:tab w:val="clear" w:pos="4536"/>
                            </w:tabs>
                            <w:spacing w:line="360" w:lineRule="auto"/>
                            <w:jc w:val="right"/>
                          </w:pPr>
                        </w:p>
                        <w:p w14:paraId="765C2658" w14:textId="71CCA2A7" w:rsidR="00057C4F" w:rsidRPr="002B0FEA" w:rsidRDefault="00057C4F"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9CF3D3" id="_x0000_t202" coordsize="21600,21600" o:spt="202" path="m,l,21600r21600,l21600,xe">
              <v:stroke joinstyle="miter"/>
              <v:path gradientshapeok="t" o:connecttype="rect"/>
            </v:shapetype>
            <v:shape id="Text Box 9" o:spid="_x0000_s1041" type="#_x0000_t202" style="position:absolute;left:0;text-align:left;margin-left:304.15pt;margin-top:797.25pt;width:148.5pt;height:25.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" filled="f" stroked="f" strokeweight=".5pt">
              <v:textbox inset="0,0,0,0">
                <w:txbxContent>
                  <w:p w14:paraId="5CB355DF"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66F24252"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76E73CB8" w14:textId="77777777" w:rsidR="00057C4F" w:rsidRPr="002B0FEA" w:rsidRDefault="00057C4F" w:rsidP="006C0684">
                    <w:pPr>
                      <w:pStyle w:val="Fuzeile"/>
                      <w:tabs>
                        <w:tab w:val="clear" w:pos="4536"/>
                      </w:tabs>
                      <w:spacing w:line="360" w:lineRule="auto"/>
                      <w:jc w:val="right"/>
                    </w:pPr>
                  </w:p>
                  <w:p w14:paraId="765C2658" w14:textId="71CCA2A7" w:rsidR="00057C4F" w:rsidRPr="002B0FEA" w:rsidRDefault="00057C4F"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45" behindDoc="1" locked="0" layoutInCell="1" allowOverlap="1" wp14:anchorId="1D23603C" wp14:editId="6C76ABDF">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4">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14662" w14:textId="48A8F506"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80" behindDoc="1" locked="1" layoutInCell="1" allowOverlap="0" wp14:anchorId="7B4EF5E4" wp14:editId="14CCCA2A">
          <wp:simplePos x="0" y="0"/>
          <wp:positionH relativeFrom="column">
            <wp:posOffset>-4445</wp:posOffset>
          </wp:positionH>
          <wp:positionV relativeFrom="page">
            <wp:posOffset>9772650</wp:posOffset>
          </wp:positionV>
          <wp:extent cx="856800" cy="489600"/>
          <wp:effectExtent l="0" t="0" r="635" b="571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79" behindDoc="0" locked="0" layoutInCell="1" allowOverlap="1" wp14:anchorId="6204C591" wp14:editId="6C1C2F2E">
              <wp:simplePos x="0" y="0"/>
              <wp:positionH relativeFrom="column">
                <wp:posOffset>3862070</wp:posOffset>
              </wp:positionH>
              <wp:positionV relativeFrom="page">
                <wp:posOffset>10020414</wp:posOffset>
              </wp:positionV>
              <wp:extent cx="1886400" cy="360000"/>
              <wp:effectExtent l="0" t="0" r="6350" b="8890"/>
              <wp:wrapNone/>
              <wp:docPr id="88" name="Text Box 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4BF34317"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4E619AF4"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11825511" w14:textId="77777777" w:rsidR="00057C4F" w:rsidRPr="002B0FEA" w:rsidRDefault="00057C4F" w:rsidP="006C0684">
                          <w:pPr>
                            <w:pStyle w:val="Fuzeile"/>
                            <w:tabs>
                              <w:tab w:val="clear" w:pos="4536"/>
                            </w:tabs>
                            <w:spacing w:line="360" w:lineRule="auto"/>
                            <w:jc w:val="right"/>
                          </w:pPr>
                        </w:p>
                        <w:p w14:paraId="3F8DD29F"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04C591" id="_x0000_t202" coordsize="21600,21600" o:spt="202" path="m,l,21600r21600,l21600,xe">
              <v:stroke joinstyle="miter"/>
              <v:path gradientshapeok="t" o:connecttype="rect"/>
            </v:shapetype>
            <v:shape id="Text Box 88" o:spid="_x0000_s1042" type="#_x0000_t202" style="position:absolute;left:0;text-align:left;margin-left:304.1pt;margin-top:789pt;width:148.55pt;height:28.35pt;z-index:25165827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CDdDwIAACM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" filled="f" stroked="f" strokeweight=".5pt">
              <v:textbox inset="0,0,0,0">
                <w:txbxContent>
                  <w:p w14:paraId="4BF34317"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4E619AF4"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11825511" w14:textId="77777777" w:rsidR="00057C4F" w:rsidRPr="002B0FEA" w:rsidRDefault="00057C4F" w:rsidP="006C0684">
                    <w:pPr>
                      <w:pStyle w:val="Fuzeile"/>
                      <w:tabs>
                        <w:tab w:val="clear" w:pos="4536"/>
                      </w:tabs>
                      <w:spacing w:line="360" w:lineRule="auto"/>
                      <w:jc w:val="right"/>
                    </w:pPr>
                  </w:p>
                  <w:p w14:paraId="3F8DD29F"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1935DEB8" w14:textId="77777777"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81" behindDoc="1" locked="0" layoutInCell="0" allowOverlap="0" wp14:anchorId="104AD9F2" wp14:editId="6BB33340">
              <wp:simplePos x="0" y="0"/>
              <wp:positionH relativeFrom="margin">
                <wp:posOffset>-892175</wp:posOffset>
              </wp:positionH>
              <wp:positionV relativeFrom="bottomMargin">
                <wp:posOffset>544830</wp:posOffset>
              </wp:positionV>
              <wp:extent cx="7560000" cy="180000"/>
              <wp:effectExtent l="0" t="0" r="3175" b="0"/>
              <wp:wrapSquare wrapText="bothSides"/>
              <wp:docPr id="90" name="Rectangle 90"/>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3988DE" id="Rectangle 90" o:spid="_x0000_s1026" style="position:absolute;margin-left:-70.25pt;margin-top:42.9pt;width:595.3pt;height:14.15pt;z-index:-251658199;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" o:allowincell="f" o:allowoverlap="f" fillcolor="#1d959e" stroked="f" strokeweight="1pt">
              <w10:wrap type="square" anchorx="margin" anchory="margin"/>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874B54" w14:textId="38DB90A8" w:rsidR="00057C4F" w:rsidRPr="001A3878" w:rsidRDefault="00057C4F" w:rsidP="001A3878">
    <w:pPr>
      <w:pStyle w:val="Fuzeile"/>
      <w:tabs>
        <w:tab w:val="clear" w:pos="4536"/>
        <w:tab w:val="clear" w:pos="9072"/>
      </w:tabs>
      <w:spacing w:line="276" w:lineRule="auto"/>
      <w:ind w:right="-6"/>
      <w:jc w:val="both"/>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84" behindDoc="1" locked="0" layoutInCell="1" allowOverlap="1" wp14:anchorId="079C069C" wp14:editId="1D5680AA">
              <wp:simplePos x="0" y="0"/>
              <wp:positionH relativeFrom="column">
                <wp:posOffset>-910751</wp:posOffset>
              </wp:positionH>
              <wp:positionV relativeFrom="page">
                <wp:posOffset>10510520</wp:posOffset>
              </wp:positionV>
              <wp:extent cx="7559675" cy="179705"/>
              <wp:effectExtent l="0" t="0" r="3175" b="0"/>
              <wp:wrapTight wrapText="bothSides">
                <wp:wrapPolygon edited="0">
                  <wp:start x="0" y="0"/>
                  <wp:lineTo x="0" y="18318"/>
                  <wp:lineTo x="21555" y="18318"/>
                  <wp:lineTo x="21555" y="0"/>
                  <wp:lineTo x="0" y="0"/>
                </wp:wrapPolygon>
              </wp:wrapTight>
              <wp:docPr id="102" name="Rectangle 102"/>
              <wp:cNvGraphicFramePr/>
              <a:graphic xmlns:a="http://schemas.openxmlformats.org/drawingml/2006/main">
                <a:graphicData uri="http://schemas.microsoft.com/office/word/2010/wordprocessingShape">
                  <wps:wsp>
                    <wps:cNvSpPr/>
                    <wps:spPr>
                      <a:xfrm>
                        <a:off x="0" y="0"/>
                        <a:ext cx="7559675" cy="17970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6421C6C6">
            <v:rect id="Rectangle 102" style="position:absolute;margin-left:-71.7pt;margin-top:827.6pt;width:595.25pt;height:14.15pt;z-index:-25165816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777da9" stroked="f" strokeweight="1pt" w14:anchorId="2834D0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">
              <w10:wrap type="tight" anchory="page"/>
            </v:rect>
          </w:pict>
        </mc:Fallback>
      </mc:AlternateContent>
    </w:r>
    <w:r w:rsidRPr="00952996">
      <w:rPr>
        <w:b/>
        <w:bCs/>
        <w:noProof/>
        <w:color w:val="303059" w:themeColor="accent3"/>
        <w:sz w:val="20"/>
        <w:szCs w:val="20"/>
      </w:rPr>
      <mc:AlternateContent>
        <mc:Choice Requires="wps">
          <w:drawing>
            <wp:anchor distT="0" distB="0" distL="114300" distR="114300" simplePos="0" relativeHeight="251658277" behindDoc="0" locked="0" layoutInCell="1" allowOverlap="1" wp14:anchorId="541D6947" wp14:editId="7B390E17">
              <wp:simplePos x="0" y="0"/>
              <wp:positionH relativeFrom="column">
                <wp:posOffset>3862705</wp:posOffset>
              </wp:positionH>
              <wp:positionV relativeFrom="page">
                <wp:posOffset>10125075</wp:posOffset>
              </wp:positionV>
              <wp:extent cx="1885950" cy="30480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1885950" cy="304800"/>
                      </a:xfrm>
                      <a:prstGeom prst="rect">
                        <a:avLst/>
                      </a:prstGeom>
                      <a:noFill/>
                      <a:ln w="6350">
                        <a:noFill/>
                      </a:ln>
                    </wps:spPr>
                    <wps:txbx>
                      <w:txbxContent>
                        <w:p w14:paraId="09B038F0"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4885164B" w14:textId="77777777" w:rsidR="00057C4F" w:rsidRPr="008F2F0E" w:rsidRDefault="00057C4F" w:rsidP="006C068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34B5238C" w14:textId="77777777" w:rsidR="00057C4F" w:rsidRPr="002B0FEA" w:rsidRDefault="00057C4F" w:rsidP="006C0684">
                          <w:pPr>
                            <w:pStyle w:val="Fuzeile"/>
                            <w:tabs>
                              <w:tab w:val="clear" w:pos="4536"/>
                            </w:tabs>
                            <w:spacing w:line="360" w:lineRule="auto"/>
                            <w:jc w:val="right"/>
                          </w:pPr>
                        </w:p>
                        <w:p w14:paraId="3B0F9300" w14:textId="38DE24AD" w:rsidR="00057C4F" w:rsidRPr="002B0FEA" w:rsidRDefault="00057C4F" w:rsidP="00CE230E">
                          <w:pPr>
                            <w:pStyle w:val="Fuzeile"/>
                            <w:tabs>
                              <w:tab w:val="clear" w:pos="4536"/>
                            </w:tabs>
                            <w:spacing w:line="360" w:lineRule="auto"/>
                            <w:jc w:val="right"/>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41D6947" id="_x0000_t202" coordsize="21600,21600" o:spt="202" path="m,l,21600r21600,l21600,xe">
              <v:stroke joinstyle="miter"/>
              <v:path gradientshapeok="t" o:connecttype="rect"/>
            </v:shapetype>
            <v:shape id="Text Box 84" o:spid="_x0000_s1043" type="#_x0000_t202" style="position:absolute;left:0;text-align:left;margin-left:304.15pt;margin-top:797.25pt;width:148.5pt;height:24pt;z-index:25165827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" filled="f" stroked="f" strokeweight=".5pt">
              <v:textbox inset="0,0,0,0">
                <w:txbxContent>
                  <w:p w14:paraId="09B038F0"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4885164B"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34B5238C" w14:textId="77777777" w:rsidR="00057C4F" w:rsidRPr="002B0FEA" w:rsidRDefault="00057C4F" w:rsidP="006C0684">
                    <w:pPr>
                      <w:pStyle w:val="Fuzeile"/>
                      <w:tabs>
                        <w:tab w:val="clear" w:pos="4536"/>
                      </w:tabs>
                      <w:spacing w:line="360" w:lineRule="auto"/>
                      <w:jc w:val="right"/>
                    </w:pPr>
                  </w:p>
                  <w:p w14:paraId="3B0F9300" w14:textId="38DE24AD" w:rsidR="00057C4F" w:rsidRPr="002B0FEA" w:rsidRDefault="00057C4F" w:rsidP="00CE230E">
                    <w:pPr>
                      <w:pStyle w:val="Fuzeile"/>
                      <w:tabs>
                        <w:tab w:val="clear" w:pos="4536"/>
                      </w:tabs>
                      <w:spacing w:line="360" w:lineRule="auto"/>
                      <w:jc w:val="right"/>
                    </w:pPr>
                  </w:p>
                </w:txbxContent>
              </v:textbox>
              <w10:wrap anchory="page"/>
            </v:shape>
          </w:pict>
        </mc:Fallback>
      </mc:AlternateContent>
    </w:r>
    <w:r>
      <w:rPr>
        <w:noProof/>
      </w:rPr>
      <w:drawing>
        <wp:anchor distT="0" distB="0" distL="114300" distR="114300" simplePos="0" relativeHeight="251658278" behindDoc="1" locked="0" layoutInCell="1" allowOverlap="1" wp14:anchorId="623F76F3" wp14:editId="5A495B97">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AE4E8B" w14:textId="22F371AE"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54" behindDoc="0" locked="0" layoutInCell="1" allowOverlap="1" wp14:anchorId="59F4706A" wp14:editId="373CD590">
              <wp:simplePos x="0" y="0"/>
              <wp:positionH relativeFrom="column">
                <wp:posOffset>7363042</wp:posOffset>
              </wp:positionH>
              <wp:positionV relativeFrom="page">
                <wp:posOffset>6847840</wp:posOffset>
              </wp:positionV>
              <wp:extent cx="1886400" cy="360000"/>
              <wp:effectExtent l="0" t="0" r="6985" b="8255"/>
              <wp:wrapNone/>
              <wp:docPr id="54" name="Text Box 54"/>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1480E5F"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545C41A1" w14:textId="77777777" w:rsidR="00057C4F" w:rsidRPr="008F2F0E" w:rsidRDefault="00057C4F" w:rsidP="006C0684">
                          <w:pPr>
                            <w:pStyle w:val="Fuzeile"/>
                            <w:tabs>
                              <w:tab w:val="clear" w:pos="9072"/>
                            </w:tabs>
                            <w:jc w:val="right"/>
                            <w:rPr>
                              <w:u w:val="single"/>
                            </w:rPr>
                          </w:pPr>
                          <w:r w:rsidRPr="008F2F0E">
                            <w:t xml:space="preserve">© </w:t>
                          </w:r>
                          <w:hyperlink r:id="rId1" w:history="1">
                            <w:r w:rsidRPr="008F2F0E">
                              <w:rPr>
                                <w:rStyle w:val="Hyperlink"/>
                              </w:rPr>
                              <w:t>CC BY NC SA</w:t>
                            </w:r>
                          </w:hyperlink>
                          <w:r>
                            <w:rPr>
                              <w:rStyle w:val="Hyperlink"/>
                            </w:rPr>
                            <w:t xml:space="preserve"> 4.0</w:t>
                          </w:r>
                        </w:p>
                        <w:p w14:paraId="724EA5A3" w14:textId="77777777" w:rsidR="00057C4F" w:rsidRPr="002B0FEA" w:rsidRDefault="00057C4F" w:rsidP="006C0684">
                          <w:pPr>
                            <w:pStyle w:val="Fuzeile"/>
                            <w:tabs>
                              <w:tab w:val="clear" w:pos="4536"/>
                            </w:tabs>
                            <w:spacing w:line="360" w:lineRule="auto"/>
                            <w:jc w:val="right"/>
                          </w:pPr>
                        </w:p>
                        <w:p w14:paraId="36085245" w14:textId="77777777" w:rsidR="00057C4F" w:rsidRPr="00845C30" w:rsidRDefault="00057C4F" w:rsidP="00914EBA">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F4706A" id="_x0000_t202" coordsize="21600,21600" o:spt="202" path="m,l,21600r21600,l21600,xe">
              <v:stroke joinstyle="miter"/>
              <v:path gradientshapeok="t" o:connecttype="rect"/>
            </v:shapetype>
            <v:shape id="Text Box 54" o:spid="_x0000_s1044" type="#_x0000_t202" style="position:absolute;left:0;text-align:left;margin-left:579.75pt;margin-top:539.2pt;width:148.55pt;height:28.3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" filled="f" stroked="f" strokeweight=".5pt">
              <v:textbox inset="0,0,0,0">
                <w:txbxContent>
                  <w:p w14:paraId="51480E5F"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545C41A1"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724EA5A3" w14:textId="77777777" w:rsidR="00057C4F" w:rsidRPr="002B0FEA" w:rsidRDefault="00057C4F" w:rsidP="006C0684">
                    <w:pPr>
                      <w:pStyle w:val="Fuzeile"/>
                      <w:tabs>
                        <w:tab w:val="clear" w:pos="4536"/>
                      </w:tabs>
                      <w:spacing w:line="360" w:lineRule="auto"/>
                      <w:jc w:val="right"/>
                    </w:pPr>
                  </w:p>
                  <w:p w14:paraId="36085245" w14:textId="77777777" w:rsidR="00057C4F" w:rsidRPr="00845C30" w:rsidRDefault="00057C4F" w:rsidP="00914EBA">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3" behindDoc="1" locked="1" layoutInCell="1" allowOverlap="0" wp14:anchorId="61505585" wp14:editId="61EDA781">
          <wp:simplePos x="0" y="0"/>
          <wp:positionH relativeFrom="column">
            <wp:posOffset>-4445</wp:posOffset>
          </wp:positionH>
          <wp:positionV relativeFrom="page">
            <wp:posOffset>9772650</wp:posOffset>
          </wp:positionV>
          <wp:extent cx="856800" cy="489600"/>
          <wp:effectExtent l="0" t="0" r="635" b="571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52" behindDoc="0" locked="0" layoutInCell="1" allowOverlap="1" wp14:anchorId="753FF80C" wp14:editId="321BCBB0">
              <wp:simplePos x="0" y="0"/>
              <wp:positionH relativeFrom="column">
                <wp:posOffset>3862070</wp:posOffset>
              </wp:positionH>
              <wp:positionV relativeFrom="page">
                <wp:posOffset>10020414</wp:posOffset>
              </wp:positionV>
              <wp:extent cx="1886400" cy="360000"/>
              <wp:effectExtent l="0" t="0" r="6350" b="8890"/>
              <wp:wrapNone/>
              <wp:docPr id="55" name="Text Box 55"/>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2075A2FC" w14:textId="77777777" w:rsidR="00057C4F" w:rsidRPr="002B0FEA" w:rsidRDefault="00057C4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5BFA61F4" w14:textId="77777777" w:rsidR="00057C4F" w:rsidRPr="008F2F0E" w:rsidRDefault="00057C4F" w:rsidP="00864756">
                          <w:pPr>
                            <w:pStyle w:val="Fuzeile"/>
                            <w:tabs>
                              <w:tab w:val="clear" w:pos="9072"/>
                            </w:tabs>
                            <w:ind w:right="-6"/>
                            <w:jc w:val="right"/>
                            <w:rPr>
                              <w:u w:val="single"/>
                            </w:rPr>
                          </w:pPr>
                          <w:r w:rsidRPr="008F2F0E">
                            <w:t xml:space="preserve">© </w:t>
                          </w:r>
                          <w:hyperlink r:id="rId4" w:history="1">
                            <w:r w:rsidRPr="008F2F0E">
                              <w:rPr>
                                <w:rStyle w:val="Hyperlink"/>
                              </w:rPr>
                              <w:t>CC BY NC SA</w:t>
                            </w:r>
                          </w:hyperlink>
                        </w:p>
                        <w:p w14:paraId="2F8CC7A0"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3FF80C" id="Text Box 55" o:spid="_x0000_s1045" type="#_x0000_t202" style="position:absolute;left:0;text-align:left;margin-left:304.1pt;margin-top:789pt;width:148.55pt;height:28.35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" filled="f" stroked="f" strokeweight=".5pt">
              <v:textbox inset="0,0,0,0">
                <w:txbxContent>
                  <w:p w14:paraId="2075A2FC" w14:textId="77777777" w:rsidR="00057C4F" w:rsidRPr="002B0FEA" w:rsidRDefault="00057C4F" w:rsidP="00864756">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5BFA61F4" w14:textId="77777777" w:rsidR="00057C4F" w:rsidRPr="008F2F0E" w:rsidRDefault="00057C4F" w:rsidP="00864756">
                    <w:pPr>
                      <w:pStyle w:val="Fuzeile"/>
                      <w:tabs>
                        <w:tab w:val="clear" w:pos="9072"/>
                      </w:tabs>
                      <w:ind w:right="-6"/>
                      <w:jc w:val="right"/>
                      <w:rPr>
                        <w:u w:val="single"/>
                      </w:rPr>
                    </w:pPr>
                    <w:r w:rsidRPr="008F2F0E">
                      <w:t xml:space="preserve">© </w:t>
                    </w:r>
                    <w:hyperlink r:id="rId5" w:history="1">
                      <w:r w:rsidRPr="008F2F0E">
                        <w:rPr>
                          <w:rStyle w:val="Hyperlink"/>
                        </w:rPr>
                        <w:t>CC BY NC SA</w:t>
                      </w:r>
                    </w:hyperlink>
                  </w:p>
                  <w:p w14:paraId="2F8CC7A0"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7C07FFFC" w14:textId="702B9CBB"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85" behindDoc="1" locked="1" layoutInCell="1" allowOverlap="0" wp14:anchorId="5428AB77" wp14:editId="712296D2">
          <wp:simplePos x="0" y="0"/>
          <wp:positionH relativeFrom="margin">
            <wp:align>left</wp:align>
          </wp:positionH>
          <wp:positionV relativeFrom="page">
            <wp:posOffset>6718935</wp:posOffset>
          </wp:positionV>
          <wp:extent cx="856615" cy="489585"/>
          <wp:effectExtent l="0" t="0" r="635" b="5715"/>
          <wp:wrapSquare wrapText="bothSides"/>
          <wp:docPr id="1244774509" name="Picture 123"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74509" name="Picture 123" descr="Ein Bild, das Grafiken, Schrift, Grafikdesign, Text enthält.&#10;&#10;Automatisch generierte Beschreibung"/>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r>
      <w:rPr>
        <w:rFonts w:cstheme="minorHAnsi"/>
        <w:smallCaps/>
        <w:noProof/>
        <w:szCs w:val="20"/>
      </w:rPr>
      <mc:AlternateContent>
        <mc:Choice Requires="wps">
          <w:drawing>
            <wp:anchor distT="0" distB="0" distL="114300" distR="114300" simplePos="0" relativeHeight="251658255" behindDoc="1" locked="0" layoutInCell="0" allowOverlap="0" wp14:anchorId="69270A57" wp14:editId="7CE4EBA6">
              <wp:simplePos x="0" y="0"/>
              <wp:positionH relativeFrom="page">
                <wp:align>right</wp:align>
              </wp:positionH>
              <wp:positionV relativeFrom="page">
                <wp:align>bottom</wp:align>
              </wp:positionV>
              <wp:extent cx="10692000" cy="180000"/>
              <wp:effectExtent l="0" t="0" r="0" b="0"/>
              <wp:wrapSquare wrapText="bothSides"/>
              <wp:docPr id="61" name="Rectangle 61"/>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7244E1D">
            <v:rect id="Rechteck 61" style="position:absolute;margin-left:790.7pt;margin-top:0;width:841.9pt;height:14.15pt;z-index:-251621376;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o:allowincell="f" o:allowoverlap="f" fillcolor="#bed027" stroked="f" strokeweight="1pt" w14:anchorId="2A6CA42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">
              <w10:wrap type="square" anchorx="page" anchory="page"/>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444832" w14:textId="56B04D38" w:rsidR="00057C4F" w:rsidRPr="001A3878" w:rsidRDefault="00057C4F" w:rsidP="001A3878">
    <w:pPr>
      <w:pStyle w:val="Fuzeile"/>
      <w:tabs>
        <w:tab w:val="clear" w:pos="4536"/>
        <w:tab w:val="clear" w:pos="9072"/>
      </w:tabs>
      <w:spacing w:line="276" w:lineRule="auto"/>
      <w:ind w:right="-6"/>
      <w:jc w:val="both"/>
      <w:rPr>
        <w:b/>
        <w:bCs/>
        <w:color w:val="303059" w:themeColor="accent3"/>
        <w:sz w:val="20"/>
        <w:szCs w:val="20"/>
      </w:rPr>
    </w:pPr>
    <w:r>
      <w:rPr>
        <w:rFonts w:cstheme="minorHAnsi"/>
        <w:smallCaps/>
        <w:noProof/>
        <w:szCs w:val="20"/>
      </w:rPr>
      <mc:AlternateContent>
        <mc:Choice Requires="wps">
          <w:drawing>
            <wp:anchor distT="0" distB="0" distL="114300" distR="114300" simplePos="0" relativeHeight="251658251" behindDoc="1" locked="0" layoutInCell="0" allowOverlap="0" wp14:anchorId="448F43EC" wp14:editId="3C9E6F31">
              <wp:simplePos x="0" y="0"/>
              <wp:positionH relativeFrom="page">
                <wp:align>right</wp:align>
              </wp:positionH>
              <wp:positionV relativeFrom="page">
                <wp:align>bottom</wp:align>
              </wp:positionV>
              <wp:extent cx="10692000" cy="180000"/>
              <wp:effectExtent l="0" t="0" r="0" b="0"/>
              <wp:wrapSquare wrapText="bothSides"/>
              <wp:docPr id="12" name="Rectangle 12"/>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3E345947">
            <v:rect id="Rechteck 12" style="position:absolute;margin-left:790.7pt;margin-top:0;width:841.9pt;height:14.15pt;z-index:-251627520;visibility:visible;mso-wrap-style:square;mso-width-percent:0;mso-height-percent:0;mso-wrap-distance-left:9pt;mso-wrap-distance-top:0;mso-wrap-distance-right:9pt;mso-wrap-distance-bottom:0;mso-position-horizontal:right;mso-position-horizontal-relative:page;mso-position-vertical:bottom;mso-position-vertical-relative:page;mso-width-percent:0;mso-height-percent:0;mso-width-relative:margin;mso-height-relative:margin;v-text-anchor:middle" o:spid="_x0000_s1026" o:allowincell="f" o:allowoverlap="f" fillcolor="#bed027" stroked="f" strokeweight="1pt" w14:anchorId="12729D1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">
              <w10:wrap type="square" anchorx="page" anchory="page"/>
            </v:rect>
          </w:pict>
        </mc:Fallback>
      </mc:AlternateContent>
    </w:r>
    <w:r w:rsidRPr="00946146">
      <w:rPr>
        <w:b/>
        <w:bCs/>
        <w:noProof/>
        <w:color w:val="303059" w:themeColor="accent3"/>
        <w:szCs w:val="16"/>
      </w:rPr>
      <mc:AlternateContent>
        <mc:Choice Requires="wps">
          <w:drawing>
            <wp:anchor distT="0" distB="0" distL="114300" distR="114300" simplePos="0" relativeHeight="251658249" behindDoc="0" locked="0" layoutInCell="1" allowOverlap="1" wp14:anchorId="2D928A32" wp14:editId="69CC6672">
              <wp:simplePos x="0" y="0"/>
              <wp:positionH relativeFrom="column">
                <wp:posOffset>7353678</wp:posOffset>
              </wp:positionH>
              <wp:positionV relativeFrom="page">
                <wp:posOffset>6942455</wp:posOffset>
              </wp:positionV>
              <wp:extent cx="1886400" cy="360000"/>
              <wp:effectExtent l="0" t="0" r="6350" b="8890"/>
              <wp:wrapNone/>
              <wp:docPr id="10" name="Text Box 10"/>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A21D940" w14:textId="77777777" w:rsidR="00057C4F" w:rsidRPr="002B0FEA" w:rsidRDefault="00057C4F"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7F9872F8" w14:textId="77777777" w:rsidR="00057C4F" w:rsidRPr="008F2F0E" w:rsidRDefault="00057C4F" w:rsidP="00914EBA">
                          <w:pPr>
                            <w:pStyle w:val="Fuzeile"/>
                            <w:tabs>
                              <w:tab w:val="clear" w:pos="9072"/>
                            </w:tabs>
                            <w:ind w:right="-24"/>
                            <w:jc w:val="right"/>
                            <w:rPr>
                              <w:u w:val="single"/>
                            </w:rPr>
                          </w:pPr>
                          <w:r w:rsidRPr="008F2F0E">
                            <w:t xml:space="preserve">© </w:t>
                          </w:r>
                          <w:hyperlink r:id="rId1" w:history="1">
                            <w:r w:rsidRPr="008F2F0E">
                              <w:rPr>
                                <w:rStyle w:val="Hyperlink"/>
                              </w:rPr>
                              <w:t>CC BY NC SA</w:t>
                            </w:r>
                          </w:hyperlink>
                        </w:p>
                        <w:p w14:paraId="167F84B7" w14:textId="77777777" w:rsidR="00057C4F" w:rsidRPr="00845C30" w:rsidRDefault="00057C4F"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928A32" id="_x0000_t202" coordsize="21600,21600" o:spt="202" path="m,l,21600r21600,l21600,xe">
              <v:stroke joinstyle="miter"/>
              <v:path gradientshapeok="t" o:connecttype="rect"/>
            </v:shapetype>
            <v:shape id="Text Box 10" o:spid="_x0000_s1046" type="#_x0000_t202" style="position:absolute;left:0;text-align:left;margin-left:579.05pt;margin-top:546.65pt;width:148.55pt;height:28.3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rJJEAIAACMEAAAOAAAAZHJzL2Uyb0RvYy54bWysU01v2zAMvQ/YfxB0X+y0WxYY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" filled="f" stroked="f" strokeweight=".5pt">
              <v:textbox inset="0,0,0,0">
                <w:txbxContent>
                  <w:p w14:paraId="7A21D940" w14:textId="77777777" w:rsidR="00057C4F" w:rsidRPr="002B0FEA" w:rsidRDefault="00057C4F" w:rsidP="00914EBA">
                    <w:pPr>
                      <w:pStyle w:val="Fuzeile"/>
                      <w:tabs>
                        <w:tab w:val="clear" w:pos="4536"/>
                      </w:tabs>
                      <w:spacing w:line="276" w:lineRule="auto"/>
                      <w:ind w:right="-24"/>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7F9872F8" w14:textId="77777777" w:rsidR="00057C4F" w:rsidRPr="008F2F0E" w:rsidRDefault="00057C4F" w:rsidP="00914EBA">
                    <w:pPr>
                      <w:pStyle w:val="Fuzeile"/>
                      <w:tabs>
                        <w:tab w:val="clear" w:pos="9072"/>
                      </w:tabs>
                      <w:ind w:right="-24"/>
                      <w:jc w:val="right"/>
                      <w:rPr>
                        <w:u w:val="single"/>
                      </w:rPr>
                    </w:pPr>
                    <w:r w:rsidRPr="008F2F0E">
                      <w:t xml:space="preserve">© </w:t>
                    </w:r>
                    <w:hyperlink r:id="rId2" w:history="1">
                      <w:r w:rsidRPr="008F2F0E">
                        <w:rPr>
                          <w:rStyle w:val="Hyperlink"/>
                        </w:rPr>
                        <w:t>CC BY NC SA</w:t>
                      </w:r>
                    </w:hyperlink>
                  </w:p>
                  <w:p w14:paraId="167F84B7" w14:textId="77777777" w:rsidR="00057C4F" w:rsidRPr="00845C30" w:rsidRDefault="00057C4F" w:rsidP="00914EBA">
                    <w:pPr>
                      <w:pStyle w:val="Fuzeile"/>
                      <w:tabs>
                        <w:tab w:val="clear" w:pos="4536"/>
                      </w:tabs>
                      <w:spacing w:line="276" w:lineRule="auto"/>
                      <w:ind w:right="-24"/>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50" behindDoc="1" locked="0" layoutInCell="1" allowOverlap="1" wp14:anchorId="61830BCA" wp14:editId="7B681F31">
          <wp:simplePos x="0" y="0"/>
          <wp:positionH relativeFrom="column">
            <wp:posOffset>-3810</wp:posOffset>
          </wp:positionH>
          <wp:positionV relativeFrom="paragraph">
            <wp:posOffset>-255905</wp:posOffset>
          </wp:positionV>
          <wp:extent cx="856800" cy="489600"/>
          <wp:effectExtent l="0" t="0" r="0" b="5715"/>
          <wp:wrapTight wrapText="bothSides">
            <wp:wrapPolygon edited="0">
              <wp:start x="2562" y="0"/>
              <wp:lineTo x="0" y="3362"/>
              <wp:lineTo x="0" y="13447"/>
              <wp:lineTo x="4804" y="17930"/>
              <wp:lineTo x="5124" y="21292"/>
              <wp:lineTo x="15371" y="21292"/>
              <wp:lineTo x="15371" y="17930"/>
              <wp:lineTo x="21136" y="17370"/>
              <wp:lineTo x="21136" y="8965"/>
              <wp:lineTo x="9287" y="7844"/>
              <wp:lineTo x="9607" y="3922"/>
              <wp:lineTo x="6405" y="0"/>
              <wp:lineTo x="2562"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52996">
      <w:rPr>
        <w:b/>
        <w:bCs/>
        <w:noProof/>
        <w:color w:val="303059" w:themeColor="accent3"/>
        <w:sz w:val="20"/>
        <w:szCs w:val="20"/>
      </w:rPr>
      <w:t xml:space="preserve"> </w:t>
    </w:r>
    <w:r w:rsidRPr="00952996">
      <w:rPr>
        <w:b/>
        <w:bCs/>
        <w:noProof/>
        <w:color w:val="303059" w:themeColor="accent3"/>
        <w:sz w:val="20"/>
        <w:szCs w:val="20"/>
      </w:rPr>
      <mc:AlternateContent>
        <mc:Choice Requires="wps">
          <w:drawing>
            <wp:anchor distT="0" distB="0" distL="114300" distR="114300" simplePos="0" relativeHeight="251658248" behindDoc="0" locked="0" layoutInCell="1" allowOverlap="1" wp14:anchorId="6481A0B2" wp14:editId="5BFEBD48">
              <wp:simplePos x="0" y="0"/>
              <wp:positionH relativeFrom="column">
                <wp:posOffset>3865636</wp:posOffset>
              </wp:positionH>
              <wp:positionV relativeFrom="page">
                <wp:posOffset>10128738</wp:posOffset>
              </wp:positionV>
              <wp:extent cx="1886400" cy="131885"/>
              <wp:effectExtent l="0" t="0" r="6350" b="8255"/>
              <wp:wrapNone/>
              <wp:docPr id="15" name="Text Box 15"/>
              <wp:cNvGraphicFramePr/>
              <a:graphic xmlns:a="http://schemas.openxmlformats.org/drawingml/2006/main">
                <a:graphicData uri="http://schemas.microsoft.com/office/word/2010/wordprocessingShape">
                  <wps:wsp>
                    <wps:cNvSpPr txBox="1"/>
                    <wps:spPr>
                      <a:xfrm>
                        <a:off x="0" y="0"/>
                        <a:ext cx="1886400" cy="131885"/>
                      </a:xfrm>
                      <a:prstGeom prst="rect">
                        <a:avLst/>
                      </a:prstGeom>
                      <a:noFill/>
                      <a:ln w="6350">
                        <a:noFill/>
                      </a:ln>
                    </wps:spPr>
                    <wps:txbx>
                      <w:txbxContent>
                        <w:p w14:paraId="37FCEF29" w14:textId="77777777" w:rsidR="00057C4F" w:rsidRPr="002B0FEA" w:rsidRDefault="00057C4F"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81A0B2" id="Text Box 15" o:spid="_x0000_s1047" type="#_x0000_t202" style="position:absolute;left:0;text-align:left;margin-left:304.4pt;margin-top:797.55pt;width:148.55pt;height:10.4pt;z-index:251658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" filled="f" stroked="f" strokeweight=".5pt">
              <v:textbox inset="0,0,0,0">
                <w:txbxContent>
                  <w:p w14:paraId="37FCEF29" w14:textId="77777777" w:rsidR="00057C4F" w:rsidRPr="002B0FEA" w:rsidRDefault="00057C4F" w:rsidP="00CE230E">
                    <w:pPr>
                      <w:pStyle w:val="Fuzeile"/>
                      <w:tabs>
                        <w:tab w:val="clear" w:pos="4536"/>
                      </w:tabs>
                      <w:spacing w:line="360"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txbxContent>
              </v:textbox>
              <w10:wrap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035C4F" w14:textId="0D872FE2"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6" behindDoc="1" locked="1" layoutInCell="1" allowOverlap="0" wp14:anchorId="7560CD7E" wp14:editId="16449D89">
          <wp:simplePos x="0" y="0"/>
          <wp:positionH relativeFrom="column">
            <wp:posOffset>-4445</wp:posOffset>
          </wp:positionH>
          <wp:positionV relativeFrom="page">
            <wp:posOffset>9772650</wp:posOffset>
          </wp:positionV>
          <wp:extent cx="856800" cy="489600"/>
          <wp:effectExtent l="0" t="0" r="635" b="5715"/>
          <wp:wrapSquare wrapText="bothSides"/>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5" behindDoc="0" locked="0" layoutInCell="1" allowOverlap="1" wp14:anchorId="4361D34C" wp14:editId="1AF3E846">
              <wp:simplePos x="0" y="0"/>
              <wp:positionH relativeFrom="column">
                <wp:posOffset>3862070</wp:posOffset>
              </wp:positionH>
              <wp:positionV relativeFrom="page">
                <wp:posOffset>10020414</wp:posOffset>
              </wp:positionV>
              <wp:extent cx="1886400" cy="360000"/>
              <wp:effectExtent l="0" t="0" r="6350" b="8890"/>
              <wp:wrapNone/>
              <wp:docPr id="162"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CD7D5A4"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7F2BEBA3" w14:textId="77777777" w:rsidR="00057C4F" w:rsidRPr="008F2F0E" w:rsidRDefault="00057C4F" w:rsidP="006C0684">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52FBBE2E" w14:textId="77777777" w:rsidR="00057C4F" w:rsidRPr="002B0FEA" w:rsidRDefault="00057C4F" w:rsidP="006C0684">
                          <w:pPr>
                            <w:pStyle w:val="Fuzeile"/>
                            <w:tabs>
                              <w:tab w:val="clear" w:pos="4536"/>
                            </w:tabs>
                            <w:spacing w:line="360" w:lineRule="auto"/>
                            <w:jc w:val="right"/>
                          </w:pPr>
                        </w:p>
                        <w:p w14:paraId="061E5E39"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361D34C" id="_x0000_t202" coordsize="21600,21600" o:spt="202" path="m,l,21600r21600,l21600,xe">
              <v:stroke joinstyle="miter"/>
              <v:path gradientshapeok="t" o:connecttype="rect"/>
            </v:shapetype>
            <v:shape id="Text Box 162" o:spid="_x0000_s1048" type="#_x0000_t202" style="position:absolute;left:0;text-align:left;margin-left:304.1pt;margin-top:789pt;width:148.55pt;height:28.35pt;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YCU9ZRACAAAjBAAADgAAAAAAAAAAAAAAAAAuAgAAZHJzL2Uyb0RvYy54bWxQSwECLQAUAAYACAAA&#10;ACEA3QrFFOIAAAANAQAADwAAAAAAAAAAAAAAAABqBAAAZHJzL2Rvd25yZXYueG1sUEsFBgAAAAAE&#10;AAQA8wAAAHkFAAAAAA==&#10;" filled="f" stroked="f" strokeweight=".5pt">
              <v:textbox inset="0,0,0,0">
                <w:txbxContent>
                  <w:p w14:paraId="7CD7D5A4"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7F2BEBA3" w14:textId="77777777" w:rsidR="00057C4F" w:rsidRPr="008F2F0E" w:rsidRDefault="00057C4F" w:rsidP="006C0684">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52FBBE2E" w14:textId="77777777" w:rsidR="00057C4F" w:rsidRPr="002B0FEA" w:rsidRDefault="00057C4F" w:rsidP="006C0684">
                    <w:pPr>
                      <w:pStyle w:val="Fuzeile"/>
                      <w:tabs>
                        <w:tab w:val="clear" w:pos="4536"/>
                      </w:tabs>
                      <w:spacing w:line="360" w:lineRule="auto"/>
                      <w:jc w:val="right"/>
                    </w:pPr>
                  </w:p>
                  <w:p w14:paraId="061E5E39"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79F9437F" w14:textId="7D7B486F"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67" behindDoc="1" locked="0" layoutInCell="0" allowOverlap="0" wp14:anchorId="1A227ADB" wp14:editId="2FFA0B9B">
              <wp:simplePos x="0" y="0"/>
              <wp:positionH relativeFrom="page">
                <wp:posOffset>0</wp:posOffset>
              </wp:positionH>
              <wp:positionV relativeFrom="page">
                <wp:posOffset>10508615</wp:posOffset>
              </wp:positionV>
              <wp:extent cx="7560000" cy="180000"/>
              <wp:effectExtent l="0" t="0" r="3175" b="0"/>
              <wp:wrapSquare wrapText="bothSides"/>
              <wp:docPr id="163" name="Rectangle 163"/>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1A2C7F" id="Rectangle 163" o:spid="_x0000_s1026" style="position:absolute;margin-left:0;margin-top:827.45pt;width:595.3pt;height:14.15pt;z-index:-25165821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" o:allowincell="f" o:allowoverlap="f" fillcolor="#f0cd1f" stroked="f" strokeweight="1pt">
              <w10:wrap type="square" anchorx="page" anchory="page"/>
            </v:rect>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3CD6A79" w14:textId="77777777"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sidRPr="00946146">
      <w:rPr>
        <w:b/>
        <w:bCs/>
        <w:noProof/>
        <w:color w:val="303059" w:themeColor="accent3"/>
        <w:szCs w:val="16"/>
      </w:rPr>
      <mc:AlternateContent>
        <mc:Choice Requires="wps">
          <w:drawing>
            <wp:anchor distT="0" distB="0" distL="114300" distR="114300" simplePos="0" relativeHeight="251658289" behindDoc="0" locked="0" layoutInCell="1" allowOverlap="1" wp14:anchorId="3FE3ECBE" wp14:editId="4178183B">
              <wp:simplePos x="0" y="0"/>
              <wp:positionH relativeFrom="column">
                <wp:posOffset>7167245</wp:posOffset>
              </wp:positionH>
              <wp:positionV relativeFrom="page">
                <wp:posOffset>6893560</wp:posOffset>
              </wp:positionV>
              <wp:extent cx="1886400" cy="360000"/>
              <wp:effectExtent l="0" t="0" r="6350" b="8890"/>
              <wp:wrapNone/>
              <wp:docPr id="16" name="Text Box 157"/>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553F4399" w14:textId="77777777" w:rsidR="00057C4F" w:rsidRPr="002B0FEA" w:rsidRDefault="00057C4F" w:rsidP="00281182">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77112BE8" w14:textId="77777777" w:rsidR="00057C4F" w:rsidRPr="008F2F0E" w:rsidRDefault="00057C4F" w:rsidP="00281182">
                          <w:pPr>
                            <w:pStyle w:val="Fuzeile"/>
                            <w:tabs>
                              <w:tab w:val="clear" w:pos="9072"/>
                            </w:tabs>
                            <w:jc w:val="right"/>
                            <w:rPr>
                              <w:u w:val="single"/>
                            </w:rPr>
                          </w:pPr>
                          <w:r w:rsidRPr="008F2F0E">
                            <w:t xml:space="preserve">© </w:t>
                          </w:r>
                          <w:hyperlink r:id="rId1" w:history="1">
                            <w:r w:rsidRPr="008F2F0E">
                              <w:rPr>
                                <w:rStyle w:val="Hyperlink"/>
                              </w:rPr>
                              <w:t>CC BY NC SA</w:t>
                            </w:r>
                          </w:hyperlink>
                        </w:p>
                        <w:p w14:paraId="68CE4FA0" w14:textId="77777777" w:rsidR="00057C4F" w:rsidRPr="00845C30" w:rsidRDefault="00057C4F" w:rsidP="00281182">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E3ECBE" id="_x0000_t202" coordsize="21600,21600" o:spt="202" path="m,l,21600r21600,l21600,xe">
              <v:stroke joinstyle="miter"/>
              <v:path gradientshapeok="t" o:connecttype="rect"/>
            </v:shapetype>
            <v:shape id="Text Box 157" o:spid="_x0000_s1049" type="#_x0000_t202" style="position:absolute;left:0;text-align:left;margin-left:564.35pt;margin-top:542.8pt;width:148.55pt;height:28.35pt;z-index:251658289;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9KgDw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" filled="f" stroked="f" strokeweight=".5pt">
              <v:textbox inset="0,0,0,0">
                <w:txbxContent>
                  <w:p w14:paraId="553F4399" w14:textId="77777777" w:rsidR="00057C4F" w:rsidRPr="002B0FEA" w:rsidRDefault="00057C4F" w:rsidP="00281182">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rsidRPr="002B0FEA">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rsidRPr="002B0FEA">
                      <w:t>1</w:t>
                    </w:r>
                    <w:r w:rsidR="0038061A">
                      <w:fldChar w:fldCharType="end"/>
                    </w:r>
                  </w:p>
                  <w:p w14:paraId="77112BE8" w14:textId="77777777" w:rsidR="00057C4F" w:rsidRPr="008F2F0E" w:rsidRDefault="00057C4F" w:rsidP="00281182">
                    <w:pPr>
                      <w:pStyle w:val="Fuzeile"/>
                      <w:tabs>
                        <w:tab w:val="clear" w:pos="9072"/>
                      </w:tabs>
                      <w:jc w:val="right"/>
                      <w:rPr>
                        <w:u w:val="single"/>
                      </w:rPr>
                    </w:pPr>
                    <w:r w:rsidRPr="008F2F0E">
                      <w:t xml:space="preserve">© </w:t>
                    </w:r>
                    <w:hyperlink r:id="rId2" w:history="1">
                      <w:r w:rsidRPr="008F2F0E">
                        <w:rPr>
                          <w:rStyle w:val="Hyperlink"/>
                        </w:rPr>
                        <w:t>CC BY NC SA</w:t>
                      </w:r>
                    </w:hyperlink>
                  </w:p>
                  <w:p w14:paraId="68CE4FA0" w14:textId="77777777" w:rsidR="00057C4F" w:rsidRPr="00845C30" w:rsidRDefault="00057C4F" w:rsidP="00281182">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Pr>
        <w:noProof/>
      </w:rPr>
      <w:drawing>
        <wp:anchor distT="0" distB="0" distL="114300" distR="114300" simplePos="0" relativeHeight="251658287" behindDoc="1" locked="1" layoutInCell="1" allowOverlap="0" wp14:anchorId="1CCC9A22" wp14:editId="7041DA73">
          <wp:simplePos x="0" y="0"/>
          <wp:positionH relativeFrom="column">
            <wp:posOffset>-4445</wp:posOffset>
          </wp:positionH>
          <wp:positionV relativeFrom="page">
            <wp:posOffset>9772650</wp:posOffset>
          </wp:positionV>
          <wp:extent cx="856800" cy="489600"/>
          <wp:effectExtent l="0" t="0" r="635" b="5715"/>
          <wp:wrapSquare wrapText="bothSides"/>
          <wp:docPr id="32"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86" behindDoc="0" locked="0" layoutInCell="1" allowOverlap="1" wp14:anchorId="29664E49" wp14:editId="54D61E8F">
              <wp:simplePos x="0" y="0"/>
              <wp:positionH relativeFrom="column">
                <wp:posOffset>3862070</wp:posOffset>
              </wp:positionH>
              <wp:positionV relativeFrom="page">
                <wp:posOffset>10020414</wp:posOffset>
              </wp:positionV>
              <wp:extent cx="1886400" cy="360000"/>
              <wp:effectExtent l="0" t="0" r="6350" b="8890"/>
              <wp:wrapNone/>
              <wp:docPr id="26" name="Text Box 162"/>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7DF957F2"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61AFDB12" w14:textId="77777777" w:rsidR="00057C4F" w:rsidRPr="008F2F0E" w:rsidRDefault="00057C4F" w:rsidP="006C0684">
                          <w:pPr>
                            <w:pStyle w:val="Fuzeile"/>
                            <w:tabs>
                              <w:tab w:val="clear" w:pos="9072"/>
                            </w:tabs>
                            <w:jc w:val="right"/>
                            <w:rPr>
                              <w:u w:val="single"/>
                            </w:rPr>
                          </w:pPr>
                          <w:r w:rsidRPr="008F2F0E">
                            <w:t xml:space="preserve">© </w:t>
                          </w:r>
                          <w:hyperlink r:id="rId4" w:history="1">
                            <w:r w:rsidRPr="008F2F0E">
                              <w:rPr>
                                <w:rStyle w:val="Hyperlink"/>
                              </w:rPr>
                              <w:t>CC BY NC SA</w:t>
                            </w:r>
                          </w:hyperlink>
                          <w:r>
                            <w:rPr>
                              <w:rStyle w:val="Hyperlink"/>
                            </w:rPr>
                            <w:t xml:space="preserve"> 4.0</w:t>
                          </w:r>
                        </w:p>
                        <w:p w14:paraId="32741AA1" w14:textId="77777777" w:rsidR="00057C4F" w:rsidRPr="002B0FEA" w:rsidRDefault="00057C4F" w:rsidP="006C0684">
                          <w:pPr>
                            <w:pStyle w:val="Fuzeile"/>
                            <w:tabs>
                              <w:tab w:val="clear" w:pos="4536"/>
                            </w:tabs>
                            <w:spacing w:line="360" w:lineRule="auto"/>
                            <w:jc w:val="right"/>
                          </w:pPr>
                        </w:p>
                        <w:p w14:paraId="2B2E6B3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664E49" id="_x0000_s1050" type="#_x0000_t202" style="position:absolute;left:0;text-align:left;margin-left:304.1pt;margin-top:789pt;width:148.55pt;height:28.35pt;z-index:25165828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PLz2hRACAAAkBAAADgAAAAAAAAAAAAAAAAAuAgAAZHJzL2Uyb0RvYy54bWxQSwECLQAUAAYACAAA&#10;ACEA3QrFFOIAAAANAQAADwAAAAAAAAAAAAAAAABqBAAAZHJzL2Rvd25yZXYueG1sUEsFBgAAAAAE&#10;AAQA8wAAAHkFAAAAAA==&#10;" filled="f" stroked="f" strokeweight=".5pt">
              <v:textbox inset="0,0,0,0">
                <w:txbxContent>
                  <w:p w14:paraId="7DF957F2" w14:textId="77777777" w:rsidR="00057C4F" w:rsidRPr="002B0FEA" w:rsidRDefault="00057C4F" w:rsidP="006C0684">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1</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5</w:t>
                    </w:r>
                    <w:r w:rsidR="0038061A">
                      <w:fldChar w:fldCharType="end"/>
                    </w:r>
                  </w:p>
                  <w:p w14:paraId="61AFDB12" w14:textId="77777777" w:rsidR="00057C4F" w:rsidRPr="008F2F0E" w:rsidRDefault="00057C4F" w:rsidP="006C0684">
                    <w:pPr>
                      <w:pStyle w:val="Fuzeile"/>
                      <w:tabs>
                        <w:tab w:val="clear" w:pos="9072"/>
                      </w:tabs>
                      <w:jc w:val="right"/>
                      <w:rPr>
                        <w:u w:val="single"/>
                      </w:rPr>
                    </w:pPr>
                    <w:r w:rsidRPr="008F2F0E">
                      <w:t xml:space="preserve">© </w:t>
                    </w:r>
                    <w:hyperlink r:id="rId5" w:history="1">
                      <w:r w:rsidRPr="008F2F0E">
                        <w:rPr>
                          <w:rStyle w:val="Hyperlink"/>
                        </w:rPr>
                        <w:t>CC BY NC SA</w:t>
                      </w:r>
                    </w:hyperlink>
                    <w:r>
                      <w:rPr>
                        <w:rStyle w:val="Hyperlink"/>
                      </w:rPr>
                      <w:t xml:space="preserve"> 4.0</w:t>
                    </w:r>
                  </w:p>
                  <w:p w14:paraId="32741AA1" w14:textId="77777777" w:rsidR="00057C4F" w:rsidRPr="002B0FEA" w:rsidRDefault="00057C4F" w:rsidP="006C0684">
                    <w:pPr>
                      <w:pStyle w:val="Fuzeile"/>
                      <w:tabs>
                        <w:tab w:val="clear" w:pos="4536"/>
                      </w:tabs>
                      <w:spacing w:line="360" w:lineRule="auto"/>
                      <w:jc w:val="right"/>
                    </w:pPr>
                  </w:p>
                  <w:p w14:paraId="2B2E6B34"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r>
      <w:rPr>
        <w:noProof/>
      </w:rPr>
      <w:drawing>
        <wp:anchor distT="0" distB="0" distL="114300" distR="114300" simplePos="0" relativeHeight="251658290" behindDoc="1" locked="1" layoutInCell="1" allowOverlap="0" wp14:anchorId="355F3E33" wp14:editId="7F63CF54">
          <wp:simplePos x="0" y="0"/>
          <wp:positionH relativeFrom="column">
            <wp:posOffset>-160655</wp:posOffset>
          </wp:positionH>
          <wp:positionV relativeFrom="page">
            <wp:posOffset>6767195</wp:posOffset>
          </wp:positionV>
          <wp:extent cx="856615" cy="489585"/>
          <wp:effectExtent l="0" t="0" r="635" b="5715"/>
          <wp:wrapSquare wrapText="bothSides"/>
          <wp:docPr id="33"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3">
                    <a:extLst>
                      <a:ext uri="{28A0092B-C50C-407E-A947-70E740481C1C}">
                        <a14:useLocalDpi xmlns:a14="http://schemas.microsoft.com/office/drawing/2010/main" val="0"/>
                      </a:ext>
                    </a:extLst>
                  </a:blip>
                  <a:stretch>
                    <a:fillRect/>
                  </a:stretch>
                </pic:blipFill>
                <pic:spPr>
                  <a:xfrm>
                    <a:off x="0" y="0"/>
                    <a:ext cx="856615" cy="489585"/>
                  </a:xfrm>
                  <a:prstGeom prst="rect">
                    <a:avLst/>
                  </a:prstGeom>
                </pic:spPr>
              </pic:pic>
            </a:graphicData>
          </a:graphic>
          <wp14:sizeRelH relativeFrom="margin">
            <wp14:pctWidth>0</wp14:pctWidth>
          </wp14:sizeRelH>
          <wp14:sizeRelV relativeFrom="margin">
            <wp14:pctHeight>0</wp14:pctHeight>
          </wp14:sizeRelV>
        </wp:anchor>
      </w:drawing>
    </w:r>
  </w:p>
  <w:p w14:paraId="7A7A4632" w14:textId="77777777"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88" behindDoc="1" locked="0" layoutInCell="0" allowOverlap="0" wp14:anchorId="74503887" wp14:editId="44958CF4">
              <wp:simplePos x="0" y="0"/>
              <wp:positionH relativeFrom="page">
                <wp:align>left</wp:align>
              </wp:positionH>
              <wp:positionV relativeFrom="page">
                <wp:align>bottom</wp:align>
              </wp:positionV>
              <wp:extent cx="10692000" cy="180000"/>
              <wp:effectExtent l="0" t="0" r="0" b="0"/>
              <wp:wrapSquare wrapText="bothSides"/>
              <wp:docPr id="27" name="Rectangle 163"/>
              <wp:cNvGraphicFramePr/>
              <a:graphic xmlns:a="http://schemas.openxmlformats.org/drawingml/2006/main">
                <a:graphicData uri="http://schemas.microsoft.com/office/word/2010/wordprocessingShape">
                  <wps:wsp>
                    <wps:cNvSpPr/>
                    <wps:spPr>
                      <a:xfrm>
                        <a:off x="0" y="0"/>
                        <a:ext cx="10692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57C45B22">
            <v:rect id="Rectangle 163" style="position:absolute;margin-left:0;margin-top:0;width:841.9pt;height:14.15pt;z-index:-251647929;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2ED3BD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">
              <w10:wrap type="square" anchorx="page" anchory="page"/>
            </v:rect>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8F1174" w14:textId="507ED6EC" w:rsidR="00057C4F" w:rsidRDefault="00057C4F" w:rsidP="00A84D74">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noProof/>
      </w:rPr>
      <w:drawing>
        <wp:anchor distT="0" distB="0" distL="114300" distR="114300" simplePos="0" relativeHeight="251658269" behindDoc="1" locked="1" layoutInCell="1" allowOverlap="0" wp14:anchorId="5EB81F1A" wp14:editId="2D080F46">
          <wp:simplePos x="0" y="0"/>
          <wp:positionH relativeFrom="column">
            <wp:posOffset>-4445</wp:posOffset>
          </wp:positionH>
          <wp:positionV relativeFrom="page">
            <wp:posOffset>9772650</wp:posOffset>
          </wp:positionV>
          <wp:extent cx="856800" cy="489600"/>
          <wp:effectExtent l="0" t="0" r="635" b="5715"/>
          <wp:wrapSquare wrapText="bothSides"/>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
                    <a:extLst>
                      <a:ext uri="{28A0092B-C50C-407E-A947-70E740481C1C}">
                        <a14:useLocalDpi xmlns:a14="http://schemas.microsoft.com/office/drawing/2010/main" val="0"/>
                      </a:ext>
                    </a:extLst>
                  </a:blip>
                  <a:stretch>
                    <a:fillRect/>
                  </a:stretch>
                </pic:blipFill>
                <pic:spPr>
                  <a:xfrm>
                    <a:off x="0" y="0"/>
                    <a:ext cx="856800" cy="489600"/>
                  </a:xfrm>
                  <a:prstGeom prst="rect">
                    <a:avLst/>
                  </a:prstGeom>
                </pic:spPr>
              </pic:pic>
            </a:graphicData>
          </a:graphic>
          <wp14:sizeRelH relativeFrom="margin">
            <wp14:pctWidth>0</wp14:pctWidth>
          </wp14:sizeRelH>
          <wp14:sizeRelV relativeFrom="margin">
            <wp14:pctHeight>0</wp14:pctHeight>
          </wp14:sizeRelV>
        </wp:anchor>
      </w:drawing>
    </w:r>
    <w:r w:rsidRPr="00946146">
      <w:rPr>
        <w:b/>
        <w:bCs/>
        <w:noProof/>
        <w:color w:val="303059" w:themeColor="accent3"/>
        <w:szCs w:val="16"/>
      </w:rPr>
      <mc:AlternateContent>
        <mc:Choice Requires="wps">
          <w:drawing>
            <wp:anchor distT="0" distB="0" distL="114300" distR="114300" simplePos="0" relativeHeight="251658268" behindDoc="0" locked="0" layoutInCell="1" allowOverlap="1" wp14:anchorId="5BBB1386" wp14:editId="32E8F3DE">
              <wp:simplePos x="0" y="0"/>
              <wp:positionH relativeFrom="column">
                <wp:posOffset>3862070</wp:posOffset>
              </wp:positionH>
              <wp:positionV relativeFrom="page">
                <wp:posOffset>10020414</wp:posOffset>
              </wp:positionV>
              <wp:extent cx="1886400" cy="360000"/>
              <wp:effectExtent l="0" t="0" r="6350" b="8890"/>
              <wp:wrapNone/>
              <wp:docPr id="188" name="Text Box 188"/>
              <wp:cNvGraphicFramePr/>
              <a:graphic xmlns:a="http://schemas.openxmlformats.org/drawingml/2006/main">
                <a:graphicData uri="http://schemas.microsoft.com/office/word/2010/wordprocessingShape">
                  <wps:wsp>
                    <wps:cNvSpPr txBox="1"/>
                    <wps:spPr>
                      <a:xfrm>
                        <a:off x="0" y="0"/>
                        <a:ext cx="1886400" cy="360000"/>
                      </a:xfrm>
                      <a:prstGeom prst="rect">
                        <a:avLst/>
                      </a:prstGeom>
                      <a:noFill/>
                      <a:ln w="6350">
                        <a:noFill/>
                      </a:ln>
                    </wps:spPr>
                    <wps:txbx>
                      <w:txbxContent>
                        <w:p w14:paraId="3B9E6E26" w14:textId="77777777" w:rsidR="00057C4F" w:rsidRPr="002B0FEA" w:rsidRDefault="00057C4F"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47F487A3" w14:textId="77777777" w:rsidR="00057C4F" w:rsidRPr="008F2F0E" w:rsidRDefault="00057C4F" w:rsidP="0031555F">
                          <w:pPr>
                            <w:pStyle w:val="Fuzeile"/>
                            <w:tabs>
                              <w:tab w:val="clear" w:pos="9072"/>
                            </w:tabs>
                            <w:jc w:val="right"/>
                            <w:rPr>
                              <w:u w:val="single"/>
                            </w:rPr>
                          </w:pPr>
                          <w:r w:rsidRPr="008F2F0E">
                            <w:t xml:space="preserve">© </w:t>
                          </w:r>
                          <w:hyperlink r:id="rId2" w:history="1">
                            <w:r w:rsidRPr="008F2F0E">
                              <w:rPr>
                                <w:rStyle w:val="Hyperlink"/>
                              </w:rPr>
                              <w:t>CC BY NC SA</w:t>
                            </w:r>
                          </w:hyperlink>
                          <w:r>
                            <w:rPr>
                              <w:rStyle w:val="Hyperlink"/>
                            </w:rPr>
                            <w:t xml:space="preserve"> 4.0</w:t>
                          </w:r>
                        </w:p>
                        <w:p w14:paraId="0B045E45" w14:textId="77777777" w:rsidR="00057C4F" w:rsidRPr="002B0FEA" w:rsidRDefault="00057C4F" w:rsidP="0031555F">
                          <w:pPr>
                            <w:pStyle w:val="Fuzeile"/>
                            <w:tabs>
                              <w:tab w:val="clear" w:pos="4536"/>
                            </w:tabs>
                            <w:spacing w:line="360" w:lineRule="auto"/>
                            <w:jc w:val="right"/>
                          </w:pPr>
                        </w:p>
                        <w:p w14:paraId="41A13FAE" w14:textId="77777777" w:rsidR="00057C4F" w:rsidRPr="00845C30" w:rsidRDefault="00057C4F" w:rsidP="0031555F">
                          <w:pPr>
                            <w:pStyle w:val="Fuzeile"/>
                            <w:tabs>
                              <w:tab w:val="clear" w:pos="4536"/>
                            </w:tabs>
                            <w:spacing w:line="276" w:lineRule="auto"/>
                            <w:jc w:val="right"/>
                            <w:rPr>
                              <w:rStyle w:val="SchwacheHervorhebung"/>
                              <w:b/>
                              <w:bCs/>
                              <w:i w:val="0"/>
                              <w:iCs w:val="0"/>
                              <w:color w:val="7F7F7F" w:themeColor="text1" w:themeTint="80"/>
                              <w:szCs w:val="16"/>
                            </w:rPr>
                          </w:pPr>
                        </w:p>
                        <w:p w14:paraId="2830794F"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BB1386" id="_x0000_t202" coordsize="21600,21600" o:spt="202" path="m,l,21600r21600,l21600,xe">
              <v:stroke joinstyle="miter"/>
              <v:path gradientshapeok="t" o:connecttype="rect"/>
            </v:shapetype>
            <v:shape id="Text Box 188" o:spid="_x0000_s1051" type="#_x0000_t202" style="position:absolute;left:0;text-align:left;margin-left:304.1pt;margin-top:789pt;width:148.55pt;height:28.35pt;z-index:2516582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" filled="f" stroked="f" strokeweight=".5pt">
              <v:textbox inset="0,0,0,0">
                <w:txbxContent>
                  <w:p w14:paraId="3B9E6E26" w14:textId="77777777" w:rsidR="00057C4F" w:rsidRPr="002B0FEA" w:rsidRDefault="00057C4F" w:rsidP="0031555F">
                    <w:pPr>
                      <w:pStyle w:val="Fuzeile"/>
                      <w:tabs>
                        <w:tab w:val="clear" w:pos="4536"/>
                      </w:tabs>
                      <w:spacing w:line="276" w:lineRule="auto"/>
                      <w:jc w:val="right"/>
                    </w:pPr>
                    <w:r w:rsidRPr="002B0FEA">
                      <w:t xml:space="preserve">Seite </w:t>
                    </w:r>
                    <w:r w:rsidRPr="002B0FEA">
                      <w:fldChar w:fldCharType="begin"/>
                    </w:r>
                    <w:r w:rsidRPr="002B0FEA">
                      <w:instrText>PAGE  \* Arabic  \* MERGEFORMAT</w:instrText>
                    </w:r>
                    <w:r w:rsidRPr="002B0FEA">
                      <w:fldChar w:fldCharType="separate"/>
                    </w:r>
                    <w:r>
                      <w:t>24</w:t>
                    </w:r>
                    <w:r w:rsidRPr="002B0FEA">
                      <w:fldChar w:fldCharType="end"/>
                    </w:r>
                    <w:r w:rsidRPr="002B0FEA">
                      <w:t xml:space="preserve"> von </w:t>
                    </w:r>
                    <w:r w:rsidR="0038061A">
                      <w:fldChar w:fldCharType="begin"/>
                    </w:r>
                    <w:r w:rsidR="0038061A">
                      <w:instrText>NUMPAGES \* Arabisch \* MERGEFORMAT</w:instrText>
                    </w:r>
                    <w:r w:rsidR="0038061A">
                      <w:fldChar w:fldCharType="separate"/>
                    </w:r>
                    <w:r>
                      <w:t>38</w:t>
                    </w:r>
                    <w:r w:rsidR="0038061A">
                      <w:fldChar w:fldCharType="end"/>
                    </w:r>
                  </w:p>
                  <w:p w14:paraId="47F487A3" w14:textId="77777777" w:rsidR="00057C4F" w:rsidRPr="008F2F0E" w:rsidRDefault="00057C4F" w:rsidP="0031555F">
                    <w:pPr>
                      <w:pStyle w:val="Fuzeile"/>
                      <w:tabs>
                        <w:tab w:val="clear" w:pos="9072"/>
                      </w:tabs>
                      <w:jc w:val="right"/>
                      <w:rPr>
                        <w:u w:val="single"/>
                      </w:rPr>
                    </w:pPr>
                    <w:r w:rsidRPr="008F2F0E">
                      <w:t xml:space="preserve">© </w:t>
                    </w:r>
                    <w:hyperlink r:id="rId3" w:history="1">
                      <w:r w:rsidRPr="008F2F0E">
                        <w:rPr>
                          <w:rStyle w:val="Hyperlink"/>
                        </w:rPr>
                        <w:t>CC BY NC SA</w:t>
                      </w:r>
                    </w:hyperlink>
                    <w:r>
                      <w:rPr>
                        <w:rStyle w:val="Hyperlink"/>
                      </w:rPr>
                      <w:t xml:space="preserve"> 4.0</w:t>
                    </w:r>
                  </w:p>
                  <w:p w14:paraId="0B045E45" w14:textId="77777777" w:rsidR="00057C4F" w:rsidRPr="002B0FEA" w:rsidRDefault="00057C4F" w:rsidP="0031555F">
                    <w:pPr>
                      <w:pStyle w:val="Fuzeile"/>
                      <w:tabs>
                        <w:tab w:val="clear" w:pos="4536"/>
                      </w:tabs>
                      <w:spacing w:line="360" w:lineRule="auto"/>
                      <w:jc w:val="right"/>
                    </w:pPr>
                  </w:p>
                  <w:p w14:paraId="41A13FAE" w14:textId="77777777" w:rsidR="00057C4F" w:rsidRPr="00845C30" w:rsidRDefault="00057C4F" w:rsidP="0031555F">
                    <w:pPr>
                      <w:pStyle w:val="Fuzeile"/>
                      <w:tabs>
                        <w:tab w:val="clear" w:pos="4536"/>
                      </w:tabs>
                      <w:spacing w:line="276" w:lineRule="auto"/>
                      <w:jc w:val="right"/>
                      <w:rPr>
                        <w:rStyle w:val="SchwacheHervorhebung"/>
                        <w:b/>
                        <w:bCs/>
                        <w:i w:val="0"/>
                        <w:iCs w:val="0"/>
                        <w:color w:val="7F7F7F" w:themeColor="text1" w:themeTint="80"/>
                        <w:szCs w:val="16"/>
                      </w:rPr>
                    </w:pPr>
                  </w:p>
                  <w:p w14:paraId="2830794F" w14:textId="77777777" w:rsidR="00057C4F" w:rsidRPr="00845C30" w:rsidRDefault="00057C4F" w:rsidP="00864756">
                    <w:pPr>
                      <w:pStyle w:val="Fuzeile"/>
                      <w:tabs>
                        <w:tab w:val="clear" w:pos="4536"/>
                      </w:tabs>
                      <w:spacing w:line="276" w:lineRule="auto"/>
                      <w:jc w:val="right"/>
                      <w:rPr>
                        <w:rStyle w:val="SchwacheHervorhebung"/>
                        <w:b/>
                        <w:bCs/>
                        <w:i w:val="0"/>
                        <w:iCs w:val="0"/>
                        <w:color w:val="7F7F7F" w:themeColor="text1" w:themeTint="80"/>
                        <w:szCs w:val="16"/>
                      </w:rPr>
                    </w:pPr>
                  </w:p>
                </w:txbxContent>
              </v:textbox>
              <w10:wrap anchory="page"/>
            </v:shape>
          </w:pict>
        </mc:Fallback>
      </mc:AlternateContent>
    </w:r>
    <w:r w:rsidRPr="00946146">
      <w:rPr>
        <w:b/>
        <w:bCs/>
        <w:color w:val="303059" w:themeColor="accent3"/>
        <w:szCs w:val="16"/>
      </w:rPr>
      <w:t xml:space="preserve"> </w:t>
    </w:r>
  </w:p>
  <w:p w14:paraId="7A9D56C5" w14:textId="77777777" w:rsidR="00057C4F" w:rsidRPr="00864756" w:rsidRDefault="00057C4F" w:rsidP="00864756">
    <w:pPr>
      <w:pStyle w:val="Fuzeile"/>
      <w:tabs>
        <w:tab w:val="clear" w:pos="4536"/>
        <w:tab w:val="left" w:pos="708"/>
        <w:tab w:val="left" w:pos="1416"/>
        <w:tab w:val="left" w:pos="2124"/>
        <w:tab w:val="left" w:pos="2832"/>
        <w:tab w:val="left" w:pos="3540"/>
        <w:tab w:val="left" w:pos="4248"/>
        <w:tab w:val="left" w:pos="4956"/>
      </w:tabs>
      <w:ind w:right="-6"/>
      <w:jc w:val="both"/>
      <w:rPr>
        <w:b/>
        <w:bCs/>
        <w:color w:val="303059" w:themeColor="accent3"/>
        <w:szCs w:val="16"/>
      </w:rPr>
    </w:pPr>
    <w:r>
      <w:rPr>
        <w:rFonts w:cstheme="minorHAnsi"/>
        <w:smallCaps/>
        <w:noProof/>
        <w:szCs w:val="20"/>
      </w:rPr>
      <mc:AlternateContent>
        <mc:Choice Requires="wps">
          <w:drawing>
            <wp:anchor distT="0" distB="0" distL="114300" distR="114300" simplePos="0" relativeHeight="251658270" behindDoc="1" locked="0" layoutInCell="0" allowOverlap="0" wp14:anchorId="2DE04C9D" wp14:editId="4B82D3B3">
              <wp:simplePos x="0" y="0"/>
              <wp:positionH relativeFrom="page">
                <wp:align>left</wp:align>
              </wp:positionH>
              <wp:positionV relativeFrom="page">
                <wp:align>bottom</wp:align>
              </wp:positionV>
              <wp:extent cx="7560000" cy="180000"/>
              <wp:effectExtent l="0" t="0" r="3175" b="0"/>
              <wp:wrapSquare wrapText="bothSides"/>
              <wp:docPr id="189" name="Rectangle 189"/>
              <wp:cNvGraphicFramePr/>
              <a:graphic xmlns:a="http://schemas.openxmlformats.org/drawingml/2006/main">
                <a:graphicData uri="http://schemas.microsoft.com/office/word/2010/wordprocessingShape">
                  <wps:wsp>
                    <wps:cNvSpPr/>
                    <wps:spPr>
                      <a:xfrm>
                        <a:off x="0" y="0"/>
                        <a:ext cx="7560000" cy="180000"/>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B908E84">
            <v:rect id="Rectangle 189" style="position:absolute;margin-left:0;margin-top:0;width:595.3pt;height:14.15pt;z-index:-251658186;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spid="_x0000_s1026" o:allowincell="f" o:allowoverlap="f" fillcolor="#f0cd1f" stroked="f" strokeweight="1pt" w14:anchorId="01D0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">
              <w10:wrap type="square"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28C6413" w14:textId="77777777" w:rsidR="00CA4A37" w:rsidRDefault="00CA4A37" w:rsidP="002B0FEA">
      <w:pPr>
        <w:spacing w:line="240" w:lineRule="auto"/>
      </w:pPr>
      <w:r>
        <w:separator/>
      </w:r>
    </w:p>
  </w:footnote>
  <w:footnote w:type="continuationSeparator" w:id="0">
    <w:p w14:paraId="66155BAB" w14:textId="77777777" w:rsidR="00CA4A37" w:rsidRDefault="00CA4A37" w:rsidP="002B0FEA">
      <w:pPr>
        <w:spacing w:line="240" w:lineRule="auto"/>
      </w:pPr>
      <w:r>
        <w:continuationSeparator/>
      </w:r>
    </w:p>
  </w:footnote>
  <w:footnote w:type="continuationNotice" w:id="1">
    <w:p w14:paraId="00B898A7" w14:textId="77777777" w:rsidR="00CA4A37" w:rsidRDefault="00CA4A37">
      <w:pPr>
        <w:spacing w:line="240" w:lineRule="auto"/>
      </w:pPr>
    </w:p>
  </w:footnote>
  <w:footnote w:id="2">
    <w:p w14:paraId="77740597" w14:textId="718893B9" w:rsidR="00057C4F" w:rsidRPr="003F63D2" w:rsidRDefault="00057C4F">
      <w:pPr>
        <w:pStyle w:val="Funotentext"/>
        <w:rPr>
          <w:sz w:val="18"/>
          <w:szCs w:val="18"/>
          <w:highlight w:val="yellow"/>
        </w:rPr>
      </w:pPr>
      <w:r w:rsidRPr="003F63D2">
        <w:rPr>
          <w:rStyle w:val="Funotenzeichen"/>
          <w:sz w:val="18"/>
          <w:szCs w:val="18"/>
        </w:rPr>
        <w:footnoteRef/>
      </w:r>
      <w:r w:rsidRPr="003F63D2">
        <w:rPr>
          <w:sz w:val="18"/>
          <w:szCs w:val="18"/>
        </w:rPr>
        <w:t xml:space="preserve"> </w:t>
      </w:r>
      <w:r w:rsidRPr="003F63D2">
        <w:rPr>
          <w:rFonts w:asciiTheme="majorHAnsi" w:hAnsiTheme="majorHAnsi" w:cstheme="majorHAnsi"/>
          <w:sz w:val="18"/>
          <w:szCs w:val="18"/>
        </w:rPr>
        <w:t>Verwendete Abkürzungen in der Planungsmatrix: M = Material; SuS = Schülerinnen und Schüler; L = Lehrperson</w:t>
      </w:r>
      <w:r>
        <w:rPr>
          <w:rFonts w:asciiTheme="majorHAnsi" w:hAnsiTheme="majorHAnsi" w:cstheme="majorHAnsi"/>
          <w:sz w:val="18"/>
          <w:szCs w:val="18"/>
        </w:rPr>
        <w:t xml:space="preserve">; PPT = </w:t>
      </w:r>
      <w:proofErr w:type="spellStart"/>
      <w:r>
        <w:rPr>
          <w:rFonts w:asciiTheme="majorHAnsi" w:hAnsiTheme="majorHAnsi" w:cstheme="majorHAnsi"/>
          <w:sz w:val="18"/>
          <w:szCs w:val="18"/>
        </w:rPr>
        <w:t>Powerpoint</w:t>
      </w:r>
      <w:proofErr w:type="spellEnd"/>
      <w:r>
        <w:rPr>
          <w:rFonts w:asciiTheme="majorHAnsi" w:hAnsiTheme="majorHAnsi" w:cstheme="majorHAnsi"/>
          <w:sz w:val="18"/>
          <w:szCs w:val="18"/>
        </w:rPr>
        <w:t>-Präsentation</w:t>
      </w:r>
    </w:p>
  </w:footnote>
  <w:footnote w:id="3">
    <w:p w14:paraId="3AE11D08" w14:textId="28FDD7DE" w:rsidR="00E31AE8" w:rsidRPr="002A7E27" w:rsidRDefault="00E31AE8">
      <w:pPr>
        <w:pStyle w:val="Funotentext"/>
        <w:rPr>
          <w:lang w:val="en-US"/>
        </w:rPr>
      </w:pPr>
      <w:r w:rsidRPr="00205C69">
        <w:rPr>
          <w:rStyle w:val="Funotenzeichen"/>
          <w:sz w:val="16"/>
        </w:rPr>
        <w:footnoteRef/>
      </w:r>
      <w:r w:rsidRPr="00205C69">
        <w:rPr>
          <w:sz w:val="16"/>
          <w:lang w:val="en-US"/>
        </w:rPr>
        <w:t xml:space="preserve"> </w:t>
      </w:r>
      <w:r w:rsidR="0067201A" w:rsidRPr="00205C69">
        <w:rPr>
          <w:sz w:val="16"/>
          <w:lang w:val="en-US"/>
        </w:rPr>
        <w:t>Observatory of Economic Complexity</w:t>
      </w:r>
      <w:r w:rsidRPr="00205C69">
        <w:rPr>
          <w:sz w:val="16"/>
          <w:lang w:val="en-US"/>
        </w:rPr>
        <w:t xml:space="preserve"> </w:t>
      </w:r>
      <w:r w:rsidR="0067201A" w:rsidRPr="00205C69">
        <w:rPr>
          <w:sz w:val="16"/>
          <w:lang w:val="en-US"/>
        </w:rPr>
        <w:t xml:space="preserve">(2024) Austria. </w:t>
      </w:r>
      <w:r w:rsidR="0038061A">
        <w:fldChar w:fldCharType="begin"/>
      </w:r>
      <w:r w:rsidR="0038061A" w:rsidRPr="00273B3C">
        <w:rPr>
          <w:lang w:val="en-US"/>
        </w:rPr>
        <w:instrText>HYPERLINK "https://oec.world/en/profile/country/aut"</w:instrText>
      </w:r>
      <w:r w:rsidR="0038061A">
        <w:fldChar w:fldCharType="separate"/>
      </w:r>
      <w:r w:rsidR="00A66394" w:rsidRPr="002A7E27">
        <w:rPr>
          <w:rStyle w:val="Hyperlink"/>
          <w:sz w:val="16"/>
          <w:lang w:val="en-US"/>
        </w:rPr>
        <w:t>https://oec.world/en/profile/country/aut</w:t>
      </w:r>
      <w:r w:rsidR="0038061A">
        <w:rPr>
          <w:rStyle w:val="Hyperlink"/>
          <w:sz w:val="16"/>
          <w:lang w:val="en-US"/>
        </w:rPr>
        <w:fldChar w:fldCharType="end"/>
      </w:r>
      <w:r w:rsidRPr="002A7E27">
        <w:rPr>
          <w:sz w:val="16"/>
          <w:lang w:val="en-US"/>
        </w:rPr>
        <w:t xml:space="preserve">. </w:t>
      </w:r>
      <w:proofErr w:type="spellStart"/>
      <w:r w:rsidRPr="002A7E27">
        <w:rPr>
          <w:sz w:val="16"/>
          <w:lang w:val="en-US"/>
        </w:rPr>
        <w:t>Zugegriffen</w:t>
      </w:r>
      <w:proofErr w:type="spellEnd"/>
      <w:r w:rsidRPr="002A7E27">
        <w:rPr>
          <w:sz w:val="16"/>
          <w:lang w:val="en-US"/>
        </w:rPr>
        <w:t xml:space="preserve"> am 05.08.2024.</w:t>
      </w:r>
    </w:p>
  </w:footnote>
  <w:footnote w:id="4">
    <w:p w14:paraId="532C6DBB" w14:textId="74BA081C" w:rsidR="00057C4F" w:rsidRPr="00DB19E6" w:rsidRDefault="00057C4F" w:rsidP="00DB19E6">
      <w:pPr>
        <w:pStyle w:val="Funotentext"/>
        <w:rPr>
          <w:sz w:val="18"/>
          <w:szCs w:val="18"/>
          <w:highlight w:val="yellow"/>
          <w:lang w:val="en-US"/>
        </w:rPr>
      </w:pPr>
      <w:r w:rsidRPr="00DB19E6">
        <w:rPr>
          <w:rStyle w:val="Funotenzeichen"/>
          <w:sz w:val="18"/>
          <w:szCs w:val="18"/>
        </w:rPr>
        <w:footnoteRef/>
      </w:r>
      <w:r w:rsidRPr="00DB19E6">
        <w:rPr>
          <w:sz w:val="18"/>
          <w:szCs w:val="18"/>
          <w:lang w:val="en-US"/>
        </w:rPr>
        <w:t xml:space="preserve"> Economist Intelligence (2023) The Global </w:t>
      </w:r>
      <w:proofErr w:type="spellStart"/>
      <w:r w:rsidRPr="00DB19E6">
        <w:rPr>
          <w:sz w:val="18"/>
          <w:szCs w:val="18"/>
          <w:lang w:val="en-US"/>
        </w:rPr>
        <w:t>Liveability</w:t>
      </w:r>
      <w:proofErr w:type="spellEnd"/>
      <w:r w:rsidRPr="00DB19E6">
        <w:rPr>
          <w:sz w:val="18"/>
          <w:szCs w:val="18"/>
          <w:lang w:val="en-US"/>
        </w:rPr>
        <w:t xml:space="preserve"> Index 2023. Optimism amid instability. London u. a.: The Economist Intelligence Unit.</w:t>
      </w:r>
    </w:p>
  </w:footnote>
  <w:footnote w:id="5">
    <w:p w14:paraId="2DA6A267" w14:textId="72B249A4" w:rsidR="00B335D1" w:rsidRPr="00201100" w:rsidRDefault="00B335D1">
      <w:pPr>
        <w:pStyle w:val="Funotentext"/>
        <w:rPr>
          <w:sz w:val="16"/>
          <w:szCs w:val="16"/>
          <w:lang w:val="en-US"/>
        </w:rPr>
      </w:pPr>
      <w:r w:rsidRPr="00201100">
        <w:rPr>
          <w:rStyle w:val="Funotenzeichen"/>
          <w:sz w:val="16"/>
          <w:szCs w:val="16"/>
        </w:rPr>
        <w:footnoteRef/>
      </w:r>
      <w:r w:rsidRPr="00201100">
        <w:rPr>
          <w:sz w:val="16"/>
          <w:szCs w:val="16"/>
          <w:lang w:val="en-US"/>
        </w:rPr>
        <w:t xml:space="preserve"> Observatory of Economic Complexity (2024) Austria. </w:t>
      </w:r>
      <w:r w:rsidR="0038061A">
        <w:fldChar w:fldCharType="begin"/>
      </w:r>
      <w:r w:rsidR="0038061A" w:rsidRPr="00273B3C">
        <w:rPr>
          <w:lang w:val="en-US"/>
        </w:rPr>
        <w:instrText>HYPERLINK "https://oec.world/en/profile/country/aut"</w:instrText>
      </w:r>
      <w:r w:rsidR="0038061A">
        <w:fldChar w:fldCharType="separate"/>
      </w:r>
      <w:r w:rsidRPr="00201100">
        <w:rPr>
          <w:rStyle w:val="Hyperlink"/>
          <w:sz w:val="16"/>
          <w:szCs w:val="16"/>
          <w:lang w:val="en-US"/>
        </w:rPr>
        <w:t>https://oec.world/en/profile/country/aut</w:t>
      </w:r>
      <w:r w:rsidR="0038061A">
        <w:rPr>
          <w:rStyle w:val="Hyperlink"/>
          <w:sz w:val="16"/>
          <w:szCs w:val="16"/>
          <w:lang w:val="en-US"/>
        </w:rPr>
        <w:fldChar w:fldCharType="end"/>
      </w:r>
      <w:r w:rsidRPr="00201100">
        <w:rPr>
          <w:sz w:val="16"/>
          <w:szCs w:val="16"/>
          <w:lang w:val="en-US"/>
        </w:rPr>
        <w:t xml:space="preserve">. </w:t>
      </w:r>
      <w:proofErr w:type="spellStart"/>
      <w:r w:rsidRPr="00201100">
        <w:rPr>
          <w:sz w:val="16"/>
          <w:szCs w:val="16"/>
          <w:lang w:val="en-US"/>
        </w:rPr>
        <w:t>Zugegriffen</w:t>
      </w:r>
      <w:proofErr w:type="spellEnd"/>
      <w:r w:rsidRPr="00201100">
        <w:rPr>
          <w:sz w:val="16"/>
          <w:szCs w:val="16"/>
          <w:lang w:val="en-US"/>
        </w:rPr>
        <w:t xml:space="preserve"> am 08.08.2024.</w:t>
      </w:r>
    </w:p>
  </w:footnote>
  <w:footnote w:id="6">
    <w:p w14:paraId="68F940B5" w14:textId="04B0583B" w:rsidR="003C1E49" w:rsidRPr="00201100" w:rsidRDefault="003C1E49">
      <w:pPr>
        <w:pStyle w:val="Funotentext"/>
        <w:rPr>
          <w:sz w:val="16"/>
          <w:szCs w:val="16"/>
          <w:lang w:val="en-US"/>
        </w:rPr>
      </w:pPr>
      <w:r w:rsidRPr="00201100">
        <w:rPr>
          <w:rStyle w:val="Funotenzeichen"/>
          <w:sz w:val="16"/>
          <w:szCs w:val="16"/>
        </w:rPr>
        <w:footnoteRef/>
      </w:r>
      <w:r w:rsidRPr="00201100">
        <w:rPr>
          <w:sz w:val="16"/>
          <w:szCs w:val="16"/>
          <w:lang w:val="en-US"/>
        </w:rPr>
        <w:t xml:space="preserve"> World Integrated Trade Solution (2023) Austria Avocados, fresh or dried </w:t>
      </w:r>
      <w:r w:rsidR="00B335D1" w:rsidRPr="00201100">
        <w:rPr>
          <w:sz w:val="16"/>
          <w:szCs w:val="16"/>
          <w:lang w:val="en-US"/>
        </w:rPr>
        <w:t>imports</w:t>
      </w:r>
      <w:r w:rsidRPr="00201100">
        <w:rPr>
          <w:sz w:val="16"/>
          <w:szCs w:val="16"/>
          <w:lang w:val="en-US"/>
        </w:rPr>
        <w:t xml:space="preserve"> by country in 2023. </w:t>
      </w:r>
      <w:r w:rsidR="0038061A">
        <w:fldChar w:fldCharType="begin"/>
      </w:r>
      <w:r w:rsidR="0038061A" w:rsidRPr="00273B3C">
        <w:rPr>
          <w:lang w:val="en-US"/>
        </w:rPr>
        <w:instrText>HYPERLINK "https://wits.worldbank.org/trade/comtrade/en/country/AUT/year/2023/tradeflow/Imports/partner/ALL/product/080440"</w:instrText>
      </w:r>
      <w:r w:rsidR="0038061A">
        <w:fldChar w:fldCharType="separate"/>
      </w:r>
      <w:r w:rsidR="00B335D1" w:rsidRPr="00EE29F2">
        <w:rPr>
          <w:rStyle w:val="Hyperlink"/>
          <w:sz w:val="16"/>
          <w:szCs w:val="16"/>
        </w:rPr>
        <w:t>https://wits.worldbank.org/trade/comtrade/en/country/AUT/year/2023/tradeflow/Imports/partner/ALL/product/080440</w:t>
      </w:r>
      <w:r w:rsidR="0038061A">
        <w:rPr>
          <w:rStyle w:val="Hyperlink"/>
          <w:sz w:val="16"/>
          <w:szCs w:val="16"/>
        </w:rPr>
        <w:fldChar w:fldCharType="end"/>
      </w:r>
      <w:r w:rsidR="00B335D1" w:rsidRPr="00EE29F2">
        <w:rPr>
          <w:sz w:val="16"/>
          <w:szCs w:val="16"/>
        </w:rPr>
        <w:t xml:space="preserve">. </w:t>
      </w:r>
      <w:proofErr w:type="spellStart"/>
      <w:r w:rsidR="00B335D1" w:rsidRPr="00201100">
        <w:rPr>
          <w:sz w:val="16"/>
          <w:szCs w:val="16"/>
          <w:lang w:val="en-US"/>
        </w:rPr>
        <w:t>Zugegriffen</w:t>
      </w:r>
      <w:proofErr w:type="spellEnd"/>
      <w:r w:rsidR="00B335D1" w:rsidRPr="00201100">
        <w:rPr>
          <w:sz w:val="16"/>
          <w:szCs w:val="16"/>
          <w:lang w:val="en-US"/>
        </w:rPr>
        <w:t xml:space="preserve"> am 08.08.2024.</w:t>
      </w:r>
    </w:p>
  </w:footnote>
  <w:footnote w:id="7">
    <w:p w14:paraId="051A02B3" w14:textId="77777777" w:rsidR="003C1E49" w:rsidRPr="00201100" w:rsidRDefault="003C1E49" w:rsidP="003C1E49">
      <w:pPr>
        <w:pStyle w:val="Funotentext"/>
        <w:rPr>
          <w:sz w:val="16"/>
          <w:szCs w:val="16"/>
        </w:rPr>
      </w:pPr>
      <w:r w:rsidRPr="00201100">
        <w:rPr>
          <w:rStyle w:val="Funotenzeichen"/>
          <w:sz w:val="16"/>
          <w:szCs w:val="16"/>
        </w:rPr>
        <w:footnoteRef/>
      </w:r>
      <w:r w:rsidRPr="00201100">
        <w:rPr>
          <w:sz w:val="16"/>
          <w:szCs w:val="16"/>
          <w:lang w:val="en-US"/>
        </w:rPr>
        <w:t xml:space="preserve"> World Integrated Trade Solution (2023) Austria Avocados, fresh or dried exports by country in 2023. </w:t>
      </w:r>
      <w:r w:rsidR="0038061A">
        <w:fldChar w:fldCharType="begin"/>
      </w:r>
      <w:r w:rsidR="0038061A" w:rsidRPr="00273B3C">
        <w:rPr>
          <w:lang w:val="en-US"/>
        </w:rPr>
        <w:instrText>HYPERLINK "https://wits.worldbank.org/trade/comtrade/en/country/AUT/year/2023/tradeflow/Exports/partner/ALL/product/080440"</w:instrText>
      </w:r>
      <w:r w:rsidR="0038061A">
        <w:fldChar w:fldCharType="separate"/>
      </w:r>
      <w:r w:rsidRPr="00EE29F2">
        <w:rPr>
          <w:rStyle w:val="Hyperlink"/>
          <w:sz w:val="16"/>
          <w:szCs w:val="16"/>
        </w:rPr>
        <w:t>https://wits.worldbank.org/trade/comtrade/en/country/AUT/year/2023/tradeflow/Exports/partner/ALL/product/080440</w:t>
      </w:r>
      <w:r w:rsidR="0038061A">
        <w:rPr>
          <w:rStyle w:val="Hyperlink"/>
          <w:sz w:val="16"/>
          <w:szCs w:val="16"/>
        </w:rPr>
        <w:fldChar w:fldCharType="end"/>
      </w:r>
      <w:r w:rsidRPr="00EE29F2">
        <w:rPr>
          <w:sz w:val="16"/>
          <w:szCs w:val="16"/>
        </w:rPr>
        <w:t xml:space="preserve">. </w:t>
      </w:r>
      <w:r w:rsidRPr="00201100">
        <w:rPr>
          <w:sz w:val="16"/>
          <w:szCs w:val="16"/>
        </w:rPr>
        <w:t>Zugegriffen am 08.08.2024.</w:t>
      </w:r>
    </w:p>
  </w:footnote>
  <w:footnote w:id="8">
    <w:p w14:paraId="69BF198D" w14:textId="789E1A66" w:rsidR="00207180" w:rsidRPr="002F441E" w:rsidRDefault="00207180">
      <w:pPr>
        <w:pStyle w:val="Funotentext"/>
        <w:rPr>
          <w:sz w:val="16"/>
          <w:szCs w:val="16"/>
        </w:rPr>
      </w:pPr>
      <w:r w:rsidRPr="00201100">
        <w:rPr>
          <w:rStyle w:val="Funotenzeichen"/>
          <w:sz w:val="16"/>
          <w:szCs w:val="16"/>
        </w:rPr>
        <w:footnoteRef/>
      </w:r>
      <w:r w:rsidR="00201100" w:rsidRPr="00201100">
        <w:rPr>
          <w:sz w:val="16"/>
          <w:szCs w:val="16"/>
        </w:rPr>
        <w:t xml:space="preserve"> Kleine Zeitung (2022) Österreich Spitzenreiter bei Ski- und Snowboard-Außenhandel.</w:t>
      </w:r>
      <w:r w:rsidRPr="00201100">
        <w:rPr>
          <w:sz w:val="16"/>
          <w:szCs w:val="16"/>
        </w:rPr>
        <w:t xml:space="preserve"> </w:t>
      </w:r>
      <w:hyperlink r:id="rId1" w:history="1">
        <w:r w:rsidR="00201100" w:rsidRPr="00201100">
          <w:rPr>
            <w:rStyle w:val="Hyperlink"/>
            <w:sz w:val="16"/>
            <w:szCs w:val="16"/>
          </w:rPr>
          <w:t>https://www.kleinezeitung.at/wirtschaft/6095968/Trotz-Absatzeinbruchs_Oesterreich-Spitzenreiter-bei-Ski-und</w:t>
        </w:r>
      </w:hyperlink>
      <w:r w:rsidR="00201100" w:rsidRPr="00201100">
        <w:rPr>
          <w:sz w:val="16"/>
          <w:szCs w:val="16"/>
        </w:rPr>
        <w:t>. Zugegriffen am 08.08.2024.</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0" w:name="_Toc143530734"/>
  <w:p w14:paraId="7131E615" w14:textId="354C6135" w:rsidR="00057C4F" w:rsidRDefault="00057C4F" w:rsidP="0059681F">
    <w:pPr>
      <w:tabs>
        <w:tab w:val="left" w:pos="4956"/>
      </w:tabs>
      <w:spacing w:line="276" w:lineRule="auto"/>
      <w:rPr>
        <w:b/>
        <w:bCs/>
        <w:sz w:val="16"/>
        <w:szCs w:val="16"/>
      </w:rPr>
    </w:pPr>
    <w:r>
      <w:rPr>
        <w:noProof/>
      </w:rPr>
      <mc:AlternateContent>
        <mc:Choice Requires="wpg">
          <w:drawing>
            <wp:anchor distT="0" distB="0" distL="114300" distR="114300" simplePos="0" relativeHeight="251658275" behindDoc="1" locked="0" layoutInCell="0" allowOverlap="0" wp14:anchorId="3AE45789" wp14:editId="391E3765">
              <wp:simplePos x="0" y="0"/>
              <wp:positionH relativeFrom="column">
                <wp:posOffset>4603750</wp:posOffset>
              </wp:positionH>
              <wp:positionV relativeFrom="page">
                <wp:posOffset>394639</wp:posOffset>
              </wp:positionV>
              <wp:extent cx="2066400" cy="385200"/>
              <wp:effectExtent l="0" t="0" r="0" b="0"/>
              <wp:wrapSquare wrapText="bothSides"/>
              <wp:docPr id="145" name="Group 145"/>
              <wp:cNvGraphicFramePr/>
              <a:graphic xmlns:a="http://schemas.openxmlformats.org/drawingml/2006/main">
                <a:graphicData uri="http://schemas.microsoft.com/office/word/2010/wordprocessingGroup">
                  <wpg:wgp>
                    <wpg:cNvGrpSpPr/>
                    <wpg:grpSpPr>
                      <a:xfrm>
                        <a:off x="0" y="0"/>
                        <a:ext cx="2066400" cy="385200"/>
                        <a:chOff x="0" y="0"/>
                        <a:chExt cx="2065655" cy="384175"/>
                      </a:xfrm>
                    </wpg:grpSpPr>
                    <wps:wsp>
                      <wps:cNvPr id="89" name="Rechteck 89"/>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8" name="Grafik 10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71E700D1">
            <v:group id="Gruppieren 145" style="position:absolute;margin-left:362.5pt;margin-top:31.05pt;width:162.7pt;height:30.35pt;z-index:-251545600;mso-position-vertical-relative:page;mso-width-relative:margin;mso-height-relative:margin" coordsize="20656,3841" o:spid="_x0000_s1026" o:allowincell="f" o:allowoverlap="f" w14:anchorId="0232B01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">
              <v:rect id="Rechteck 89" style="position:absolute;left:5143;top:952;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8"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">
                <v:imagedata o:title="" r:id="rId2"/>
              </v:shape>
              <w10:wrap type="square" anchory="page"/>
            </v:group>
          </w:pict>
        </mc:Fallback>
      </mc:AlternateContent>
    </w:r>
    <w:bookmarkEnd w:id="0"/>
    <w:r>
      <w:rPr>
        <w:b/>
        <w:bCs/>
        <w:sz w:val="16"/>
        <w:szCs w:val="16"/>
      </w:rPr>
      <w:t>Escape Room: Energie &amp; Ressourcen (Entwurf 2023/24)</w:t>
    </w:r>
    <w:r>
      <w:rPr>
        <w:b/>
        <w:bCs/>
        <w:sz w:val="16"/>
        <w:szCs w:val="16"/>
      </w:rPr>
      <w:tab/>
    </w:r>
  </w:p>
  <w:p w14:paraId="6560574C" w14:textId="5B44E62F" w:rsidR="00057C4F" w:rsidRPr="00A84D74" w:rsidRDefault="00057C4F" w:rsidP="00A84D74">
    <w:pPr>
      <w:spacing w:line="276" w:lineRule="auto"/>
      <w:rPr>
        <w:b/>
        <w:bCs/>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207581" w14:textId="77777777" w:rsidR="00057C4F" w:rsidRDefault="00057C4F">
    <w:pPr>
      <w:pStyle w:val="Kopfzeile"/>
    </w:pPr>
    <w:r>
      <w:rPr>
        <w:noProof/>
      </w:rPr>
      <w:drawing>
        <wp:anchor distT="0" distB="0" distL="114300" distR="114300" simplePos="0" relativeHeight="251658242" behindDoc="1" locked="0" layoutInCell="1" allowOverlap="1" wp14:anchorId="49F385C4" wp14:editId="1E5F9AD4">
          <wp:simplePos x="0" y="0"/>
          <wp:positionH relativeFrom="column">
            <wp:posOffset>1858645</wp:posOffset>
          </wp:positionH>
          <wp:positionV relativeFrom="paragraph">
            <wp:posOffset>-62230</wp:posOffset>
          </wp:positionV>
          <wp:extent cx="2053590" cy="1176020"/>
          <wp:effectExtent l="0" t="0" r="3810" b="5080"/>
          <wp:wrapTight wrapText="bothSides">
            <wp:wrapPolygon edited="0">
              <wp:start x="3206" y="0"/>
              <wp:lineTo x="2004" y="1166"/>
              <wp:lineTo x="401" y="3266"/>
              <wp:lineTo x="0" y="6065"/>
              <wp:lineTo x="0" y="10030"/>
              <wp:lineTo x="267" y="11896"/>
              <wp:lineTo x="2137" y="15162"/>
              <wp:lineTo x="5210" y="18894"/>
              <wp:lineTo x="5343" y="21460"/>
              <wp:lineTo x="15362" y="21460"/>
              <wp:lineTo x="15495" y="19827"/>
              <wp:lineTo x="15095" y="18894"/>
              <wp:lineTo x="14427" y="18894"/>
              <wp:lineTo x="21506" y="17261"/>
              <wp:lineTo x="21506" y="13762"/>
              <wp:lineTo x="16698" y="11430"/>
              <wp:lineTo x="16965" y="10263"/>
              <wp:lineTo x="16163" y="9797"/>
              <wp:lineTo x="9217" y="7698"/>
              <wp:lineTo x="8683" y="3266"/>
              <wp:lineTo x="6545" y="700"/>
              <wp:lineTo x="5610" y="0"/>
              <wp:lineTo x="3206" y="0"/>
            </wp:wrapPolygon>
          </wp:wrapTight>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pic:nvPicPr>
                <pic:blipFill>
                  <a:blip r:embed="rId1">
                    <a:extLst>
                      <a:ext uri="{28A0092B-C50C-407E-A947-70E740481C1C}">
                        <a14:useLocalDpi xmlns:a14="http://schemas.microsoft.com/office/drawing/2010/main" val="0"/>
                      </a:ext>
                    </a:extLst>
                  </a:blip>
                  <a:stretch>
                    <a:fillRect/>
                  </a:stretch>
                </pic:blipFill>
                <pic:spPr>
                  <a:xfrm>
                    <a:off x="0" y="0"/>
                    <a:ext cx="2053590" cy="1176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54C37CB3" wp14:editId="6A93B604">
          <wp:simplePos x="0" y="0"/>
          <wp:positionH relativeFrom="column">
            <wp:posOffset>-889635</wp:posOffset>
          </wp:positionH>
          <wp:positionV relativeFrom="paragraph">
            <wp:posOffset>-903605</wp:posOffset>
          </wp:positionV>
          <wp:extent cx="7558405" cy="2896235"/>
          <wp:effectExtent l="0" t="0" r="0" b="0"/>
          <wp:wrapTight wrapText="bothSides">
            <wp:wrapPolygon edited="0">
              <wp:start x="0" y="0"/>
              <wp:lineTo x="0" y="16102"/>
              <wp:lineTo x="508" y="16670"/>
              <wp:lineTo x="508" y="16765"/>
              <wp:lineTo x="5807" y="18185"/>
              <wp:lineTo x="5807" y="18375"/>
              <wp:lineTo x="7404" y="19796"/>
              <wp:lineTo x="8239" y="20269"/>
              <wp:lineTo x="8710" y="20269"/>
              <wp:lineTo x="9763" y="20080"/>
              <wp:lineTo x="10598" y="19890"/>
              <wp:lineTo x="10561" y="19701"/>
              <wp:lineTo x="21558" y="19038"/>
              <wp:lineTo x="21558" y="0"/>
              <wp:lineTo x="0" y="0"/>
            </wp:wrapPolygon>
          </wp:wrapTight>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2">
                    <a:alphaModFix amt="50000"/>
                    <a:extLst>
                      <a:ext uri="{28A0092B-C50C-407E-A947-70E740481C1C}">
                        <a14:useLocalDpi xmlns:a14="http://schemas.microsoft.com/office/drawing/2010/main" val="0"/>
                      </a:ext>
                    </a:extLst>
                  </a:blip>
                  <a:stretch>
                    <a:fillRect/>
                  </a:stretch>
                </pic:blipFill>
                <pic:spPr>
                  <a:xfrm>
                    <a:off x="0" y="0"/>
                    <a:ext cx="7558405" cy="289623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A0BC62" w14:textId="0C2CE87D" w:rsidR="00057C4F" w:rsidRDefault="00057C4F" w:rsidP="0059681F">
    <w:pPr>
      <w:tabs>
        <w:tab w:val="left" w:pos="4956"/>
      </w:tabs>
      <w:spacing w:line="276" w:lineRule="auto"/>
      <w:rPr>
        <w:b/>
        <w:bCs/>
        <w:sz w:val="16"/>
        <w:szCs w:val="16"/>
      </w:rPr>
    </w:pPr>
    <w:r>
      <w:rPr>
        <w:noProof/>
      </w:rPr>
      <mc:AlternateContent>
        <mc:Choice Requires="wpg">
          <w:drawing>
            <wp:anchor distT="0" distB="0" distL="114300" distR="114300" simplePos="0" relativeHeight="251658282" behindDoc="1" locked="0" layoutInCell="0" allowOverlap="0" wp14:anchorId="1146D1D6" wp14:editId="64ECB045">
              <wp:simplePos x="0" y="0"/>
              <wp:positionH relativeFrom="column">
                <wp:posOffset>4603750</wp:posOffset>
              </wp:positionH>
              <wp:positionV relativeFrom="page">
                <wp:posOffset>394639</wp:posOffset>
              </wp:positionV>
              <wp:extent cx="2066400" cy="385200"/>
              <wp:effectExtent l="0" t="0" r="0" b="0"/>
              <wp:wrapSquare wrapText="bothSides"/>
              <wp:docPr id="93" name="Group 93"/>
              <wp:cNvGraphicFramePr/>
              <a:graphic xmlns:a="http://schemas.openxmlformats.org/drawingml/2006/main">
                <a:graphicData uri="http://schemas.microsoft.com/office/word/2010/wordprocessingGroup">
                  <wpg:wgp>
                    <wpg:cNvGrpSpPr/>
                    <wpg:grpSpPr>
                      <a:xfrm>
                        <a:off x="0" y="0"/>
                        <a:ext cx="2066400" cy="385200"/>
                        <a:chOff x="0" y="0"/>
                        <a:chExt cx="2065655" cy="384175"/>
                      </a:xfrm>
                    </wpg:grpSpPr>
                    <wps:wsp>
                      <wps:cNvPr id="94" name="Rechteck 94"/>
                      <wps:cNvSpPr/>
                      <wps:spPr>
                        <a:xfrm>
                          <a:off x="514350" y="95250"/>
                          <a:ext cx="1551305" cy="184825"/>
                        </a:xfrm>
                        <a:prstGeom prst="rect">
                          <a:avLst/>
                        </a:prstGeom>
                        <a:solidFill>
                          <a:srgbClr val="1D959E"/>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5" name="Grafik 95"/>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84175" cy="38417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w14:anchorId="06EB69C6">
            <v:group id="Gruppieren 93" style="position:absolute;margin-left:362.5pt;margin-top:31.05pt;width:162.7pt;height:30.35pt;z-index:-251532288;mso-position-vertical-relative:page;mso-width-relative:margin;mso-height-relative:margin" coordsize="20656,3841" o:spid="_x0000_s1026" o:allowincell="f" o:allowoverlap="f" w14:anchorId="1DB78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">
              <v:rect id="Rechteck 94" style="position:absolute;left:5143;top:952;width:15513;height:1848;visibility:visible;mso-wrap-style:square;v-text-anchor:middle" o:spid="_x0000_s1027" fillcolor="#1d959e"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95" style="position:absolute;width:3841;height:3841;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">
                <v:imagedata o:title="" r:id="rId6"/>
              </v:shape>
              <w10:wrap type="square" anchory="page"/>
            </v:group>
          </w:pict>
        </mc:Fallback>
      </mc:AlternateContent>
    </w:r>
    <w:r>
      <w:rPr>
        <w:b/>
        <w:bCs/>
        <w:sz w:val="16"/>
        <w:szCs w:val="16"/>
      </w:rPr>
      <w:t>Wirtschaftsstandort Österreich: Escape Room (Entwurf 2024/25)</w:t>
    </w:r>
    <w:r>
      <w:rPr>
        <w:b/>
        <w:bCs/>
        <w:sz w:val="16"/>
        <w:szCs w:val="16"/>
      </w:rPr>
      <w:tab/>
    </w:r>
  </w:p>
  <w:p w14:paraId="6767B991" w14:textId="77777777" w:rsidR="00057C4F" w:rsidRPr="00A84D74" w:rsidRDefault="00057C4F" w:rsidP="00A84D74">
    <w:pPr>
      <w:spacing w:line="276" w:lineRule="auto"/>
      <w:rPr>
        <w:b/>
        <w:bCs/>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A013B9" w14:textId="459255E5" w:rsidR="00057C4F" w:rsidRDefault="00057C4F">
    <w:pPr>
      <w:pStyle w:val="Kopfzeile"/>
    </w:pPr>
    <w:r>
      <w:rPr>
        <w:b/>
        <w:bCs/>
        <w:sz w:val="16"/>
        <w:szCs w:val="16"/>
      </w:rPr>
      <w:t>Wirtschaftsstandort Österreich: Escape Room (Entwurf 2024/25</w:t>
    </w:r>
    <w:r w:rsidRPr="00B03037">
      <w:rPr>
        <w:noProof/>
      </w:rPr>
      <mc:AlternateContent>
        <mc:Choice Requires="wpg">
          <w:drawing>
            <wp:anchor distT="0" distB="0" distL="114300" distR="114300" simplePos="0" relativeHeight="251658283" behindDoc="1" locked="0" layoutInCell="1" allowOverlap="1" wp14:anchorId="626935FC" wp14:editId="33FC6EBC">
              <wp:simplePos x="0" y="0"/>
              <wp:positionH relativeFrom="column">
                <wp:posOffset>4423085</wp:posOffset>
              </wp:positionH>
              <wp:positionV relativeFrom="paragraph">
                <wp:posOffset>-158115</wp:posOffset>
              </wp:positionV>
              <wp:extent cx="2208530" cy="485775"/>
              <wp:effectExtent l="0" t="0" r="1270" b="0"/>
              <wp:wrapNone/>
              <wp:docPr id="96" name="Group 96"/>
              <wp:cNvGraphicFramePr/>
              <a:graphic xmlns:a="http://schemas.openxmlformats.org/drawingml/2006/main">
                <a:graphicData uri="http://schemas.microsoft.com/office/word/2010/wordprocessingGroup">
                  <wpg:wgp>
                    <wpg:cNvGrpSpPr/>
                    <wpg:grpSpPr>
                      <a:xfrm>
                        <a:off x="0" y="0"/>
                        <a:ext cx="2208530" cy="485775"/>
                        <a:chOff x="0" y="0"/>
                        <a:chExt cx="2208530" cy="485775"/>
                      </a:xfrm>
                    </wpg:grpSpPr>
                    <wps:wsp>
                      <wps:cNvPr id="97" name="Rechteck 97"/>
                      <wps:cNvSpPr/>
                      <wps:spPr>
                        <a:xfrm>
                          <a:off x="657225" y="142875"/>
                          <a:ext cx="1551305" cy="184825"/>
                        </a:xfrm>
                        <a:prstGeom prst="rect">
                          <a:avLst/>
                        </a:prstGeom>
                        <a:solidFill>
                          <a:srgbClr val="777DA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98" name="Grafik 98"/>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85775" cy="485775"/>
                        </a:xfrm>
                        <a:prstGeom prst="rect">
                          <a:avLst/>
                        </a:prstGeom>
                      </pic:spPr>
                    </pic:pic>
                  </wpg:wg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5D752ACF">
            <v:group id="Gruppieren 96" style="position:absolute;margin-left:348.25pt;margin-top:-12.45pt;width:173.9pt;height:38.25pt;z-index:-251530240" coordsize="22085,4857" o:spid="_x0000_s1026" w14:anchorId="71F695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">
              <v:rect id="Rechteck 97" style="position:absolute;left:6572;top:1428;width:15513;height:1849;visibility:visible;mso-wrap-style:square;v-text-anchor:middle" o:spid="_x0000_s1027" fillcolor="#777da9"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98" style="position:absolute;width:4857;height:485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">
                <v:imagedata o:title="" r:id="rId8"/>
              </v:shape>
            </v:group>
          </w:pict>
        </mc:Fallback>
      </mc:AlternateContent>
    </w:r>
    <w:r>
      <w:rPr>
        <w:b/>
        <w:bCs/>
        <w:sz w:val="16"/>
        <w:szCs w:val="16"/>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B79ED9" w14:textId="529B6B5C" w:rsidR="00057C4F" w:rsidRPr="00A84D74" w:rsidRDefault="00057C4F" w:rsidP="00A84D74">
    <w:pPr>
      <w:spacing w:line="276" w:lineRule="auto"/>
      <w:rPr>
        <w:b/>
        <w:bCs/>
        <w:sz w:val="16"/>
        <w:szCs w:val="16"/>
      </w:rPr>
    </w:pPr>
    <w:r w:rsidRPr="00A63270">
      <w:rPr>
        <w:rFonts w:asciiTheme="majorHAnsi" w:hAnsiTheme="majorHAnsi" w:cstheme="majorHAnsi"/>
        <w:noProof/>
        <w:sz w:val="18"/>
        <w:szCs w:val="18"/>
        <w:highlight w:val="yellow"/>
      </w:rPr>
      <w:drawing>
        <wp:anchor distT="0" distB="0" distL="114300" distR="114300" simplePos="0" relativeHeight="251658247" behindDoc="0" locked="0" layoutInCell="1" allowOverlap="1" wp14:anchorId="7355D5C0" wp14:editId="3EF62EAC">
          <wp:simplePos x="0" y="0"/>
          <wp:positionH relativeFrom="page">
            <wp:align>right</wp:align>
          </wp:positionH>
          <wp:positionV relativeFrom="paragraph">
            <wp:posOffset>-69215</wp:posOffset>
          </wp:positionV>
          <wp:extent cx="1962150" cy="283845"/>
          <wp:effectExtent l="0" t="0" r="0" b="190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2150" cy="283845"/>
                  </a:xfrm>
                  <a:prstGeom prst="rect">
                    <a:avLst/>
                  </a:prstGeom>
                  <a:noFill/>
                  <a:ln>
                    <a:noFill/>
                  </a:ln>
                </pic:spPr>
              </pic:pic>
            </a:graphicData>
          </a:graphic>
          <wp14:sizeRelH relativeFrom="page">
            <wp14:pctWidth>0</wp14:pctWidth>
          </wp14:sizeRelH>
          <wp14:sizeRelV relativeFrom="page">
            <wp14:pctHeight>0</wp14:pctHeight>
          </wp14:sizeRelV>
        </wp:anchor>
      </w:drawing>
    </w:r>
    <w:r>
      <w:rPr>
        <w:b/>
        <w:bCs/>
        <w:sz w:val="16"/>
        <w:szCs w:val="16"/>
      </w:rPr>
      <w:t>Wirtschaftsstandort Österreich: Escape Room (Entwurf 2024/25)</w:t>
    </w:r>
    <w:r w:rsidRPr="00301754">
      <w:rPr>
        <w:rFonts w:asciiTheme="majorHAnsi" w:hAnsiTheme="majorHAnsi" w:cstheme="majorHAnsi"/>
        <w:noProof/>
        <w:sz w:val="18"/>
        <w:szCs w:val="18"/>
        <w:highlight w:val="yellow"/>
      </w:rPr>
      <w:t xml:space="preserve"> </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B2D513C" w14:textId="7DED077F" w:rsidR="00057C4F" w:rsidRPr="00A84D74" w:rsidRDefault="00057C4F" w:rsidP="00D2080C">
    <w:pPr>
      <w:spacing w:line="276" w:lineRule="auto"/>
      <w:rPr>
        <w:b/>
        <w:bCs/>
        <w:sz w:val="16"/>
        <w:szCs w:val="16"/>
      </w:rPr>
    </w:pPr>
    <w:r>
      <w:rPr>
        <w:noProof/>
      </w:rPr>
      <mc:AlternateContent>
        <mc:Choice Requires="wpg">
          <w:drawing>
            <wp:anchor distT="0" distB="0" distL="114300" distR="114300" simplePos="0" relativeHeight="251658256" behindDoc="1" locked="0" layoutInCell="0" allowOverlap="0" wp14:anchorId="564D8D3E" wp14:editId="0945973D">
              <wp:simplePos x="0" y="0"/>
              <wp:positionH relativeFrom="page">
                <wp:align>right</wp:align>
              </wp:positionH>
              <wp:positionV relativeFrom="page">
                <wp:posOffset>546735</wp:posOffset>
              </wp:positionV>
              <wp:extent cx="1962000" cy="288000"/>
              <wp:effectExtent l="0" t="0" r="635" b="0"/>
              <wp:wrapSquare wrapText="bothSides"/>
              <wp:docPr id="144" name="Group 144"/>
              <wp:cNvGraphicFramePr/>
              <a:graphic xmlns:a="http://schemas.openxmlformats.org/drawingml/2006/main">
                <a:graphicData uri="http://schemas.microsoft.com/office/word/2010/wordprocessingGroup">
                  <wpg:wgp>
                    <wpg:cNvGrpSpPr/>
                    <wpg:grpSpPr>
                      <a:xfrm>
                        <a:off x="0" y="0"/>
                        <a:ext cx="1962000" cy="288000"/>
                        <a:chOff x="0" y="0"/>
                        <a:chExt cx="1961175" cy="287655"/>
                      </a:xfrm>
                    </wpg:grpSpPr>
                    <wps:wsp>
                      <wps:cNvPr id="91" name="Rechteck 91"/>
                      <wps:cNvSpPr/>
                      <wps:spPr>
                        <a:xfrm>
                          <a:off x="409575" y="47625"/>
                          <a:ext cx="1551600" cy="183600"/>
                        </a:xfrm>
                        <a:prstGeom prst="rect">
                          <a:avLst/>
                        </a:prstGeom>
                        <a:solidFill>
                          <a:srgbClr val="BED0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7" name="Grafik 117"/>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7655" cy="287655"/>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0FA8C8B4">
            <v:group id="Gruppieren 144" style="position:absolute;margin-left:103.3pt;margin-top:43.05pt;width:154.5pt;height:22.7pt;z-index:-251619328;mso-position-horizontal:right;mso-position-horizontal-relative:page;mso-position-vertical-relative:page;mso-width-relative:margin;mso-height-relative:margin" coordsize="19611,2876" o:spid="_x0000_s1026" o:allowincell="f" o:allowoverlap="f" w14:anchorId="4E0476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">
              <v:rect id="Rechteck 91" style="position:absolute;left:4095;top:476;width:15516;height:1836;visibility:visible;mso-wrap-style:square;v-text-anchor:middle" o:spid="_x0000_s1027" fillcolor="#bed027"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7" style="position:absolute;width:2876;height:287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">
                <v:imagedata o:title="" r:id="rId11"/>
              </v:shape>
              <w10:wrap type="square" anchorx="page" anchory="page"/>
            </v:group>
          </w:pict>
        </mc:Fallback>
      </mc:AlternateContent>
    </w:r>
    <w:r>
      <w:rPr>
        <w:b/>
        <w:bCs/>
        <w:sz w:val="16"/>
        <w:szCs w:val="16"/>
      </w:rPr>
      <w:t>Escape Room</w:t>
    </w:r>
  </w:p>
  <w:p w14:paraId="34922252" w14:textId="3EFCFC89" w:rsidR="00057C4F" w:rsidRDefault="00057C4F">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7ED240" w14:textId="77777777" w:rsidR="00057C4F" w:rsidRPr="00A84D74" w:rsidRDefault="00057C4F" w:rsidP="00A84D74">
    <w:pPr>
      <w:spacing w:line="276" w:lineRule="auto"/>
      <w:rPr>
        <w:b/>
        <w:sz w:val="16"/>
        <w:szCs w:val="16"/>
      </w:rPr>
    </w:pPr>
    <w:r>
      <w:rPr>
        <w:noProof/>
      </w:rPr>
      <mc:AlternateContent>
        <mc:Choice Requires="wpg">
          <w:drawing>
            <wp:anchor distT="0" distB="0" distL="114300" distR="114300" simplePos="0" relativeHeight="251658296" behindDoc="1" locked="0" layoutInCell="1" allowOverlap="1" wp14:anchorId="6E472DBB" wp14:editId="4BBAF2C0">
              <wp:simplePos x="0" y="0"/>
              <wp:positionH relativeFrom="page">
                <wp:align>right</wp:align>
              </wp:positionH>
              <wp:positionV relativeFrom="paragraph">
                <wp:posOffset>-127635</wp:posOffset>
              </wp:positionV>
              <wp:extent cx="2084705" cy="403225"/>
              <wp:effectExtent l="0" t="0" r="0" b="0"/>
              <wp:wrapNone/>
              <wp:docPr id="143267235" name="Gruppieren 143267235"/>
              <wp:cNvGraphicFramePr/>
              <a:graphic xmlns:a="http://schemas.openxmlformats.org/drawingml/2006/main">
                <a:graphicData uri="http://schemas.microsoft.com/office/word/2010/wordprocessingGroup">
                  <wpg:wgp>
                    <wpg:cNvGrpSpPr/>
                    <wpg:grpSpPr>
                      <a:xfrm>
                        <a:off x="0" y="0"/>
                        <a:ext cx="2084705" cy="403225"/>
                        <a:chOff x="0" y="0"/>
                        <a:chExt cx="2084705" cy="403225"/>
                      </a:xfrm>
                    </wpg:grpSpPr>
                    <wps:wsp>
                      <wps:cNvPr id="1794048162" name="Rechteck 1794048162"/>
                      <wps:cNvSpPr/>
                      <wps:spPr>
                        <a:xfrm>
                          <a:off x="533400" y="114300"/>
                          <a:ext cx="1551305" cy="184825"/>
                        </a:xfrm>
                        <a:prstGeom prst="rect">
                          <a:avLst/>
                        </a:prstGeom>
                        <a:solidFill>
                          <a:srgbClr val="F0CD1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041785271" name="Grafik 1041785271"/>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403225" cy="40322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w:pict w14:anchorId="726F1DD1">
            <v:group id="Gruppieren 143267235" style="position:absolute;margin-left:112.95pt;margin-top:-10.05pt;width:164.15pt;height:31.75pt;z-index:-251656125;mso-position-horizontal:right;mso-position-horizontal-relative:page" coordsize="20847,4032" o:spid="_x0000_s1026" w14:anchorId="4EF860F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">
              <v:rect id="Rechteck 1794048162" style="position:absolute;left:5334;top:1143;width:15513;height:1848;visibility:visible;mso-wrap-style:square;v-text-anchor:middle" o:spid="_x0000_s1027" fillcolor="#f0cd1f"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041785271" style="position:absolute;width:4032;height:403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">
                <v:imagedata o:title="" r:id="rId2"/>
              </v:shape>
              <w10:wrap anchorx="page"/>
            </v:group>
          </w:pict>
        </mc:Fallback>
      </mc:AlternateContent>
    </w:r>
    <w:r>
      <w:rPr>
        <w:b/>
        <w:bCs/>
        <w:sz w:val="16"/>
        <w:szCs w:val="16"/>
      </w:rPr>
      <w:t>Wirtschaftsstandort Österreich: Escape Room (Entwurf 2024/25)</w:t>
    </w:r>
    <w:r w:rsidRPr="00301754">
      <w:rPr>
        <w:rFonts w:asciiTheme="majorHAnsi" w:hAnsiTheme="majorHAnsi" w:cstheme="majorHAnsi"/>
        <w:noProof/>
        <w:sz w:val="18"/>
        <w:szCs w:val="18"/>
        <w:highlight w:val="yellow"/>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1AE431" w14:textId="3FCD7165" w:rsidR="00057C4F" w:rsidRDefault="00057C4F" w:rsidP="00A84D74">
    <w:pPr>
      <w:spacing w:line="276" w:lineRule="auto"/>
      <w:rPr>
        <w:b/>
        <w:bCs/>
        <w:sz w:val="16"/>
        <w:szCs w:val="16"/>
      </w:rPr>
    </w:pPr>
    <w:r w:rsidRPr="00F041DF">
      <w:rPr>
        <w:noProof/>
      </w:rPr>
      <mc:AlternateContent>
        <mc:Choice Requires="wpg">
          <w:drawing>
            <wp:anchor distT="0" distB="0" distL="114300" distR="114300" simplePos="0" relativeHeight="251658259" behindDoc="1" locked="0" layoutInCell="0" allowOverlap="0" wp14:anchorId="14AB4EDB" wp14:editId="1C17BEA4">
              <wp:simplePos x="0" y="0"/>
              <wp:positionH relativeFrom="page">
                <wp:align>right</wp:align>
              </wp:positionH>
              <wp:positionV relativeFrom="page">
                <wp:posOffset>488315</wp:posOffset>
              </wp:positionV>
              <wp:extent cx="2027555" cy="328295"/>
              <wp:effectExtent l="0" t="0" r="0" b="0"/>
              <wp:wrapSquare wrapText="bothSides"/>
              <wp:docPr id="30" name="Group 30"/>
              <wp:cNvGraphicFramePr/>
              <a:graphic xmlns:a="http://schemas.openxmlformats.org/drawingml/2006/main">
                <a:graphicData uri="http://schemas.microsoft.com/office/word/2010/wordprocessingGroup">
                  <wpg:wgp>
                    <wpg:cNvGrpSpPr/>
                    <wpg:grpSpPr>
                      <a:xfrm>
                        <a:off x="0" y="0"/>
                        <a:ext cx="2027555" cy="328295"/>
                        <a:chOff x="0" y="0"/>
                        <a:chExt cx="2027555" cy="328295"/>
                      </a:xfrm>
                    </wpg:grpSpPr>
                    <wps:wsp>
                      <wps:cNvPr id="99" name="Rechteck 99"/>
                      <wps:cNvSpPr/>
                      <wps:spPr>
                        <a:xfrm>
                          <a:off x="476250" y="76200"/>
                          <a:ext cx="1551305" cy="184825"/>
                        </a:xfrm>
                        <a:prstGeom prst="rect">
                          <a:avLst/>
                        </a:prstGeom>
                        <a:solidFill>
                          <a:srgbClr val="2CA14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9" name="Grafik 11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8295" cy="328295"/>
                        </a:xfrm>
                        <a:prstGeom prst="rect">
                          <a:avLst/>
                        </a:prstGeom>
                      </pic:spPr>
                    </pic:pic>
                  </wpg:wgp>
                </a:graphicData>
              </a:graphic>
            </wp:anchor>
          </w:drawing>
        </mc:Choice>
        <mc:Fallback xmlns:arto="http://schemas.microsoft.com/office/word/2006/arto" xmlns:a="http://schemas.openxmlformats.org/drawingml/2006/main" xmlns:pic="http://schemas.openxmlformats.org/drawingml/2006/picture" xmlns:a14="http://schemas.microsoft.com/office/drawing/2010/main">
          <w:pict w14:anchorId="50073A79">
            <v:group id="Gruppieren 30" style="position:absolute;margin-left:108.45pt;margin-top:38.45pt;width:159.65pt;height:25.85pt;z-index:-251596800;mso-position-horizontal:right;mso-position-horizontal-relative:page;mso-position-vertical-relative:page" coordsize="20275,3282" o:spid="_x0000_s1026" o:allowincell="f" o:allowoverlap="f" w14:anchorId="1BD3F1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">
              <v:rect id="Rechteck 99" style="position:absolute;left:4762;top:762;width:15513;height:1848;visibility:visible;mso-wrap-style:square;v-text-anchor:middle" o:spid="_x0000_s1027" fillcolor="#2ca14b"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19" style="position:absolute;width:3282;height:3282;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">
                <v:imagedata o:title="" r:id="rId16"/>
              </v:shape>
              <w10:wrap type="square" anchorx="page" anchory="page"/>
            </v:group>
          </w:pict>
        </mc:Fallback>
      </mc:AlternateContent>
    </w:r>
    <w:r>
      <w:rPr>
        <w:b/>
        <w:bCs/>
        <w:sz w:val="16"/>
        <w:szCs w:val="16"/>
      </w:rPr>
      <w:t>Wirtschaftsstandort Österreich: Escape Room (Entwurf 2024/25)</w:t>
    </w:r>
    <w:r w:rsidRPr="00301754">
      <w:rPr>
        <w:rFonts w:asciiTheme="majorHAnsi" w:hAnsiTheme="majorHAnsi" w:cstheme="majorHAnsi"/>
        <w:noProof/>
        <w:sz w:val="18"/>
        <w:szCs w:val="18"/>
        <w:highlight w:val="yellow"/>
      </w:rPr>
      <w:t xml:space="preserve"> </w:t>
    </w:r>
  </w:p>
  <w:p w14:paraId="28B10771" w14:textId="77777777" w:rsidR="00057C4F" w:rsidRPr="00A84D74" w:rsidRDefault="00057C4F" w:rsidP="00A84D74">
    <w:pPr>
      <w:spacing w:line="276" w:lineRule="auto"/>
      <w:rPr>
        <w:b/>
        <w:bCs/>
        <w:sz w:val="16"/>
        <w:szCs w:val="16"/>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okmarkStart w:id="24" w:name="_Toc100773924"/>
  <w:bookmarkStart w:id="25" w:name="_Toc100774012"/>
  <w:bookmarkStart w:id="26" w:name="_Toc100774120"/>
  <w:bookmarkStart w:id="27" w:name="_Toc101436022"/>
  <w:p w14:paraId="3B38FF9A" w14:textId="6891AD2A" w:rsidR="00057C4F" w:rsidRDefault="00057C4F" w:rsidP="00A84D74">
    <w:pPr>
      <w:spacing w:line="276" w:lineRule="auto"/>
      <w:rPr>
        <w:b/>
        <w:bCs/>
        <w:sz w:val="16"/>
        <w:szCs w:val="16"/>
      </w:rPr>
    </w:pPr>
    <w:r w:rsidRPr="00535402">
      <w:rPr>
        <w:noProof/>
      </w:rPr>
      <mc:AlternateContent>
        <mc:Choice Requires="wpg">
          <w:drawing>
            <wp:anchor distT="0" distB="0" distL="114300" distR="114300" simplePos="0" relativeHeight="251658263" behindDoc="1" locked="0" layoutInCell="0" allowOverlap="0" wp14:anchorId="43C763D0" wp14:editId="0BD78751">
              <wp:simplePos x="0" y="0"/>
              <wp:positionH relativeFrom="page">
                <wp:align>right</wp:align>
              </wp:positionH>
              <wp:positionV relativeFrom="page">
                <wp:posOffset>450215</wp:posOffset>
              </wp:positionV>
              <wp:extent cx="1997710" cy="298450"/>
              <wp:effectExtent l="0" t="0" r="2540" b="6350"/>
              <wp:wrapSquare wrapText="bothSides"/>
              <wp:docPr id="28" name="Group 28"/>
              <wp:cNvGraphicFramePr/>
              <a:graphic xmlns:a="http://schemas.openxmlformats.org/drawingml/2006/main">
                <a:graphicData uri="http://schemas.microsoft.com/office/word/2010/wordprocessingGroup">
                  <wpg:wgp>
                    <wpg:cNvGrpSpPr/>
                    <wpg:grpSpPr>
                      <a:xfrm>
                        <a:off x="0" y="0"/>
                        <a:ext cx="1997710" cy="298450"/>
                        <a:chOff x="0" y="0"/>
                        <a:chExt cx="1998980" cy="299720"/>
                      </a:xfrm>
                    </wpg:grpSpPr>
                    <wps:wsp>
                      <wps:cNvPr id="101" name="Rechteck 101"/>
                      <wps:cNvSpPr/>
                      <wps:spPr>
                        <a:xfrm>
                          <a:off x="447675" y="66675"/>
                          <a:ext cx="1551305" cy="184825"/>
                        </a:xfrm>
                        <a:prstGeom prst="rect">
                          <a:avLst/>
                        </a:prstGeom>
                        <a:solidFill>
                          <a:srgbClr val="D07D7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0" name="Grafik 12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299720" cy="299720"/>
                        </a:xfrm>
                        <a:prstGeom prst="rect">
                          <a:avLst/>
                        </a:prstGeom>
                      </pic:spPr>
                    </pic:pic>
                  </wpg:wg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76665FA5">
            <v:group id="Gruppieren 28" style="position:absolute;margin-left:106.1pt;margin-top:35.45pt;width:157.3pt;height:23.5pt;z-index:-251585536;mso-position-horizontal:right;mso-position-horizontal-relative:page;mso-position-vertical-relative:page;mso-width-relative:margin;mso-height-relative:margin" coordsize="19989,2997" o:spid="_x0000_s1026" o:allowincell="f" o:allowoverlap="f" w14:anchorId="0248FCC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">
              <v:rect id="Rechteck 101" style="position:absolute;left:4476;top:666;width:15513;height:1849;visibility:visible;mso-wrap-style:square;v-text-anchor:middle" o:spid="_x0000_s1027" fillcolor="#d07d75"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Grafik 120" style="position:absolute;width:2997;height:299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">
                <v:imagedata o:title="" r:id="rId18"/>
              </v:shape>
              <w10:wrap type="square" anchorx="page" anchory="page"/>
            </v:group>
          </w:pict>
        </mc:Fallback>
      </mc:AlternateContent>
    </w:r>
    <w:bookmarkEnd w:id="24"/>
    <w:bookmarkEnd w:id="25"/>
    <w:bookmarkEnd w:id="26"/>
    <w:bookmarkEnd w:id="27"/>
    <w:r>
      <w:rPr>
        <w:b/>
        <w:bCs/>
        <w:sz w:val="16"/>
        <w:szCs w:val="16"/>
      </w:rPr>
      <w:t>Wirtschaftsstandort Österreich: Escape Room (Entwurf 2024/25)</w:t>
    </w:r>
  </w:p>
  <w:p w14:paraId="14B27A9C" w14:textId="77777777" w:rsidR="00057C4F" w:rsidRPr="00A84D74" w:rsidRDefault="00057C4F" w:rsidP="00A84D74">
    <w:pPr>
      <w:spacing w:line="276" w:lineRule="auto"/>
      <w:rPr>
        <w:b/>
        <w:bCs/>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91685B"/>
    <w:multiLevelType w:val="hybridMultilevel"/>
    <w:tmpl w:val="8046774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FF3182A"/>
    <w:multiLevelType w:val="hybridMultilevel"/>
    <w:tmpl w:val="811A2F0C"/>
    <w:lvl w:ilvl="0" w:tplc="486EF418">
      <w:numFmt w:val="bullet"/>
      <w:lvlText w:val="-"/>
      <w:lvlJc w:val="left"/>
      <w:pPr>
        <w:ind w:left="720" w:hanging="360"/>
      </w:pPr>
      <w:rPr>
        <w:rFonts w:ascii="Calibri" w:eastAsiaTheme="minorHAnsi" w:hAnsi="Calibri" w:cs="Calibri" w:hint="default"/>
        <w:color w:val="auto"/>
        <w:u w:color="8D82B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12643E48"/>
    <w:multiLevelType w:val="hybridMultilevel"/>
    <w:tmpl w:val="0A0E12B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13F142EC"/>
    <w:multiLevelType w:val="hybridMultilevel"/>
    <w:tmpl w:val="2D3CAD94"/>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1DCC45D8"/>
    <w:multiLevelType w:val="hybridMultilevel"/>
    <w:tmpl w:val="66842B6A"/>
    <w:lvl w:ilvl="0" w:tplc="6698660C">
      <w:start w:val="1"/>
      <w:numFmt w:val="bullet"/>
      <w:lvlText w:val=""/>
      <w:lvlJc w:val="left"/>
      <w:pPr>
        <w:ind w:left="567" w:hanging="283"/>
      </w:pPr>
      <w:rPr>
        <w:rFonts w:ascii="Symbol" w:hAnsi="Symbol" w:hint="default"/>
        <w:color w:val="8D82B1" w:themeColor="accent1"/>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06A4599"/>
    <w:multiLevelType w:val="hybridMultilevel"/>
    <w:tmpl w:val="95C2A87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6" w15:restartNumberingAfterBreak="0">
    <w:nsid w:val="208F5626"/>
    <w:multiLevelType w:val="hybridMultilevel"/>
    <w:tmpl w:val="4AFE60C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251E1F33"/>
    <w:multiLevelType w:val="hybridMultilevel"/>
    <w:tmpl w:val="97DAFD68"/>
    <w:lvl w:ilvl="0" w:tplc="486EF418">
      <w:numFmt w:val="bullet"/>
      <w:lvlText w:val="-"/>
      <w:lvlJc w:val="left"/>
      <w:pPr>
        <w:ind w:left="720" w:hanging="360"/>
      </w:pPr>
      <w:rPr>
        <w:rFonts w:ascii="Calibri" w:eastAsiaTheme="minorHAnsi" w:hAnsi="Calibri" w:cs="Calibri" w:hint="default"/>
        <w:color w:val="auto"/>
        <w:u w:color="8D82B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5D756BE"/>
    <w:multiLevelType w:val="hybridMultilevel"/>
    <w:tmpl w:val="473C42BA"/>
    <w:lvl w:ilvl="0" w:tplc="B354555E">
      <w:start w:val="1"/>
      <w:numFmt w:val="bullet"/>
      <w:lvlText w:val=""/>
      <w:lvlJc w:val="left"/>
      <w:pPr>
        <w:ind w:left="720" w:hanging="360"/>
      </w:pPr>
      <w:rPr>
        <w:rFonts w:ascii="Symbol" w:hAnsi="Symbol" w:hint="default"/>
        <w:color w:val="8D82B1"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287B286F"/>
    <w:multiLevelType w:val="hybridMultilevel"/>
    <w:tmpl w:val="572C8498"/>
    <w:lvl w:ilvl="0" w:tplc="09880AE6">
      <w:start w:val="7"/>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299B685A"/>
    <w:multiLevelType w:val="hybridMultilevel"/>
    <w:tmpl w:val="08864DB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1" w15:restartNumberingAfterBreak="0">
    <w:nsid w:val="2AB062FF"/>
    <w:multiLevelType w:val="hybridMultilevel"/>
    <w:tmpl w:val="2F02B36A"/>
    <w:lvl w:ilvl="0" w:tplc="5B182532">
      <w:start w:val="1"/>
      <w:numFmt w:val="decimal"/>
      <w:lvlText w:val="%1."/>
      <w:lvlJc w:val="left"/>
      <w:pPr>
        <w:ind w:left="720" w:hanging="360"/>
      </w:pPr>
      <w:rPr>
        <w:rFonts w:ascii="Arial" w:eastAsiaTheme="minorHAnsi" w:hAnsi="Arial" w:cs="Arial"/>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2C2E28B2"/>
    <w:multiLevelType w:val="hybridMultilevel"/>
    <w:tmpl w:val="D248B16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3" w15:restartNumberingAfterBreak="0">
    <w:nsid w:val="331B5B04"/>
    <w:multiLevelType w:val="hybridMultilevel"/>
    <w:tmpl w:val="E886D8D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4" w15:restartNumberingAfterBreak="0">
    <w:nsid w:val="398C6470"/>
    <w:multiLevelType w:val="hybridMultilevel"/>
    <w:tmpl w:val="C914A160"/>
    <w:lvl w:ilvl="0" w:tplc="6AC47D80">
      <w:start w:val="1"/>
      <w:numFmt w:val="decimal"/>
      <w:lvlText w:val="%1."/>
      <w:lvlJc w:val="left"/>
      <w:pPr>
        <w:ind w:left="720" w:hanging="360"/>
      </w:pPr>
    </w:lvl>
    <w:lvl w:ilvl="1" w:tplc="20F82F96">
      <w:start w:val="1"/>
      <w:numFmt w:val="decimal"/>
      <w:lvlText w:val="%2."/>
      <w:lvlJc w:val="left"/>
      <w:pPr>
        <w:ind w:left="720" w:hanging="360"/>
      </w:pPr>
    </w:lvl>
    <w:lvl w:ilvl="2" w:tplc="D2FCCA34">
      <w:start w:val="1"/>
      <w:numFmt w:val="decimal"/>
      <w:lvlText w:val="%3."/>
      <w:lvlJc w:val="left"/>
      <w:pPr>
        <w:ind w:left="720" w:hanging="360"/>
      </w:pPr>
    </w:lvl>
    <w:lvl w:ilvl="3" w:tplc="A620BBEA">
      <w:start w:val="1"/>
      <w:numFmt w:val="decimal"/>
      <w:lvlText w:val="%4."/>
      <w:lvlJc w:val="left"/>
      <w:pPr>
        <w:ind w:left="720" w:hanging="360"/>
      </w:pPr>
    </w:lvl>
    <w:lvl w:ilvl="4" w:tplc="7F1605FC">
      <w:start w:val="1"/>
      <w:numFmt w:val="decimal"/>
      <w:lvlText w:val="%5."/>
      <w:lvlJc w:val="left"/>
      <w:pPr>
        <w:ind w:left="720" w:hanging="360"/>
      </w:pPr>
    </w:lvl>
    <w:lvl w:ilvl="5" w:tplc="1088AA64">
      <w:start w:val="1"/>
      <w:numFmt w:val="decimal"/>
      <w:lvlText w:val="%6."/>
      <w:lvlJc w:val="left"/>
      <w:pPr>
        <w:ind w:left="720" w:hanging="360"/>
      </w:pPr>
    </w:lvl>
    <w:lvl w:ilvl="6" w:tplc="341EB79C">
      <w:start w:val="1"/>
      <w:numFmt w:val="decimal"/>
      <w:lvlText w:val="%7."/>
      <w:lvlJc w:val="left"/>
      <w:pPr>
        <w:ind w:left="720" w:hanging="360"/>
      </w:pPr>
    </w:lvl>
    <w:lvl w:ilvl="7" w:tplc="7B54A4F0">
      <w:start w:val="1"/>
      <w:numFmt w:val="decimal"/>
      <w:lvlText w:val="%8."/>
      <w:lvlJc w:val="left"/>
      <w:pPr>
        <w:ind w:left="720" w:hanging="360"/>
      </w:pPr>
    </w:lvl>
    <w:lvl w:ilvl="8" w:tplc="18689FCA">
      <w:start w:val="1"/>
      <w:numFmt w:val="decimal"/>
      <w:lvlText w:val="%9."/>
      <w:lvlJc w:val="left"/>
      <w:pPr>
        <w:ind w:left="720" w:hanging="360"/>
      </w:pPr>
    </w:lvl>
  </w:abstractNum>
  <w:abstractNum w:abstractNumId="15" w15:restartNumberingAfterBreak="0">
    <w:nsid w:val="3B270845"/>
    <w:multiLevelType w:val="hybridMultilevel"/>
    <w:tmpl w:val="1E6A0B88"/>
    <w:lvl w:ilvl="0" w:tplc="CD7C9276">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441B0150"/>
    <w:multiLevelType w:val="hybridMultilevel"/>
    <w:tmpl w:val="334072D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45D12611"/>
    <w:multiLevelType w:val="hybridMultilevel"/>
    <w:tmpl w:val="43B4AD3E"/>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8" w15:restartNumberingAfterBreak="0">
    <w:nsid w:val="4A015C0E"/>
    <w:multiLevelType w:val="hybridMultilevel"/>
    <w:tmpl w:val="DEE0B19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9" w15:restartNumberingAfterBreak="0">
    <w:nsid w:val="50E078E7"/>
    <w:multiLevelType w:val="hybridMultilevel"/>
    <w:tmpl w:val="358C8992"/>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55A01E29"/>
    <w:multiLevelType w:val="hybridMultilevel"/>
    <w:tmpl w:val="63345228"/>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1" w15:restartNumberingAfterBreak="0">
    <w:nsid w:val="55D920E8"/>
    <w:multiLevelType w:val="hybridMultilevel"/>
    <w:tmpl w:val="58F8BDEA"/>
    <w:lvl w:ilvl="0" w:tplc="AB4C215E">
      <w:start w:val="26"/>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2" w15:restartNumberingAfterBreak="0">
    <w:nsid w:val="63E921DF"/>
    <w:multiLevelType w:val="hybridMultilevel"/>
    <w:tmpl w:val="47AC1B46"/>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3" w15:restartNumberingAfterBreak="0">
    <w:nsid w:val="65F40022"/>
    <w:multiLevelType w:val="hybridMultilevel"/>
    <w:tmpl w:val="16F2B7EC"/>
    <w:lvl w:ilvl="0" w:tplc="47948300">
      <w:start w:val="19"/>
      <w:numFmt w:val="bullet"/>
      <w:lvlText w:val="-"/>
      <w:lvlJc w:val="left"/>
      <w:pPr>
        <w:ind w:left="720" w:hanging="360"/>
      </w:pPr>
      <w:rPr>
        <w:rFonts w:ascii="Arial" w:eastAsiaTheme="minorHAnsi" w:hAnsi="Aria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4" w15:restartNumberingAfterBreak="0">
    <w:nsid w:val="69A76F70"/>
    <w:multiLevelType w:val="hybridMultilevel"/>
    <w:tmpl w:val="CE7E6CD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5" w15:restartNumberingAfterBreak="0">
    <w:nsid w:val="6E661FE5"/>
    <w:multiLevelType w:val="hybridMultilevel"/>
    <w:tmpl w:val="BAE8DB2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6" w15:restartNumberingAfterBreak="0">
    <w:nsid w:val="6F4442A9"/>
    <w:multiLevelType w:val="hybridMultilevel"/>
    <w:tmpl w:val="54141214"/>
    <w:lvl w:ilvl="0" w:tplc="9A2E4D48">
      <w:start w:val="3003"/>
      <w:numFmt w:val="bullet"/>
      <w:lvlText w:val="-"/>
      <w:lvlJc w:val="left"/>
      <w:pPr>
        <w:ind w:left="720" w:hanging="360"/>
      </w:pPr>
      <w:rPr>
        <w:rFonts w:ascii="Aptos" w:eastAsiaTheme="minorHAnsi" w:hAnsi="Aptos"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7" w15:restartNumberingAfterBreak="0">
    <w:nsid w:val="707E6D7E"/>
    <w:multiLevelType w:val="hybridMultilevel"/>
    <w:tmpl w:val="B4B660E4"/>
    <w:lvl w:ilvl="0" w:tplc="B354555E">
      <w:start w:val="1"/>
      <w:numFmt w:val="bullet"/>
      <w:lvlText w:val=""/>
      <w:lvlJc w:val="left"/>
      <w:pPr>
        <w:ind w:left="644" w:hanging="360"/>
      </w:pPr>
      <w:rPr>
        <w:rFonts w:ascii="Symbol" w:hAnsi="Symbol" w:hint="default"/>
        <w:color w:val="8D82B1" w:themeColor="accent1"/>
      </w:rPr>
    </w:lvl>
    <w:lvl w:ilvl="1" w:tplc="0C070003">
      <w:start w:val="1"/>
      <w:numFmt w:val="bullet"/>
      <w:lvlText w:val="o"/>
      <w:lvlJc w:val="left"/>
      <w:pPr>
        <w:ind w:left="1364" w:hanging="360"/>
      </w:pPr>
      <w:rPr>
        <w:rFonts w:ascii="Courier New" w:hAnsi="Courier New" w:cs="Courier New" w:hint="default"/>
      </w:rPr>
    </w:lvl>
    <w:lvl w:ilvl="2" w:tplc="0C070005">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abstractNum w:abstractNumId="28" w15:restartNumberingAfterBreak="0">
    <w:nsid w:val="77D859BD"/>
    <w:multiLevelType w:val="hybridMultilevel"/>
    <w:tmpl w:val="C3844C96"/>
    <w:lvl w:ilvl="0" w:tplc="04090005">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9" w15:restartNumberingAfterBreak="0">
    <w:nsid w:val="7B331DC9"/>
    <w:multiLevelType w:val="hybridMultilevel"/>
    <w:tmpl w:val="43B4AD3E"/>
    <w:lvl w:ilvl="0" w:tplc="0C07000F">
      <w:start w:val="1"/>
      <w:numFmt w:val="decimal"/>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30" w15:restartNumberingAfterBreak="0">
    <w:nsid w:val="7D5322CA"/>
    <w:multiLevelType w:val="hybridMultilevel"/>
    <w:tmpl w:val="A39C3E4C"/>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15:restartNumberingAfterBreak="0">
    <w:nsid w:val="7E735A90"/>
    <w:multiLevelType w:val="hybridMultilevel"/>
    <w:tmpl w:val="3FC831FA"/>
    <w:lvl w:ilvl="0" w:tplc="B354555E">
      <w:start w:val="1"/>
      <w:numFmt w:val="bullet"/>
      <w:lvlText w:val=""/>
      <w:lvlJc w:val="left"/>
      <w:pPr>
        <w:ind w:left="720" w:hanging="360"/>
      </w:pPr>
      <w:rPr>
        <w:rFonts w:ascii="Symbol" w:hAnsi="Symbol" w:hint="default"/>
        <w:color w:val="8D82B1" w:themeColor="accent1"/>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495493536">
    <w:abstractNumId w:val="0"/>
  </w:num>
  <w:num w:numId="2" w16cid:durableId="1744378763">
    <w:abstractNumId w:val="21"/>
  </w:num>
  <w:num w:numId="3" w16cid:durableId="515996472">
    <w:abstractNumId w:val="6"/>
  </w:num>
  <w:num w:numId="4" w16cid:durableId="1747724376">
    <w:abstractNumId w:val="16"/>
  </w:num>
  <w:num w:numId="5" w16cid:durableId="1675107570">
    <w:abstractNumId w:val="13"/>
  </w:num>
  <w:num w:numId="6" w16cid:durableId="1318609808">
    <w:abstractNumId w:val="27"/>
  </w:num>
  <w:num w:numId="7" w16cid:durableId="1462923182">
    <w:abstractNumId w:val="23"/>
  </w:num>
  <w:num w:numId="8" w16cid:durableId="1638995426">
    <w:abstractNumId w:val="12"/>
  </w:num>
  <w:num w:numId="9" w16cid:durableId="1023672888">
    <w:abstractNumId w:val="24"/>
  </w:num>
  <w:num w:numId="10" w16cid:durableId="1372850499">
    <w:abstractNumId w:val="3"/>
  </w:num>
  <w:num w:numId="11" w16cid:durableId="1788888125">
    <w:abstractNumId w:val="22"/>
  </w:num>
  <w:num w:numId="12" w16cid:durableId="368771599">
    <w:abstractNumId w:val="20"/>
  </w:num>
  <w:num w:numId="13" w16cid:durableId="1417749191">
    <w:abstractNumId w:val="11"/>
  </w:num>
  <w:num w:numId="14" w16cid:durableId="1404402729">
    <w:abstractNumId w:val="31"/>
  </w:num>
  <w:num w:numId="15" w16cid:durableId="1222712536">
    <w:abstractNumId w:val="10"/>
  </w:num>
  <w:num w:numId="16" w16cid:durableId="439841590">
    <w:abstractNumId w:val="7"/>
  </w:num>
  <w:num w:numId="17" w16cid:durableId="289285016">
    <w:abstractNumId w:val="25"/>
  </w:num>
  <w:num w:numId="18" w16cid:durableId="1281761486">
    <w:abstractNumId w:val="28"/>
  </w:num>
  <w:num w:numId="19" w16cid:durableId="1119833127">
    <w:abstractNumId w:val="4"/>
  </w:num>
  <w:num w:numId="20" w16cid:durableId="1170220441">
    <w:abstractNumId w:val="9"/>
  </w:num>
  <w:num w:numId="21" w16cid:durableId="2094662114">
    <w:abstractNumId w:val="1"/>
  </w:num>
  <w:num w:numId="22" w16cid:durableId="1826506664">
    <w:abstractNumId w:val="15"/>
  </w:num>
  <w:num w:numId="23" w16cid:durableId="1014040428">
    <w:abstractNumId w:val="18"/>
  </w:num>
  <w:num w:numId="24" w16cid:durableId="1429354516">
    <w:abstractNumId w:val="29"/>
  </w:num>
  <w:num w:numId="25" w16cid:durableId="1840390914">
    <w:abstractNumId w:val="17"/>
  </w:num>
  <w:num w:numId="26" w16cid:durableId="974290449">
    <w:abstractNumId w:val="19"/>
  </w:num>
  <w:num w:numId="27" w16cid:durableId="1784881267">
    <w:abstractNumId w:val="30"/>
  </w:num>
  <w:num w:numId="28" w16cid:durableId="785347289">
    <w:abstractNumId w:val="2"/>
  </w:num>
  <w:num w:numId="29" w16cid:durableId="1288853287">
    <w:abstractNumId w:val="26"/>
  </w:num>
  <w:num w:numId="30" w16cid:durableId="1789546864">
    <w:abstractNumId w:val="14"/>
  </w:num>
  <w:num w:numId="31" w16cid:durableId="307251698">
    <w:abstractNumId w:val="5"/>
  </w:num>
  <w:num w:numId="32" w16cid:durableId="1947156141">
    <w:abstractNumId w:val="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26F1A"/>
    <w:rsid w:val="0000296A"/>
    <w:rsid w:val="0000370A"/>
    <w:rsid w:val="000049AC"/>
    <w:rsid w:val="000059B5"/>
    <w:rsid w:val="00006196"/>
    <w:rsid w:val="000072C1"/>
    <w:rsid w:val="00010358"/>
    <w:rsid w:val="000106AB"/>
    <w:rsid w:val="000132C6"/>
    <w:rsid w:val="0001465D"/>
    <w:rsid w:val="00015D7C"/>
    <w:rsid w:val="00015EB6"/>
    <w:rsid w:val="00016105"/>
    <w:rsid w:val="00016ED3"/>
    <w:rsid w:val="00016FD5"/>
    <w:rsid w:val="000176E2"/>
    <w:rsid w:val="00017A6E"/>
    <w:rsid w:val="00020EE0"/>
    <w:rsid w:val="00021382"/>
    <w:rsid w:val="000240B4"/>
    <w:rsid w:val="00027534"/>
    <w:rsid w:val="00027FBC"/>
    <w:rsid w:val="00032FD3"/>
    <w:rsid w:val="000337E9"/>
    <w:rsid w:val="00033FA9"/>
    <w:rsid w:val="00034AB7"/>
    <w:rsid w:val="00034B2B"/>
    <w:rsid w:val="00036456"/>
    <w:rsid w:val="00037ACE"/>
    <w:rsid w:val="000412D6"/>
    <w:rsid w:val="000415BA"/>
    <w:rsid w:val="00042CD4"/>
    <w:rsid w:val="0004563E"/>
    <w:rsid w:val="000469CC"/>
    <w:rsid w:val="00050DFF"/>
    <w:rsid w:val="000517C8"/>
    <w:rsid w:val="0005272C"/>
    <w:rsid w:val="000529FF"/>
    <w:rsid w:val="0005349D"/>
    <w:rsid w:val="00057C4F"/>
    <w:rsid w:val="0006068A"/>
    <w:rsid w:val="000607BB"/>
    <w:rsid w:val="00060D42"/>
    <w:rsid w:val="00063E05"/>
    <w:rsid w:val="00067B1E"/>
    <w:rsid w:val="0007075C"/>
    <w:rsid w:val="00070C4E"/>
    <w:rsid w:val="00071B0B"/>
    <w:rsid w:val="000727D1"/>
    <w:rsid w:val="00072DE8"/>
    <w:rsid w:val="0007437A"/>
    <w:rsid w:val="000747A1"/>
    <w:rsid w:val="00074837"/>
    <w:rsid w:val="00076847"/>
    <w:rsid w:val="0007742E"/>
    <w:rsid w:val="00080D21"/>
    <w:rsid w:val="00081E1E"/>
    <w:rsid w:val="00081EE0"/>
    <w:rsid w:val="00085BD7"/>
    <w:rsid w:val="00092DD5"/>
    <w:rsid w:val="00093E99"/>
    <w:rsid w:val="0009464A"/>
    <w:rsid w:val="00094AB7"/>
    <w:rsid w:val="00095D34"/>
    <w:rsid w:val="000967F2"/>
    <w:rsid w:val="00096E60"/>
    <w:rsid w:val="00097444"/>
    <w:rsid w:val="00097699"/>
    <w:rsid w:val="000978C7"/>
    <w:rsid w:val="000A2DAC"/>
    <w:rsid w:val="000A40B0"/>
    <w:rsid w:val="000A4B41"/>
    <w:rsid w:val="000A5CDD"/>
    <w:rsid w:val="000B060D"/>
    <w:rsid w:val="000B1714"/>
    <w:rsid w:val="000B1C5C"/>
    <w:rsid w:val="000B26A9"/>
    <w:rsid w:val="000B3635"/>
    <w:rsid w:val="000B46C5"/>
    <w:rsid w:val="000B7527"/>
    <w:rsid w:val="000C1B0E"/>
    <w:rsid w:val="000C22D2"/>
    <w:rsid w:val="000C2999"/>
    <w:rsid w:val="000C2AB0"/>
    <w:rsid w:val="000C3274"/>
    <w:rsid w:val="000C393B"/>
    <w:rsid w:val="000C3FAA"/>
    <w:rsid w:val="000C4921"/>
    <w:rsid w:val="000C51EA"/>
    <w:rsid w:val="000C5265"/>
    <w:rsid w:val="000C68D0"/>
    <w:rsid w:val="000C6CA2"/>
    <w:rsid w:val="000D3B8E"/>
    <w:rsid w:val="000D3E12"/>
    <w:rsid w:val="000D75E5"/>
    <w:rsid w:val="000D7B47"/>
    <w:rsid w:val="000D7D4A"/>
    <w:rsid w:val="000E0213"/>
    <w:rsid w:val="000E1CD0"/>
    <w:rsid w:val="000E346B"/>
    <w:rsid w:val="000E5350"/>
    <w:rsid w:val="000F0858"/>
    <w:rsid w:val="000F0BC5"/>
    <w:rsid w:val="000F0EBE"/>
    <w:rsid w:val="000F0ED2"/>
    <w:rsid w:val="000F0F28"/>
    <w:rsid w:val="000F0F96"/>
    <w:rsid w:val="000F2ED1"/>
    <w:rsid w:val="000F388E"/>
    <w:rsid w:val="000F435F"/>
    <w:rsid w:val="000F54F3"/>
    <w:rsid w:val="001003F6"/>
    <w:rsid w:val="00102F16"/>
    <w:rsid w:val="001033FE"/>
    <w:rsid w:val="00103B4B"/>
    <w:rsid w:val="00104195"/>
    <w:rsid w:val="001043C4"/>
    <w:rsid w:val="00105F31"/>
    <w:rsid w:val="00105FF1"/>
    <w:rsid w:val="001070FB"/>
    <w:rsid w:val="00107C94"/>
    <w:rsid w:val="00110D52"/>
    <w:rsid w:val="00112CDA"/>
    <w:rsid w:val="00115B52"/>
    <w:rsid w:val="00115DAF"/>
    <w:rsid w:val="00121964"/>
    <w:rsid w:val="00121984"/>
    <w:rsid w:val="00122A3A"/>
    <w:rsid w:val="001230C5"/>
    <w:rsid w:val="00124CCB"/>
    <w:rsid w:val="0013039B"/>
    <w:rsid w:val="00130715"/>
    <w:rsid w:val="001310C0"/>
    <w:rsid w:val="00134D25"/>
    <w:rsid w:val="00135AEE"/>
    <w:rsid w:val="0013750A"/>
    <w:rsid w:val="00141294"/>
    <w:rsid w:val="00142217"/>
    <w:rsid w:val="0014595B"/>
    <w:rsid w:val="00145F8B"/>
    <w:rsid w:val="00146125"/>
    <w:rsid w:val="0014743C"/>
    <w:rsid w:val="00150E6E"/>
    <w:rsid w:val="00153AC7"/>
    <w:rsid w:val="00154FCC"/>
    <w:rsid w:val="00155869"/>
    <w:rsid w:val="001561A0"/>
    <w:rsid w:val="001566A2"/>
    <w:rsid w:val="00156B14"/>
    <w:rsid w:val="00156BF4"/>
    <w:rsid w:val="00157669"/>
    <w:rsid w:val="00157C0B"/>
    <w:rsid w:val="0016531D"/>
    <w:rsid w:val="00165AD1"/>
    <w:rsid w:val="00167F38"/>
    <w:rsid w:val="00170398"/>
    <w:rsid w:val="00170647"/>
    <w:rsid w:val="0017152A"/>
    <w:rsid w:val="00174309"/>
    <w:rsid w:val="00177748"/>
    <w:rsid w:val="00180223"/>
    <w:rsid w:val="0018048C"/>
    <w:rsid w:val="001815F2"/>
    <w:rsid w:val="00181640"/>
    <w:rsid w:val="00183AD5"/>
    <w:rsid w:val="00184F73"/>
    <w:rsid w:val="001856CE"/>
    <w:rsid w:val="00187A16"/>
    <w:rsid w:val="001910A1"/>
    <w:rsid w:val="001918AE"/>
    <w:rsid w:val="00191CBA"/>
    <w:rsid w:val="001925E2"/>
    <w:rsid w:val="0019292F"/>
    <w:rsid w:val="00192A8A"/>
    <w:rsid w:val="00192C94"/>
    <w:rsid w:val="0019347A"/>
    <w:rsid w:val="00194E5F"/>
    <w:rsid w:val="00195398"/>
    <w:rsid w:val="00195472"/>
    <w:rsid w:val="001954E3"/>
    <w:rsid w:val="00195869"/>
    <w:rsid w:val="00197906"/>
    <w:rsid w:val="001A0902"/>
    <w:rsid w:val="001A0B51"/>
    <w:rsid w:val="001A15BB"/>
    <w:rsid w:val="001A18EC"/>
    <w:rsid w:val="001A2EB4"/>
    <w:rsid w:val="001A32F5"/>
    <w:rsid w:val="001A37CD"/>
    <w:rsid w:val="001A3878"/>
    <w:rsid w:val="001A4E65"/>
    <w:rsid w:val="001A6284"/>
    <w:rsid w:val="001A7529"/>
    <w:rsid w:val="001A7716"/>
    <w:rsid w:val="001B0819"/>
    <w:rsid w:val="001B0E96"/>
    <w:rsid w:val="001B11D7"/>
    <w:rsid w:val="001B12A4"/>
    <w:rsid w:val="001B2217"/>
    <w:rsid w:val="001B25F9"/>
    <w:rsid w:val="001B4828"/>
    <w:rsid w:val="001B4D90"/>
    <w:rsid w:val="001B6658"/>
    <w:rsid w:val="001B7C31"/>
    <w:rsid w:val="001C072F"/>
    <w:rsid w:val="001C0761"/>
    <w:rsid w:val="001C0BE7"/>
    <w:rsid w:val="001C2822"/>
    <w:rsid w:val="001C4FC6"/>
    <w:rsid w:val="001C6575"/>
    <w:rsid w:val="001C6D25"/>
    <w:rsid w:val="001C6D5A"/>
    <w:rsid w:val="001C7AFC"/>
    <w:rsid w:val="001D0F69"/>
    <w:rsid w:val="001D114A"/>
    <w:rsid w:val="001D1A15"/>
    <w:rsid w:val="001D1FFA"/>
    <w:rsid w:val="001D2EEE"/>
    <w:rsid w:val="001D439A"/>
    <w:rsid w:val="001D448E"/>
    <w:rsid w:val="001D6EFC"/>
    <w:rsid w:val="001D7BE3"/>
    <w:rsid w:val="001D7E6F"/>
    <w:rsid w:val="001E2B33"/>
    <w:rsid w:val="001E3D20"/>
    <w:rsid w:val="001E42DF"/>
    <w:rsid w:val="001E460B"/>
    <w:rsid w:val="001E52F3"/>
    <w:rsid w:val="001E59B8"/>
    <w:rsid w:val="001F177A"/>
    <w:rsid w:val="001F1BE3"/>
    <w:rsid w:val="001F576A"/>
    <w:rsid w:val="001F727A"/>
    <w:rsid w:val="001F77A9"/>
    <w:rsid w:val="001F78EA"/>
    <w:rsid w:val="00201100"/>
    <w:rsid w:val="002042A5"/>
    <w:rsid w:val="00205C69"/>
    <w:rsid w:val="00207180"/>
    <w:rsid w:val="002137FF"/>
    <w:rsid w:val="0021487F"/>
    <w:rsid w:val="00217ECC"/>
    <w:rsid w:val="002211F4"/>
    <w:rsid w:val="00221489"/>
    <w:rsid w:val="00222AC5"/>
    <w:rsid w:val="00223C07"/>
    <w:rsid w:val="00224DD1"/>
    <w:rsid w:val="0022753B"/>
    <w:rsid w:val="00233BCB"/>
    <w:rsid w:val="00233D5C"/>
    <w:rsid w:val="002344A3"/>
    <w:rsid w:val="0023502C"/>
    <w:rsid w:val="00237B59"/>
    <w:rsid w:val="00237B87"/>
    <w:rsid w:val="00237BA2"/>
    <w:rsid w:val="00241857"/>
    <w:rsid w:val="00243D95"/>
    <w:rsid w:val="00245BD6"/>
    <w:rsid w:val="002466AD"/>
    <w:rsid w:val="002500A1"/>
    <w:rsid w:val="00252B1A"/>
    <w:rsid w:val="002542C3"/>
    <w:rsid w:val="0025554E"/>
    <w:rsid w:val="00255BA3"/>
    <w:rsid w:val="00255DD1"/>
    <w:rsid w:val="00256954"/>
    <w:rsid w:val="00256CFF"/>
    <w:rsid w:val="00257B1B"/>
    <w:rsid w:val="00257C68"/>
    <w:rsid w:val="0026021F"/>
    <w:rsid w:val="00260876"/>
    <w:rsid w:val="0026243E"/>
    <w:rsid w:val="00263ABE"/>
    <w:rsid w:val="00263DBA"/>
    <w:rsid w:val="002651FD"/>
    <w:rsid w:val="002657FF"/>
    <w:rsid w:val="002668B2"/>
    <w:rsid w:val="00266B29"/>
    <w:rsid w:val="00266B33"/>
    <w:rsid w:val="00270360"/>
    <w:rsid w:val="00273B3C"/>
    <w:rsid w:val="00276DBF"/>
    <w:rsid w:val="00277F26"/>
    <w:rsid w:val="00281182"/>
    <w:rsid w:val="00284B5B"/>
    <w:rsid w:val="00284D22"/>
    <w:rsid w:val="00284F39"/>
    <w:rsid w:val="002853D5"/>
    <w:rsid w:val="00287856"/>
    <w:rsid w:val="00290B1A"/>
    <w:rsid w:val="00290D7F"/>
    <w:rsid w:val="00293066"/>
    <w:rsid w:val="0029333F"/>
    <w:rsid w:val="00293C6F"/>
    <w:rsid w:val="0029466D"/>
    <w:rsid w:val="00294B5C"/>
    <w:rsid w:val="002952E0"/>
    <w:rsid w:val="002A0857"/>
    <w:rsid w:val="002A1174"/>
    <w:rsid w:val="002A15F7"/>
    <w:rsid w:val="002A1F95"/>
    <w:rsid w:val="002A20AD"/>
    <w:rsid w:val="002A25AD"/>
    <w:rsid w:val="002A3223"/>
    <w:rsid w:val="002A3573"/>
    <w:rsid w:val="002A4BA7"/>
    <w:rsid w:val="002A7557"/>
    <w:rsid w:val="002A78E7"/>
    <w:rsid w:val="002A7E27"/>
    <w:rsid w:val="002B0FEA"/>
    <w:rsid w:val="002B2212"/>
    <w:rsid w:val="002B2273"/>
    <w:rsid w:val="002B3106"/>
    <w:rsid w:val="002B370C"/>
    <w:rsid w:val="002B52A0"/>
    <w:rsid w:val="002B7D43"/>
    <w:rsid w:val="002C0606"/>
    <w:rsid w:val="002C064B"/>
    <w:rsid w:val="002C1EC7"/>
    <w:rsid w:val="002C2266"/>
    <w:rsid w:val="002C27F0"/>
    <w:rsid w:val="002C35A9"/>
    <w:rsid w:val="002C3782"/>
    <w:rsid w:val="002C395D"/>
    <w:rsid w:val="002C4AD3"/>
    <w:rsid w:val="002C4FB3"/>
    <w:rsid w:val="002C5CC6"/>
    <w:rsid w:val="002D1CA4"/>
    <w:rsid w:val="002D7C09"/>
    <w:rsid w:val="002E05E4"/>
    <w:rsid w:val="002E08E3"/>
    <w:rsid w:val="002E3C11"/>
    <w:rsid w:val="002E71BF"/>
    <w:rsid w:val="002E725F"/>
    <w:rsid w:val="002E7CB9"/>
    <w:rsid w:val="002F441E"/>
    <w:rsid w:val="002F4CD2"/>
    <w:rsid w:val="002F4D08"/>
    <w:rsid w:val="002F68D0"/>
    <w:rsid w:val="002F7161"/>
    <w:rsid w:val="002F721C"/>
    <w:rsid w:val="00301650"/>
    <w:rsid w:val="00301754"/>
    <w:rsid w:val="00306394"/>
    <w:rsid w:val="00306568"/>
    <w:rsid w:val="003076E9"/>
    <w:rsid w:val="0031090B"/>
    <w:rsid w:val="00310FF3"/>
    <w:rsid w:val="00311A6B"/>
    <w:rsid w:val="0031555F"/>
    <w:rsid w:val="0032131F"/>
    <w:rsid w:val="003214B4"/>
    <w:rsid w:val="003237CA"/>
    <w:rsid w:val="003243E8"/>
    <w:rsid w:val="00324B25"/>
    <w:rsid w:val="00324D40"/>
    <w:rsid w:val="00325D03"/>
    <w:rsid w:val="00326B5F"/>
    <w:rsid w:val="00330B6D"/>
    <w:rsid w:val="003328B1"/>
    <w:rsid w:val="00332C28"/>
    <w:rsid w:val="003331E3"/>
    <w:rsid w:val="00336141"/>
    <w:rsid w:val="00342537"/>
    <w:rsid w:val="0034369D"/>
    <w:rsid w:val="003438D2"/>
    <w:rsid w:val="00347668"/>
    <w:rsid w:val="00347C1E"/>
    <w:rsid w:val="003502B6"/>
    <w:rsid w:val="00352F36"/>
    <w:rsid w:val="003539C1"/>
    <w:rsid w:val="00355499"/>
    <w:rsid w:val="00355FE5"/>
    <w:rsid w:val="003563BC"/>
    <w:rsid w:val="00360231"/>
    <w:rsid w:val="0036367A"/>
    <w:rsid w:val="0036393C"/>
    <w:rsid w:val="00364D6B"/>
    <w:rsid w:val="00365DDA"/>
    <w:rsid w:val="003667B4"/>
    <w:rsid w:val="003676F6"/>
    <w:rsid w:val="00373FB7"/>
    <w:rsid w:val="00377AB5"/>
    <w:rsid w:val="0038061A"/>
    <w:rsid w:val="00380C7D"/>
    <w:rsid w:val="00380D33"/>
    <w:rsid w:val="00381FB2"/>
    <w:rsid w:val="00382E7B"/>
    <w:rsid w:val="00383F3C"/>
    <w:rsid w:val="00384B4A"/>
    <w:rsid w:val="00385550"/>
    <w:rsid w:val="003877AB"/>
    <w:rsid w:val="003878AF"/>
    <w:rsid w:val="00387D85"/>
    <w:rsid w:val="00390551"/>
    <w:rsid w:val="00391680"/>
    <w:rsid w:val="003917C7"/>
    <w:rsid w:val="0039333B"/>
    <w:rsid w:val="00394CF9"/>
    <w:rsid w:val="00394D87"/>
    <w:rsid w:val="003968EC"/>
    <w:rsid w:val="0039728B"/>
    <w:rsid w:val="00397BCB"/>
    <w:rsid w:val="003A1FCF"/>
    <w:rsid w:val="003A2E6D"/>
    <w:rsid w:val="003A5D22"/>
    <w:rsid w:val="003A67B8"/>
    <w:rsid w:val="003A6837"/>
    <w:rsid w:val="003B0056"/>
    <w:rsid w:val="003B0617"/>
    <w:rsid w:val="003B148A"/>
    <w:rsid w:val="003B274F"/>
    <w:rsid w:val="003B43D1"/>
    <w:rsid w:val="003B6C31"/>
    <w:rsid w:val="003B79E0"/>
    <w:rsid w:val="003B7CA3"/>
    <w:rsid w:val="003B7F93"/>
    <w:rsid w:val="003C1E49"/>
    <w:rsid w:val="003C41AA"/>
    <w:rsid w:val="003C42F5"/>
    <w:rsid w:val="003C575E"/>
    <w:rsid w:val="003C63DA"/>
    <w:rsid w:val="003C73ED"/>
    <w:rsid w:val="003D0D55"/>
    <w:rsid w:val="003D1760"/>
    <w:rsid w:val="003D19F5"/>
    <w:rsid w:val="003D2299"/>
    <w:rsid w:val="003D284B"/>
    <w:rsid w:val="003D3DB1"/>
    <w:rsid w:val="003D6CC9"/>
    <w:rsid w:val="003D7B42"/>
    <w:rsid w:val="003D7CF7"/>
    <w:rsid w:val="003E06DE"/>
    <w:rsid w:val="003E24F5"/>
    <w:rsid w:val="003E3C3A"/>
    <w:rsid w:val="003E7604"/>
    <w:rsid w:val="003E76D3"/>
    <w:rsid w:val="003F0B28"/>
    <w:rsid w:val="003F199F"/>
    <w:rsid w:val="003F32FD"/>
    <w:rsid w:val="003F4F3A"/>
    <w:rsid w:val="003F5323"/>
    <w:rsid w:val="003F602B"/>
    <w:rsid w:val="003F617A"/>
    <w:rsid w:val="003F63D2"/>
    <w:rsid w:val="00402F5F"/>
    <w:rsid w:val="00404138"/>
    <w:rsid w:val="004045F1"/>
    <w:rsid w:val="00405450"/>
    <w:rsid w:val="004058D5"/>
    <w:rsid w:val="00406334"/>
    <w:rsid w:val="0040684B"/>
    <w:rsid w:val="00407F9E"/>
    <w:rsid w:val="0041122D"/>
    <w:rsid w:val="00415FA6"/>
    <w:rsid w:val="0041691B"/>
    <w:rsid w:val="00416C03"/>
    <w:rsid w:val="00420286"/>
    <w:rsid w:val="00422A2C"/>
    <w:rsid w:val="00423EB4"/>
    <w:rsid w:val="004241BD"/>
    <w:rsid w:val="00426D7B"/>
    <w:rsid w:val="00431186"/>
    <w:rsid w:val="004319A4"/>
    <w:rsid w:val="0043289A"/>
    <w:rsid w:val="004345B0"/>
    <w:rsid w:val="004352CA"/>
    <w:rsid w:val="00437760"/>
    <w:rsid w:val="004403EB"/>
    <w:rsid w:val="00445738"/>
    <w:rsid w:val="004465A4"/>
    <w:rsid w:val="004466DF"/>
    <w:rsid w:val="00451A63"/>
    <w:rsid w:val="00452FF1"/>
    <w:rsid w:val="0045324D"/>
    <w:rsid w:val="00453D13"/>
    <w:rsid w:val="00457186"/>
    <w:rsid w:val="0045733D"/>
    <w:rsid w:val="004611BC"/>
    <w:rsid w:val="00461589"/>
    <w:rsid w:val="004625AD"/>
    <w:rsid w:val="00464781"/>
    <w:rsid w:val="0046571E"/>
    <w:rsid w:val="00471084"/>
    <w:rsid w:val="00473974"/>
    <w:rsid w:val="00473DF7"/>
    <w:rsid w:val="00474E53"/>
    <w:rsid w:val="00477489"/>
    <w:rsid w:val="0047756C"/>
    <w:rsid w:val="00477E53"/>
    <w:rsid w:val="00482089"/>
    <w:rsid w:val="00483DA5"/>
    <w:rsid w:val="004874E6"/>
    <w:rsid w:val="00491376"/>
    <w:rsid w:val="0049308B"/>
    <w:rsid w:val="0049478B"/>
    <w:rsid w:val="0049551F"/>
    <w:rsid w:val="00497D9B"/>
    <w:rsid w:val="00497FEF"/>
    <w:rsid w:val="004A0018"/>
    <w:rsid w:val="004A0AEB"/>
    <w:rsid w:val="004A14BF"/>
    <w:rsid w:val="004A1901"/>
    <w:rsid w:val="004A27E0"/>
    <w:rsid w:val="004A3871"/>
    <w:rsid w:val="004A4124"/>
    <w:rsid w:val="004A4550"/>
    <w:rsid w:val="004A5DEF"/>
    <w:rsid w:val="004A5DFD"/>
    <w:rsid w:val="004A6D47"/>
    <w:rsid w:val="004A714D"/>
    <w:rsid w:val="004A7D1D"/>
    <w:rsid w:val="004B05F0"/>
    <w:rsid w:val="004B0AC0"/>
    <w:rsid w:val="004B2FB6"/>
    <w:rsid w:val="004B3442"/>
    <w:rsid w:val="004B357B"/>
    <w:rsid w:val="004B39AD"/>
    <w:rsid w:val="004B47C3"/>
    <w:rsid w:val="004B66A8"/>
    <w:rsid w:val="004B6B68"/>
    <w:rsid w:val="004B7459"/>
    <w:rsid w:val="004B7961"/>
    <w:rsid w:val="004B7BF6"/>
    <w:rsid w:val="004B7F5B"/>
    <w:rsid w:val="004C1AA7"/>
    <w:rsid w:val="004C2026"/>
    <w:rsid w:val="004C3D57"/>
    <w:rsid w:val="004C73E9"/>
    <w:rsid w:val="004C74B9"/>
    <w:rsid w:val="004C7B7F"/>
    <w:rsid w:val="004D1BD6"/>
    <w:rsid w:val="004D24C1"/>
    <w:rsid w:val="004D5BA5"/>
    <w:rsid w:val="004D7B46"/>
    <w:rsid w:val="004E0322"/>
    <w:rsid w:val="004E2590"/>
    <w:rsid w:val="004E2BAB"/>
    <w:rsid w:val="004E32BC"/>
    <w:rsid w:val="004E6211"/>
    <w:rsid w:val="004F108B"/>
    <w:rsid w:val="004F1763"/>
    <w:rsid w:val="004F501B"/>
    <w:rsid w:val="004F56A4"/>
    <w:rsid w:val="004F5A22"/>
    <w:rsid w:val="00500EAE"/>
    <w:rsid w:val="00503D7D"/>
    <w:rsid w:val="00503DC6"/>
    <w:rsid w:val="005044AE"/>
    <w:rsid w:val="005049AD"/>
    <w:rsid w:val="005060F1"/>
    <w:rsid w:val="0050729E"/>
    <w:rsid w:val="005077F4"/>
    <w:rsid w:val="00507BCE"/>
    <w:rsid w:val="00507E1D"/>
    <w:rsid w:val="00510EEE"/>
    <w:rsid w:val="00511AE6"/>
    <w:rsid w:val="00513657"/>
    <w:rsid w:val="00514935"/>
    <w:rsid w:val="00514A95"/>
    <w:rsid w:val="00517AA4"/>
    <w:rsid w:val="00525891"/>
    <w:rsid w:val="0052594C"/>
    <w:rsid w:val="005272EF"/>
    <w:rsid w:val="00530638"/>
    <w:rsid w:val="00530962"/>
    <w:rsid w:val="00531651"/>
    <w:rsid w:val="005321CF"/>
    <w:rsid w:val="00534DF3"/>
    <w:rsid w:val="005352CC"/>
    <w:rsid w:val="00535329"/>
    <w:rsid w:val="00535402"/>
    <w:rsid w:val="00535E53"/>
    <w:rsid w:val="00537F5B"/>
    <w:rsid w:val="005416BD"/>
    <w:rsid w:val="00541A83"/>
    <w:rsid w:val="00545602"/>
    <w:rsid w:val="00545D71"/>
    <w:rsid w:val="00546083"/>
    <w:rsid w:val="0055272A"/>
    <w:rsid w:val="005529A1"/>
    <w:rsid w:val="005545CF"/>
    <w:rsid w:val="00556F7F"/>
    <w:rsid w:val="005576D7"/>
    <w:rsid w:val="005609F5"/>
    <w:rsid w:val="00562F2E"/>
    <w:rsid w:val="005638E0"/>
    <w:rsid w:val="00567810"/>
    <w:rsid w:val="00573A87"/>
    <w:rsid w:val="005743AB"/>
    <w:rsid w:val="00574F35"/>
    <w:rsid w:val="005810C9"/>
    <w:rsid w:val="00581D6C"/>
    <w:rsid w:val="00581F1F"/>
    <w:rsid w:val="00582338"/>
    <w:rsid w:val="0058600C"/>
    <w:rsid w:val="0058607E"/>
    <w:rsid w:val="00587510"/>
    <w:rsid w:val="005878AC"/>
    <w:rsid w:val="00590F0A"/>
    <w:rsid w:val="00593476"/>
    <w:rsid w:val="0059348E"/>
    <w:rsid w:val="005950C6"/>
    <w:rsid w:val="00595DDA"/>
    <w:rsid w:val="005964AC"/>
    <w:rsid w:val="0059681F"/>
    <w:rsid w:val="00596E52"/>
    <w:rsid w:val="005A25E2"/>
    <w:rsid w:val="005A33DA"/>
    <w:rsid w:val="005A75CB"/>
    <w:rsid w:val="005A7687"/>
    <w:rsid w:val="005B06D2"/>
    <w:rsid w:val="005B1F71"/>
    <w:rsid w:val="005B373B"/>
    <w:rsid w:val="005B4105"/>
    <w:rsid w:val="005B5AFC"/>
    <w:rsid w:val="005B79DB"/>
    <w:rsid w:val="005C1E63"/>
    <w:rsid w:val="005C2FAB"/>
    <w:rsid w:val="005C4A13"/>
    <w:rsid w:val="005C5045"/>
    <w:rsid w:val="005C6E2F"/>
    <w:rsid w:val="005D00BD"/>
    <w:rsid w:val="005D029F"/>
    <w:rsid w:val="005D15C7"/>
    <w:rsid w:val="005D3FC0"/>
    <w:rsid w:val="005D4017"/>
    <w:rsid w:val="005D7D85"/>
    <w:rsid w:val="005E054C"/>
    <w:rsid w:val="005E21FF"/>
    <w:rsid w:val="005E22E1"/>
    <w:rsid w:val="005E3B9B"/>
    <w:rsid w:val="005E663B"/>
    <w:rsid w:val="005E6881"/>
    <w:rsid w:val="005F0827"/>
    <w:rsid w:val="005F336C"/>
    <w:rsid w:val="005F360C"/>
    <w:rsid w:val="005F40ED"/>
    <w:rsid w:val="005F4D3A"/>
    <w:rsid w:val="005F5626"/>
    <w:rsid w:val="005F6F20"/>
    <w:rsid w:val="005F76E2"/>
    <w:rsid w:val="005F7BDA"/>
    <w:rsid w:val="0060188C"/>
    <w:rsid w:val="00602643"/>
    <w:rsid w:val="00602DC9"/>
    <w:rsid w:val="0060307F"/>
    <w:rsid w:val="0060589B"/>
    <w:rsid w:val="00606549"/>
    <w:rsid w:val="00606AC6"/>
    <w:rsid w:val="00610118"/>
    <w:rsid w:val="006101D9"/>
    <w:rsid w:val="00610CD8"/>
    <w:rsid w:val="0061179B"/>
    <w:rsid w:val="00614ADD"/>
    <w:rsid w:val="00614E6E"/>
    <w:rsid w:val="00615D41"/>
    <w:rsid w:val="00622FB1"/>
    <w:rsid w:val="006236DC"/>
    <w:rsid w:val="00625A19"/>
    <w:rsid w:val="006260F6"/>
    <w:rsid w:val="006276D7"/>
    <w:rsid w:val="00631FAD"/>
    <w:rsid w:val="00632183"/>
    <w:rsid w:val="0063338A"/>
    <w:rsid w:val="00634DA1"/>
    <w:rsid w:val="00636AD0"/>
    <w:rsid w:val="006406D6"/>
    <w:rsid w:val="006436BF"/>
    <w:rsid w:val="00644578"/>
    <w:rsid w:val="00645F21"/>
    <w:rsid w:val="006462D4"/>
    <w:rsid w:val="00647763"/>
    <w:rsid w:val="00651638"/>
    <w:rsid w:val="00651749"/>
    <w:rsid w:val="00651C3B"/>
    <w:rsid w:val="0065323D"/>
    <w:rsid w:val="00653E42"/>
    <w:rsid w:val="00654ED2"/>
    <w:rsid w:val="00656BC1"/>
    <w:rsid w:val="006579AD"/>
    <w:rsid w:val="00657CCD"/>
    <w:rsid w:val="00657D82"/>
    <w:rsid w:val="006604A7"/>
    <w:rsid w:val="00662328"/>
    <w:rsid w:val="00663943"/>
    <w:rsid w:val="00664EA7"/>
    <w:rsid w:val="00665256"/>
    <w:rsid w:val="00666112"/>
    <w:rsid w:val="00666241"/>
    <w:rsid w:val="00666358"/>
    <w:rsid w:val="00666D04"/>
    <w:rsid w:val="00666FBE"/>
    <w:rsid w:val="00666FCD"/>
    <w:rsid w:val="0067011E"/>
    <w:rsid w:val="0067201A"/>
    <w:rsid w:val="00674AFA"/>
    <w:rsid w:val="00675663"/>
    <w:rsid w:val="00675BA0"/>
    <w:rsid w:val="006802B8"/>
    <w:rsid w:val="00680475"/>
    <w:rsid w:val="006807A0"/>
    <w:rsid w:val="00681C51"/>
    <w:rsid w:val="00686914"/>
    <w:rsid w:val="00686EAF"/>
    <w:rsid w:val="00690B03"/>
    <w:rsid w:val="0069234B"/>
    <w:rsid w:val="00695325"/>
    <w:rsid w:val="006970D9"/>
    <w:rsid w:val="00697CBC"/>
    <w:rsid w:val="00697ED2"/>
    <w:rsid w:val="006A0BF0"/>
    <w:rsid w:val="006A1AAE"/>
    <w:rsid w:val="006A2472"/>
    <w:rsid w:val="006A484E"/>
    <w:rsid w:val="006A4A64"/>
    <w:rsid w:val="006A763E"/>
    <w:rsid w:val="006B0049"/>
    <w:rsid w:val="006B20CF"/>
    <w:rsid w:val="006B28F7"/>
    <w:rsid w:val="006B3EF0"/>
    <w:rsid w:val="006B4F67"/>
    <w:rsid w:val="006B5275"/>
    <w:rsid w:val="006B6855"/>
    <w:rsid w:val="006B7312"/>
    <w:rsid w:val="006B7462"/>
    <w:rsid w:val="006C0684"/>
    <w:rsid w:val="006C341C"/>
    <w:rsid w:val="006C370E"/>
    <w:rsid w:val="006C58E6"/>
    <w:rsid w:val="006C741C"/>
    <w:rsid w:val="006D0184"/>
    <w:rsid w:val="006D09AA"/>
    <w:rsid w:val="006D0DCA"/>
    <w:rsid w:val="006D3BD1"/>
    <w:rsid w:val="006D46E2"/>
    <w:rsid w:val="006D676F"/>
    <w:rsid w:val="006D721D"/>
    <w:rsid w:val="006D769F"/>
    <w:rsid w:val="006E0117"/>
    <w:rsid w:val="006E16AD"/>
    <w:rsid w:val="006E198B"/>
    <w:rsid w:val="006E1CC1"/>
    <w:rsid w:val="006E66DA"/>
    <w:rsid w:val="006E7174"/>
    <w:rsid w:val="006E7914"/>
    <w:rsid w:val="006F0608"/>
    <w:rsid w:val="006F212E"/>
    <w:rsid w:val="006F263B"/>
    <w:rsid w:val="006F2E38"/>
    <w:rsid w:val="006F496E"/>
    <w:rsid w:val="006F4A93"/>
    <w:rsid w:val="006F6945"/>
    <w:rsid w:val="006F6E41"/>
    <w:rsid w:val="00703924"/>
    <w:rsid w:val="00703A3E"/>
    <w:rsid w:val="007068D3"/>
    <w:rsid w:val="00706D71"/>
    <w:rsid w:val="0070730E"/>
    <w:rsid w:val="00710CAB"/>
    <w:rsid w:val="00711CA7"/>
    <w:rsid w:val="0071265B"/>
    <w:rsid w:val="0071419A"/>
    <w:rsid w:val="00723C36"/>
    <w:rsid w:val="00725B3D"/>
    <w:rsid w:val="0072679D"/>
    <w:rsid w:val="007273BC"/>
    <w:rsid w:val="0073295D"/>
    <w:rsid w:val="00734174"/>
    <w:rsid w:val="007344E2"/>
    <w:rsid w:val="007358EE"/>
    <w:rsid w:val="00735F76"/>
    <w:rsid w:val="0074243B"/>
    <w:rsid w:val="007466C9"/>
    <w:rsid w:val="0075096B"/>
    <w:rsid w:val="0075455E"/>
    <w:rsid w:val="007576A9"/>
    <w:rsid w:val="00757C75"/>
    <w:rsid w:val="0076319B"/>
    <w:rsid w:val="00763A87"/>
    <w:rsid w:val="00767587"/>
    <w:rsid w:val="00767BDB"/>
    <w:rsid w:val="007713E5"/>
    <w:rsid w:val="0077253A"/>
    <w:rsid w:val="00772A96"/>
    <w:rsid w:val="007743E7"/>
    <w:rsid w:val="00775989"/>
    <w:rsid w:val="00775BF4"/>
    <w:rsid w:val="00777008"/>
    <w:rsid w:val="00777341"/>
    <w:rsid w:val="007777FC"/>
    <w:rsid w:val="00777A57"/>
    <w:rsid w:val="00781B8B"/>
    <w:rsid w:val="00783272"/>
    <w:rsid w:val="00786877"/>
    <w:rsid w:val="007901C4"/>
    <w:rsid w:val="007901EC"/>
    <w:rsid w:val="007902AF"/>
    <w:rsid w:val="007902D3"/>
    <w:rsid w:val="00791A49"/>
    <w:rsid w:val="007928A6"/>
    <w:rsid w:val="00792A4F"/>
    <w:rsid w:val="00793607"/>
    <w:rsid w:val="00793AF1"/>
    <w:rsid w:val="00793C90"/>
    <w:rsid w:val="00794FF9"/>
    <w:rsid w:val="007967FB"/>
    <w:rsid w:val="00796C94"/>
    <w:rsid w:val="007A2A5D"/>
    <w:rsid w:val="007A2C68"/>
    <w:rsid w:val="007A3C18"/>
    <w:rsid w:val="007A5989"/>
    <w:rsid w:val="007A6880"/>
    <w:rsid w:val="007B1598"/>
    <w:rsid w:val="007B199A"/>
    <w:rsid w:val="007B3C99"/>
    <w:rsid w:val="007B4346"/>
    <w:rsid w:val="007B79DC"/>
    <w:rsid w:val="007C1FB2"/>
    <w:rsid w:val="007C6105"/>
    <w:rsid w:val="007C7D46"/>
    <w:rsid w:val="007D08AD"/>
    <w:rsid w:val="007D1753"/>
    <w:rsid w:val="007D3E55"/>
    <w:rsid w:val="007D431F"/>
    <w:rsid w:val="007D5113"/>
    <w:rsid w:val="007D6179"/>
    <w:rsid w:val="007D6197"/>
    <w:rsid w:val="007D794C"/>
    <w:rsid w:val="007E02DF"/>
    <w:rsid w:val="007E29B3"/>
    <w:rsid w:val="007E40C1"/>
    <w:rsid w:val="007E7FE7"/>
    <w:rsid w:val="007E7FFD"/>
    <w:rsid w:val="007F0907"/>
    <w:rsid w:val="007F224C"/>
    <w:rsid w:val="007F35E4"/>
    <w:rsid w:val="007F44A1"/>
    <w:rsid w:val="007F58C5"/>
    <w:rsid w:val="007F5A0B"/>
    <w:rsid w:val="008017FF"/>
    <w:rsid w:val="00801FB7"/>
    <w:rsid w:val="00803F47"/>
    <w:rsid w:val="008052B2"/>
    <w:rsid w:val="0080566D"/>
    <w:rsid w:val="00805C31"/>
    <w:rsid w:val="00807030"/>
    <w:rsid w:val="00810533"/>
    <w:rsid w:val="00811283"/>
    <w:rsid w:val="008115CC"/>
    <w:rsid w:val="008115D4"/>
    <w:rsid w:val="00811F5F"/>
    <w:rsid w:val="0081228E"/>
    <w:rsid w:val="0081250C"/>
    <w:rsid w:val="0081513C"/>
    <w:rsid w:val="00815E36"/>
    <w:rsid w:val="00816632"/>
    <w:rsid w:val="00817B49"/>
    <w:rsid w:val="00821146"/>
    <w:rsid w:val="00821F1A"/>
    <w:rsid w:val="00823B62"/>
    <w:rsid w:val="00824BA8"/>
    <w:rsid w:val="00826DC7"/>
    <w:rsid w:val="00826F1A"/>
    <w:rsid w:val="00827F9B"/>
    <w:rsid w:val="008302EF"/>
    <w:rsid w:val="0083116B"/>
    <w:rsid w:val="00831ACA"/>
    <w:rsid w:val="00831CB9"/>
    <w:rsid w:val="00835118"/>
    <w:rsid w:val="0083700C"/>
    <w:rsid w:val="0084216B"/>
    <w:rsid w:val="00843808"/>
    <w:rsid w:val="00843CA3"/>
    <w:rsid w:val="008440DE"/>
    <w:rsid w:val="0084477F"/>
    <w:rsid w:val="00844D49"/>
    <w:rsid w:val="00845C30"/>
    <w:rsid w:val="00847431"/>
    <w:rsid w:val="00850773"/>
    <w:rsid w:val="008516C8"/>
    <w:rsid w:val="008518D4"/>
    <w:rsid w:val="00851A5B"/>
    <w:rsid w:val="00853FE1"/>
    <w:rsid w:val="0085531F"/>
    <w:rsid w:val="00857882"/>
    <w:rsid w:val="00857C7C"/>
    <w:rsid w:val="00860A36"/>
    <w:rsid w:val="00860FCC"/>
    <w:rsid w:val="00862275"/>
    <w:rsid w:val="00862921"/>
    <w:rsid w:val="00863154"/>
    <w:rsid w:val="008633EA"/>
    <w:rsid w:val="00863570"/>
    <w:rsid w:val="00864756"/>
    <w:rsid w:val="008647DD"/>
    <w:rsid w:val="008647FB"/>
    <w:rsid w:val="0086592C"/>
    <w:rsid w:val="00870712"/>
    <w:rsid w:val="00871F07"/>
    <w:rsid w:val="00872135"/>
    <w:rsid w:val="00873DC3"/>
    <w:rsid w:val="00876B86"/>
    <w:rsid w:val="00876CA0"/>
    <w:rsid w:val="0087772D"/>
    <w:rsid w:val="008828CE"/>
    <w:rsid w:val="00882AE7"/>
    <w:rsid w:val="00891A76"/>
    <w:rsid w:val="00891DE5"/>
    <w:rsid w:val="00892236"/>
    <w:rsid w:val="00892C0C"/>
    <w:rsid w:val="00893092"/>
    <w:rsid w:val="00896FAF"/>
    <w:rsid w:val="0089727B"/>
    <w:rsid w:val="00897450"/>
    <w:rsid w:val="008A649F"/>
    <w:rsid w:val="008B0675"/>
    <w:rsid w:val="008B1C87"/>
    <w:rsid w:val="008B1E1B"/>
    <w:rsid w:val="008B5392"/>
    <w:rsid w:val="008B66E8"/>
    <w:rsid w:val="008B69ED"/>
    <w:rsid w:val="008B7FE4"/>
    <w:rsid w:val="008C2A60"/>
    <w:rsid w:val="008C4453"/>
    <w:rsid w:val="008C45B3"/>
    <w:rsid w:val="008C4D88"/>
    <w:rsid w:val="008C61A4"/>
    <w:rsid w:val="008C6903"/>
    <w:rsid w:val="008C6EFD"/>
    <w:rsid w:val="008C763B"/>
    <w:rsid w:val="008D0A69"/>
    <w:rsid w:val="008D1262"/>
    <w:rsid w:val="008D375F"/>
    <w:rsid w:val="008D5542"/>
    <w:rsid w:val="008D5F3A"/>
    <w:rsid w:val="008D66B9"/>
    <w:rsid w:val="008D776A"/>
    <w:rsid w:val="008D7D44"/>
    <w:rsid w:val="008E176D"/>
    <w:rsid w:val="008E36B6"/>
    <w:rsid w:val="008E3A2F"/>
    <w:rsid w:val="008E4D81"/>
    <w:rsid w:val="008E5196"/>
    <w:rsid w:val="008F006E"/>
    <w:rsid w:val="008F0C39"/>
    <w:rsid w:val="008F2149"/>
    <w:rsid w:val="008F2585"/>
    <w:rsid w:val="008F2F0E"/>
    <w:rsid w:val="008F467C"/>
    <w:rsid w:val="008F6615"/>
    <w:rsid w:val="008F7889"/>
    <w:rsid w:val="0090085E"/>
    <w:rsid w:val="00900D02"/>
    <w:rsid w:val="00900FB9"/>
    <w:rsid w:val="00901100"/>
    <w:rsid w:val="009013E9"/>
    <w:rsid w:val="009017EF"/>
    <w:rsid w:val="0090180E"/>
    <w:rsid w:val="0090356D"/>
    <w:rsid w:val="0090421E"/>
    <w:rsid w:val="00904DA0"/>
    <w:rsid w:val="009053D4"/>
    <w:rsid w:val="00907DA9"/>
    <w:rsid w:val="00912C7C"/>
    <w:rsid w:val="00914EBA"/>
    <w:rsid w:val="00915AC4"/>
    <w:rsid w:val="00915E00"/>
    <w:rsid w:val="00916CEB"/>
    <w:rsid w:val="00917AA6"/>
    <w:rsid w:val="0092131F"/>
    <w:rsid w:val="00921583"/>
    <w:rsid w:val="00923211"/>
    <w:rsid w:val="009267D1"/>
    <w:rsid w:val="009311FA"/>
    <w:rsid w:val="009317DE"/>
    <w:rsid w:val="00931D1F"/>
    <w:rsid w:val="00931E1C"/>
    <w:rsid w:val="00932179"/>
    <w:rsid w:val="00933001"/>
    <w:rsid w:val="00937061"/>
    <w:rsid w:val="0093759E"/>
    <w:rsid w:val="009375C5"/>
    <w:rsid w:val="009401A0"/>
    <w:rsid w:val="0094042B"/>
    <w:rsid w:val="0094110B"/>
    <w:rsid w:val="00941843"/>
    <w:rsid w:val="00943B8D"/>
    <w:rsid w:val="00943F3F"/>
    <w:rsid w:val="009460AA"/>
    <w:rsid w:val="00946146"/>
    <w:rsid w:val="0094636B"/>
    <w:rsid w:val="0094641C"/>
    <w:rsid w:val="009468C5"/>
    <w:rsid w:val="0095158A"/>
    <w:rsid w:val="009526FA"/>
    <w:rsid w:val="00952996"/>
    <w:rsid w:val="009531A1"/>
    <w:rsid w:val="0095381D"/>
    <w:rsid w:val="00954CB7"/>
    <w:rsid w:val="009555DC"/>
    <w:rsid w:val="00955FFC"/>
    <w:rsid w:val="00960C98"/>
    <w:rsid w:val="00963761"/>
    <w:rsid w:val="009648C5"/>
    <w:rsid w:val="009656DF"/>
    <w:rsid w:val="0096727D"/>
    <w:rsid w:val="00970878"/>
    <w:rsid w:val="00972FCE"/>
    <w:rsid w:val="00976333"/>
    <w:rsid w:val="00980492"/>
    <w:rsid w:val="00980A31"/>
    <w:rsid w:val="00981D45"/>
    <w:rsid w:val="00983061"/>
    <w:rsid w:val="00984BA8"/>
    <w:rsid w:val="00987BBB"/>
    <w:rsid w:val="009905C6"/>
    <w:rsid w:val="00990C62"/>
    <w:rsid w:val="00991A29"/>
    <w:rsid w:val="00991E6D"/>
    <w:rsid w:val="00992EFA"/>
    <w:rsid w:val="00993B29"/>
    <w:rsid w:val="00994251"/>
    <w:rsid w:val="00995F3A"/>
    <w:rsid w:val="009965F7"/>
    <w:rsid w:val="009A09E8"/>
    <w:rsid w:val="009A20B6"/>
    <w:rsid w:val="009A289D"/>
    <w:rsid w:val="009A2CA0"/>
    <w:rsid w:val="009A3698"/>
    <w:rsid w:val="009A40CB"/>
    <w:rsid w:val="009A5E81"/>
    <w:rsid w:val="009A63F5"/>
    <w:rsid w:val="009B1695"/>
    <w:rsid w:val="009B3019"/>
    <w:rsid w:val="009B3665"/>
    <w:rsid w:val="009B3AD9"/>
    <w:rsid w:val="009B400D"/>
    <w:rsid w:val="009B4EEA"/>
    <w:rsid w:val="009B517E"/>
    <w:rsid w:val="009B5D3A"/>
    <w:rsid w:val="009B6EC2"/>
    <w:rsid w:val="009C1EC8"/>
    <w:rsid w:val="009C1F38"/>
    <w:rsid w:val="009C34B8"/>
    <w:rsid w:val="009C467A"/>
    <w:rsid w:val="009C550E"/>
    <w:rsid w:val="009C6230"/>
    <w:rsid w:val="009C6433"/>
    <w:rsid w:val="009C70E5"/>
    <w:rsid w:val="009D155F"/>
    <w:rsid w:val="009D64B7"/>
    <w:rsid w:val="009D7B36"/>
    <w:rsid w:val="009E09F3"/>
    <w:rsid w:val="009E0AA1"/>
    <w:rsid w:val="009E0EE3"/>
    <w:rsid w:val="009E165C"/>
    <w:rsid w:val="009E179C"/>
    <w:rsid w:val="009E28B8"/>
    <w:rsid w:val="009E68A2"/>
    <w:rsid w:val="009E7606"/>
    <w:rsid w:val="009F0CE9"/>
    <w:rsid w:val="009F112C"/>
    <w:rsid w:val="009F173E"/>
    <w:rsid w:val="009F44F3"/>
    <w:rsid w:val="009F47A9"/>
    <w:rsid w:val="009F5A7E"/>
    <w:rsid w:val="00A05452"/>
    <w:rsid w:val="00A0552F"/>
    <w:rsid w:val="00A0627F"/>
    <w:rsid w:val="00A072D5"/>
    <w:rsid w:val="00A12A49"/>
    <w:rsid w:val="00A1314A"/>
    <w:rsid w:val="00A136BD"/>
    <w:rsid w:val="00A166A1"/>
    <w:rsid w:val="00A17265"/>
    <w:rsid w:val="00A20054"/>
    <w:rsid w:val="00A20930"/>
    <w:rsid w:val="00A21C99"/>
    <w:rsid w:val="00A22C8A"/>
    <w:rsid w:val="00A24DF1"/>
    <w:rsid w:val="00A25860"/>
    <w:rsid w:val="00A260CD"/>
    <w:rsid w:val="00A262EC"/>
    <w:rsid w:val="00A30FAC"/>
    <w:rsid w:val="00A312CA"/>
    <w:rsid w:val="00A349A4"/>
    <w:rsid w:val="00A35AC1"/>
    <w:rsid w:val="00A36D8E"/>
    <w:rsid w:val="00A37C46"/>
    <w:rsid w:val="00A37CB6"/>
    <w:rsid w:val="00A4022A"/>
    <w:rsid w:val="00A40B56"/>
    <w:rsid w:val="00A4112D"/>
    <w:rsid w:val="00A430C2"/>
    <w:rsid w:val="00A439D0"/>
    <w:rsid w:val="00A442A1"/>
    <w:rsid w:val="00A44A7C"/>
    <w:rsid w:val="00A46731"/>
    <w:rsid w:val="00A4693A"/>
    <w:rsid w:val="00A47DE6"/>
    <w:rsid w:val="00A500DD"/>
    <w:rsid w:val="00A52859"/>
    <w:rsid w:val="00A564DD"/>
    <w:rsid w:val="00A56FB3"/>
    <w:rsid w:val="00A57257"/>
    <w:rsid w:val="00A57D2C"/>
    <w:rsid w:val="00A57EDF"/>
    <w:rsid w:val="00A57FA8"/>
    <w:rsid w:val="00A63270"/>
    <w:rsid w:val="00A6428B"/>
    <w:rsid w:val="00A65D5C"/>
    <w:rsid w:val="00A66394"/>
    <w:rsid w:val="00A7081C"/>
    <w:rsid w:val="00A71499"/>
    <w:rsid w:val="00A714CC"/>
    <w:rsid w:val="00A721AB"/>
    <w:rsid w:val="00A72EA6"/>
    <w:rsid w:val="00A7394A"/>
    <w:rsid w:val="00A77A68"/>
    <w:rsid w:val="00A80AD0"/>
    <w:rsid w:val="00A83896"/>
    <w:rsid w:val="00A838A8"/>
    <w:rsid w:val="00A8392D"/>
    <w:rsid w:val="00A83D70"/>
    <w:rsid w:val="00A84A2B"/>
    <w:rsid w:val="00A84D74"/>
    <w:rsid w:val="00A87DD2"/>
    <w:rsid w:val="00A90E0F"/>
    <w:rsid w:val="00A91348"/>
    <w:rsid w:val="00A913C1"/>
    <w:rsid w:val="00A94C4D"/>
    <w:rsid w:val="00A95AAF"/>
    <w:rsid w:val="00A96306"/>
    <w:rsid w:val="00A97CF3"/>
    <w:rsid w:val="00AA04D2"/>
    <w:rsid w:val="00AA0C7E"/>
    <w:rsid w:val="00AA3C40"/>
    <w:rsid w:val="00AA7D21"/>
    <w:rsid w:val="00AB0314"/>
    <w:rsid w:val="00AB0A74"/>
    <w:rsid w:val="00AB2042"/>
    <w:rsid w:val="00AB3FB4"/>
    <w:rsid w:val="00AB43C5"/>
    <w:rsid w:val="00AB46ED"/>
    <w:rsid w:val="00AB522F"/>
    <w:rsid w:val="00AB62EA"/>
    <w:rsid w:val="00AB6B4E"/>
    <w:rsid w:val="00AB7F4F"/>
    <w:rsid w:val="00AC0645"/>
    <w:rsid w:val="00AC39A8"/>
    <w:rsid w:val="00AC53F3"/>
    <w:rsid w:val="00AC6963"/>
    <w:rsid w:val="00AC6C53"/>
    <w:rsid w:val="00AD23D4"/>
    <w:rsid w:val="00AD295A"/>
    <w:rsid w:val="00AD2AD9"/>
    <w:rsid w:val="00AD5D3E"/>
    <w:rsid w:val="00AD5F2B"/>
    <w:rsid w:val="00AD6627"/>
    <w:rsid w:val="00AD7393"/>
    <w:rsid w:val="00AE084A"/>
    <w:rsid w:val="00AE380F"/>
    <w:rsid w:val="00AE4398"/>
    <w:rsid w:val="00AE46C6"/>
    <w:rsid w:val="00AE543E"/>
    <w:rsid w:val="00AE58EC"/>
    <w:rsid w:val="00AF1A40"/>
    <w:rsid w:val="00AF1DD9"/>
    <w:rsid w:val="00AF541F"/>
    <w:rsid w:val="00AF5C08"/>
    <w:rsid w:val="00AF6844"/>
    <w:rsid w:val="00AF69C1"/>
    <w:rsid w:val="00B058DE"/>
    <w:rsid w:val="00B06B13"/>
    <w:rsid w:val="00B07171"/>
    <w:rsid w:val="00B07D23"/>
    <w:rsid w:val="00B10C65"/>
    <w:rsid w:val="00B116AB"/>
    <w:rsid w:val="00B1259C"/>
    <w:rsid w:val="00B13E1C"/>
    <w:rsid w:val="00B1418C"/>
    <w:rsid w:val="00B142C1"/>
    <w:rsid w:val="00B148A4"/>
    <w:rsid w:val="00B14B0F"/>
    <w:rsid w:val="00B15ED5"/>
    <w:rsid w:val="00B16B28"/>
    <w:rsid w:val="00B17088"/>
    <w:rsid w:val="00B23FDD"/>
    <w:rsid w:val="00B2531D"/>
    <w:rsid w:val="00B258AE"/>
    <w:rsid w:val="00B26079"/>
    <w:rsid w:val="00B271F2"/>
    <w:rsid w:val="00B31144"/>
    <w:rsid w:val="00B3145D"/>
    <w:rsid w:val="00B335D1"/>
    <w:rsid w:val="00B33C0F"/>
    <w:rsid w:val="00B33D12"/>
    <w:rsid w:val="00B349EF"/>
    <w:rsid w:val="00B34D2C"/>
    <w:rsid w:val="00B35AED"/>
    <w:rsid w:val="00B365BC"/>
    <w:rsid w:val="00B37BA6"/>
    <w:rsid w:val="00B433B9"/>
    <w:rsid w:val="00B45BCA"/>
    <w:rsid w:val="00B47C1A"/>
    <w:rsid w:val="00B50C98"/>
    <w:rsid w:val="00B5145F"/>
    <w:rsid w:val="00B52556"/>
    <w:rsid w:val="00B53261"/>
    <w:rsid w:val="00B532F3"/>
    <w:rsid w:val="00B54A17"/>
    <w:rsid w:val="00B5551B"/>
    <w:rsid w:val="00B556EC"/>
    <w:rsid w:val="00B5759D"/>
    <w:rsid w:val="00B601D0"/>
    <w:rsid w:val="00B60EFC"/>
    <w:rsid w:val="00B619EF"/>
    <w:rsid w:val="00B6419E"/>
    <w:rsid w:val="00B64B55"/>
    <w:rsid w:val="00B64EB7"/>
    <w:rsid w:val="00B6705C"/>
    <w:rsid w:val="00B701B7"/>
    <w:rsid w:val="00B706A6"/>
    <w:rsid w:val="00B73327"/>
    <w:rsid w:val="00B75A36"/>
    <w:rsid w:val="00B76FB7"/>
    <w:rsid w:val="00B77945"/>
    <w:rsid w:val="00B77B88"/>
    <w:rsid w:val="00B80F1F"/>
    <w:rsid w:val="00B82389"/>
    <w:rsid w:val="00B83068"/>
    <w:rsid w:val="00B84C83"/>
    <w:rsid w:val="00B9233A"/>
    <w:rsid w:val="00B9372A"/>
    <w:rsid w:val="00B939D4"/>
    <w:rsid w:val="00B941A8"/>
    <w:rsid w:val="00B944AF"/>
    <w:rsid w:val="00B946E2"/>
    <w:rsid w:val="00B95383"/>
    <w:rsid w:val="00B97AB0"/>
    <w:rsid w:val="00BA006F"/>
    <w:rsid w:val="00BA0676"/>
    <w:rsid w:val="00BA120F"/>
    <w:rsid w:val="00BA1823"/>
    <w:rsid w:val="00BA1C76"/>
    <w:rsid w:val="00BA28E9"/>
    <w:rsid w:val="00BA3560"/>
    <w:rsid w:val="00BA39BB"/>
    <w:rsid w:val="00BA4074"/>
    <w:rsid w:val="00BA5AE7"/>
    <w:rsid w:val="00BA679B"/>
    <w:rsid w:val="00BA758F"/>
    <w:rsid w:val="00BA76FB"/>
    <w:rsid w:val="00BB0027"/>
    <w:rsid w:val="00BB3998"/>
    <w:rsid w:val="00BB3DF8"/>
    <w:rsid w:val="00BB5ABC"/>
    <w:rsid w:val="00BC031A"/>
    <w:rsid w:val="00BC1388"/>
    <w:rsid w:val="00BC13C2"/>
    <w:rsid w:val="00BC2DC1"/>
    <w:rsid w:val="00BC2FEE"/>
    <w:rsid w:val="00BC39BB"/>
    <w:rsid w:val="00BC5727"/>
    <w:rsid w:val="00BC6687"/>
    <w:rsid w:val="00BC6ACA"/>
    <w:rsid w:val="00BD2D84"/>
    <w:rsid w:val="00BD4139"/>
    <w:rsid w:val="00BD5DDA"/>
    <w:rsid w:val="00BE07AA"/>
    <w:rsid w:val="00BE0C3F"/>
    <w:rsid w:val="00BE3919"/>
    <w:rsid w:val="00BE5DF0"/>
    <w:rsid w:val="00BF171D"/>
    <w:rsid w:val="00BF4878"/>
    <w:rsid w:val="00BF4CFE"/>
    <w:rsid w:val="00BF54AF"/>
    <w:rsid w:val="00BF76CF"/>
    <w:rsid w:val="00C01189"/>
    <w:rsid w:val="00C02377"/>
    <w:rsid w:val="00C03FF0"/>
    <w:rsid w:val="00C045E8"/>
    <w:rsid w:val="00C05D40"/>
    <w:rsid w:val="00C06772"/>
    <w:rsid w:val="00C06775"/>
    <w:rsid w:val="00C06E85"/>
    <w:rsid w:val="00C10134"/>
    <w:rsid w:val="00C10431"/>
    <w:rsid w:val="00C1202C"/>
    <w:rsid w:val="00C14790"/>
    <w:rsid w:val="00C15E21"/>
    <w:rsid w:val="00C1654D"/>
    <w:rsid w:val="00C16B55"/>
    <w:rsid w:val="00C1727A"/>
    <w:rsid w:val="00C17510"/>
    <w:rsid w:val="00C17D0D"/>
    <w:rsid w:val="00C219AC"/>
    <w:rsid w:val="00C22E5A"/>
    <w:rsid w:val="00C22EF5"/>
    <w:rsid w:val="00C25917"/>
    <w:rsid w:val="00C27146"/>
    <w:rsid w:val="00C301CD"/>
    <w:rsid w:val="00C309E2"/>
    <w:rsid w:val="00C30C71"/>
    <w:rsid w:val="00C31741"/>
    <w:rsid w:val="00C3200B"/>
    <w:rsid w:val="00C33D96"/>
    <w:rsid w:val="00C347FF"/>
    <w:rsid w:val="00C36C71"/>
    <w:rsid w:val="00C36D3E"/>
    <w:rsid w:val="00C42ACE"/>
    <w:rsid w:val="00C440A3"/>
    <w:rsid w:val="00C44B3C"/>
    <w:rsid w:val="00C4576B"/>
    <w:rsid w:val="00C458F0"/>
    <w:rsid w:val="00C4595B"/>
    <w:rsid w:val="00C501AD"/>
    <w:rsid w:val="00C5102F"/>
    <w:rsid w:val="00C51534"/>
    <w:rsid w:val="00C5246D"/>
    <w:rsid w:val="00C5488A"/>
    <w:rsid w:val="00C5506A"/>
    <w:rsid w:val="00C55D66"/>
    <w:rsid w:val="00C55DA0"/>
    <w:rsid w:val="00C55E1C"/>
    <w:rsid w:val="00C56884"/>
    <w:rsid w:val="00C5774B"/>
    <w:rsid w:val="00C6103E"/>
    <w:rsid w:val="00C6224C"/>
    <w:rsid w:val="00C62311"/>
    <w:rsid w:val="00C62B41"/>
    <w:rsid w:val="00C64DA5"/>
    <w:rsid w:val="00C656B4"/>
    <w:rsid w:val="00C65B5D"/>
    <w:rsid w:val="00C65B92"/>
    <w:rsid w:val="00C65D25"/>
    <w:rsid w:val="00C6786B"/>
    <w:rsid w:val="00C70693"/>
    <w:rsid w:val="00C70D49"/>
    <w:rsid w:val="00C72184"/>
    <w:rsid w:val="00C7299E"/>
    <w:rsid w:val="00C732C2"/>
    <w:rsid w:val="00C740BA"/>
    <w:rsid w:val="00C74E6E"/>
    <w:rsid w:val="00C7645B"/>
    <w:rsid w:val="00C80605"/>
    <w:rsid w:val="00C837D5"/>
    <w:rsid w:val="00C83E77"/>
    <w:rsid w:val="00C84746"/>
    <w:rsid w:val="00C849D0"/>
    <w:rsid w:val="00C856C3"/>
    <w:rsid w:val="00C863F0"/>
    <w:rsid w:val="00C93FA4"/>
    <w:rsid w:val="00C95070"/>
    <w:rsid w:val="00C95116"/>
    <w:rsid w:val="00C956F7"/>
    <w:rsid w:val="00CA3B9E"/>
    <w:rsid w:val="00CA4474"/>
    <w:rsid w:val="00CA4A37"/>
    <w:rsid w:val="00CA5B88"/>
    <w:rsid w:val="00CA5FB5"/>
    <w:rsid w:val="00CA70C4"/>
    <w:rsid w:val="00CB0146"/>
    <w:rsid w:val="00CB2BAA"/>
    <w:rsid w:val="00CB410B"/>
    <w:rsid w:val="00CB42DC"/>
    <w:rsid w:val="00CB505B"/>
    <w:rsid w:val="00CB6342"/>
    <w:rsid w:val="00CB64C3"/>
    <w:rsid w:val="00CB707E"/>
    <w:rsid w:val="00CB7C4A"/>
    <w:rsid w:val="00CC09AB"/>
    <w:rsid w:val="00CC1D0B"/>
    <w:rsid w:val="00CC4001"/>
    <w:rsid w:val="00CC42B1"/>
    <w:rsid w:val="00CC5059"/>
    <w:rsid w:val="00CC50D2"/>
    <w:rsid w:val="00CC57FA"/>
    <w:rsid w:val="00CC76FF"/>
    <w:rsid w:val="00CC7E9B"/>
    <w:rsid w:val="00CD34EF"/>
    <w:rsid w:val="00CD3C6B"/>
    <w:rsid w:val="00CD4D45"/>
    <w:rsid w:val="00CD5163"/>
    <w:rsid w:val="00CD569C"/>
    <w:rsid w:val="00CD59AA"/>
    <w:rsid w:val="00CD5C13"/>
    <w:rsid w:val="00CE1B75"/>
    <w:rsid w:val="00CE230E"/>
    <w:rsid w:val="00CE2B86"/>
    <w:rsid w:val="00CE4A2B"/>
    <w:rsid w:val="00CE4C95"/>
    <w:rsid w:val="00CE77D3"/>
    <w:rsid w:val="00CF165F"/>
    <w:rsid w:val="00CF17A6"/>
    <w:rsid w:val="00CF2A64"/>
    <w:rsid w:val="00CF366B"/>
    <w:rsid w:val="00CF46EC"/>
    <w:rsid w:val="00CF5FEE"/>
    <w:rsid w:val="00CF64F3"/>
    <w:rsid w:val="00CF6801"/>
    <w:rsid w:val="00D01339"/>
    <w:rsid w:val="00D10543"/>
    <w:rsid w:val="00D10ED5"/>
    <w:rsid w:val="00D11639"/>
    <w:rsid w:val="00D14402"/>
    <w:rsid w:val="00D2080C"/>
    <w:rsid w:val="00D21635"/>
    <w:rsid w:val="00D21C7B"/>
    <w:rsid w:val="00D2420E"/>
    <w:rsid w:val="00D26C97"/>
    <w:rsid w:val="00D31167"/>
    <w:rsid w:val="00D33658"/>
    <w:rsid w:val="00D341F7"/>
    <w:rsid w:val="00D35B3E"/>
    <w:rsid w:val="00D36541"/>
    <w:rsid w:val="00D406F1"/>
    <w:rsid w:val="00D4326A"/>
    <w:rsid w:val="00D44862"/>
    <w:rsid w:val="00D44C6C"/>
    <w:rsid w:val="00D45075"/>
    <w:rsid w:val="00D45A9F"/>
    <w:rsid w:val="00D46943"/>
    <w:rsid w:val="00D46C2C"/>
    <w:rsid w:val="00D477B2"/>
    <w:rsid w:val="00D544C0"/>
    <w:rsid w:val="00D60BA2"/>
    <w:rsid w:val="00D60CD5"/>
    <w:rsid w:val="00D62057"/>
    <w:rsid w:val="00D628F7"/>
    <w:rsid w:val="00D651E3"/>
    <w:rsid w:val="00D659CC"/>
    <w:rsid w:val="00D67F2F"/>
    <w:rsid w:val="00D72196"/>
    <w:rsid w:val="00D73BBD"/>
    <w:rsid w:val="00D73F19"/>
    <w:rsid w:val="00D741BB"/>
    <w:rsid w:val="00D755D1"/>
    <w:rsid w:val="00D766B8"/>
    <w:rsid w:val="00D76EB8"/>
    <w:rsid w:val="00D77623"/>
    <w:rsid w:val="00D77BF0"/>
    <w:rsid w:val="00D80EF8"/>
    <w:rsid w:val="00D81FE7"/>
    <w:rsid w:val="00D8261A"/>
    <w:rsid w:val="00D82A97"/>
    <w:rsid w:val="00D82B16"/>
    <w:rsid w:val="00D843C4"/>
    <w:rsid w:val="00D843FD"/>
    <w:rsid w:val="00D85060"/>
    <w:rsid w:val="00D9183E"/>
    <w:rsid w:val="00D91CA5"/>
    <w:rsid w:val="00D931C3"/>
    <w:rsid w:val="00D93566"/>
    <w:rsid w:val="00DA10FD"/>
    <w:rsid w:val="00DA20F8"/>
    <w:rsid w:val="00DA24EE"/>
    <w:rsid w:val="00DA4802"/>
    <w:rsid w:val="00DA58C8"/>
    <w:rsid w:val="00DB19E6"/>
    <w:rsid w:val="00DB1F80"/>
    <w:rsid w:val="00DB2DA0"/>
    <w:rsid w:val="00DB3CE6"/>
    <w:rsid w:val="00DB503C"/>
    <w:rsid w:val="00DB53CA"/>
    <w:rsid w:val="00DB6087"/>
    <w:rsid w:val="00DC00CB"/>
    <w:rsid w:val="00DC0D6B"/>
    <w:rsid w:val="00DC2242"/>
    <w:rsid w:val="00DC238F"/>
    <w:rsid w:val="00DC2396"/>
    <w:rsid w:val="00DC386A"/>
    <w:rsid w:val="00DC3DCF"/>
    <w:rsid w:val="00DC4D51"/>
    <w:rsid w:val="00DC639A"/>
    <w:rsid w:val="00DC6A40"/>
    <w:rsid w:val="00DC7D94"/>
    <w:rsid w:val="00DD08DD"/>
    <w:rsid w:val="00DD2F1D"/>
    <w:rsid w:val="00DD3CEE"/>
    <w:rsid w:val="00DD444F"/>
    <w:rsid w:val="00DD5ADA"/>
    <w:rsid w:val="00DD703D"/>
    <w:rsid w:val="00DE0D14"/>
    <w:rsid w:val="00DE3DA0"/>
    <w:rsid w:val="00DE50B3"/>
    <w:rsid w:val="00DE5553"/>
    <w:rsid w:val="00DE6A12"/>
    <w:rsid w:val="00DE70DB"/>
    <w:rsid w:val="00DE73F8"/>
    <w:rsid w:val="00DE7EA3"/>
    <w:rsid w:val="00DF1B4F"/>
    <w:rsid w:val="00DF2624"/>
    <w:rsid w:val="00E0199E"/>
    <w:rsid w:val="00E02980"/>
    <w:rsid w:val="00E02ED2"/>
    <w:rsid w:val="00E0408F"/>
    <w:rsid w:val="00E115E5"/>
    <w:rsid w:val="00E116CA"/>
    <w:rsid w:val="00E12B57"/>
    <w:rsid w:val="00E1453C"/>
    <w:rsid w:val="00E1510B"/>
    <w:rsid w:val="00E157E0"/>
    <w:rsid w:val="00E16538"/>
    <w:rsid w:val="00E16A9B"/>
    <w:rsid w:val="00E16DAC"/>
    <w:rsid w:val="00E2236E"/>
    <w:rsid w:val="00E23F69"/>
    <w:rsid w:val="00E24356"/>
    <w:rsid w:val="00E274F8"/>
    <w:rsid w:val="00E27864"/>
    <w:rsid w:val="00E27E1B"/>
    <w:rsid w:val="00E31AE8"/>
    <w:rsid w:val="00E324EE"/>
    <w:rsid w:val="00E324FD"/>
    <w:rsid w:val="00E33A59"/>
    <w:rsid w:val="00E341E4"/>
    <w:rsid w:val="00E369C8"/>
    <w:rsid w:val="00E36AA4"/>
    <w:rsid w:val="00E4019F"/>
    <w:rsid w:val="00E44249"/>
    <w:rsid w:val="00E50AE0"/>
    <w:rsid w:val="00E52AEE"/>
    <w:rsid w:val="00E53827"/>
    <w:rsid w:val="00E547A2"/>
    <w:rsid w:val="00E57594"/>
    <w:rsid w:val="00E609AB"/>
    <w:rsid w:val="00E64998"/>
    <w:rsid w:val="00E64D1E"/>
    <w:rsid w:val="00E67560"/>
    <w:rsid w:val="00E7000A"/>
    <w:rsid w:val="00E70C38"/>
    <w:rsid w:val="00E711F8"/>
    <w:rsid w:val="00E72DB1"/>
    <w:rsid w:val="00E73A46"/>
    <w:rsid w:val="00E768EB"/>
    <w:rsid w:val="00E76B0C"/>
    <w:rsid w:val="00E8029F"/>
    <w:rsid w:val="00E804BC"/>
    <w:rsid w:val="00E824FD"/>
    <w:rsid w:val="00E8331F"/>
    <w:rsid w:val="00E8536F"/>
    <w:rsid w:val="00E8575E"/>
    <w:rsid w:val="00E8676D"/>
    <w:rsid w:val="00E87BB0"/>
    <w:rsid w:val="00E90AB3"/>
    <w:rsid w:val="00E9113A"/>
    <w:rsid w:val="00E92E64"/>
    <w:rsid w:val="00E9320E"/>
    <w:rsid w:val="00E97E72"/>
    <w:rsid w:val="00EA0B88"/>
    <w:rsid w:val="00EA12BB"/>
    <w:rsid w:val="00EA150E"/>
    <w:rsid w:val="00EA1895"/>
    <w:rsid w:val="00EA2CEF"/>
    <w:rsid w:val="00EA2D09"/>
    <w:rsid w:val="00EA2DE8"/>
    <w:rsid w:val="00EB083C"/>
    <w:rsid w:val="00EB0C98"/>
    <w:rsid w:val="00EB14ED"/>
    <w:rsid w:val="00EB1E0A"/>
    <w:rsid w:val="00EB503E"/>
    <w:rsid w:val="00EB6D09"/>
    <w:rsid w:val="00EC048B"/>
    <w:rsid w:val="00EC1632"/>
    <w:rsid w:val="00EC3C9F"/>
    <w:rsid w:val="00EC417C"/>
    <w:rsid w:val="00EC7DD3"/>
    <w:rsid w:val="00ED0790"/>
    <w:rsid w:val="00ED092C"/>
    <w:rsid w:val="00ED506B"/>
    <w:rsid w:val="00ED6691"/>
    <w:rsid w:val="00ED67B9"/>
    <w:rsid w:val="00ED6CD1"/>
    <w:rsid w:val="00ED70F1"/>
    <w:rsid w:val="00EE0BF3"/>
    <w:rsid w:val="00EE1C2E"/>
    <w:rsid w:val="00EE206D"/>
    <w:rsid w:val="00EE29F2"/>
    <w:rsid w:val="00EE2DC9"/>
    <w:rsid w:val="00EE4FBB"/>
    <w:rsid w:val="00EE73E4"/>
    <w:rsid w:val="00EE76B4"/>
    <w:rsid w:val="00EE7AFB"/>
    <w:rsid w:val="00EF0381"/>
    <w:rsid w:val="00EF27F3"/>
    <w:rsid w:val="00EF2837"/>
    <w:rsid w:val="00EF341B"/>
    <w:rsid w:val="00EF553C"/>
    <w:rsid w:val="00F0077D"/>
    <w:rsid w:val="00F01FC3"/>
    <w:rsid w:val="00F02727"/>
    <w:rsid w:val="00F02B62"/>
    <w:rsid w:val="00F034DF"/>
    <w:rsid w:val="00F03632"/>
    <w:rsid w:val="00F041DF"/>
    <w:rsid w:val="00F0597A"/>
    <w:rsid w:val="00F078A7"/>
    <w:rsid w:val="00F101AF"/>
    <w:rsid w:val="00F108BD"/>
    <w:rsid w:val="00F11CF9"/>
    <w:rsid w:val="00F11E90"/>
    <w:rsid w:val="00F13349"/>
    <w:rsid w:val="00F135CB"/>
    <w:rsid w:val="00F20B8A"/>
    <w:rsid w:val="00F210EA"/>
    <w:rsid w:val="00F215C4"/>
    <w:rsid w:val="00F22A80"/>
    <w:rsid w:val="00F22FF8"/>
    <w:rsid w:val="00F2312A"/>
    <w:rsid w:val="00F23AC5"/>
    <w:rsid w:val="00F23C10"/>
    <w:rsid w:val="00F26572"/>
    <w:rsid w:val="00F27682"/>
    <w:rsid w:val="00F27E1A"/>
    <w:rsid w:val="00F3065A"/>
    <w:rsid w:val="00F30FAF"/>
    <w:rsid w:val="00F31360"/>
    <w:rsid w:val="00F34509"/>
    <w:rsid w:val="00F348C1"/>
    <w:rsid w:val="00F34E22"/>
    <w:rsid w:val="00F34F5F"/>
    <w:rsid w:val="00F35542"/>
    <w:rsid w:val="00F35778"/>
    <w:rsid w:val="00F357F1"/>
    <w:rsid w:val="00F36EDD"/>
    <w:rsid w:val="00F37492"/>
    <w:rsid w:val="00F436CC"/>
    <w:rsid w:val="00F445B2"/>
    <w:rsid w:val="00F4482E"/>
    <w:rsid w:val="00F4504E"/>
    <w:rsid w:val="00F45E44"/>
    <w:rsid w:val="00F46B14"/>
    <w:rsid w:val="00F46ED6"/>
    <w:rsid w:val="00F512E0"/>
    <w:rsid w:val="00F5466F"/>
    <w:rsid w:val="00F60956"/>
    <w:rsid w:val="00F61E2D"/>
    <w:rsid w:val="00F626C3"/>
    <w:rsid w:val="00F6357C"/>
    <w:rsid w:val="00F63E16"/>
    <w:rsid w:val="00F64148"/>
    <w:rsid w:val="00F6446B"/>
    <w:rsid w:val="00F65D84"/>
    <w:rsid w:val="00F65ECD"/>
    <w:rsid w:val="00F708D0"/>
    <w:rsid w:val="00F71ECC"/>
    <w:rsid w:val="00F730BC"/>
    <w:rsid w:val="00F74A13"/>
    <w:rsid w:val="00F775CF"/>
    <w:rsid w:val="00F777AC"/>
    <w:rsid w:val="00F81F62"/>
    <w:rsid w:val="00F8305D"/>
    <w:rsid w:val="00F836E4"/>
    <w:rsid w:val="00F855F1"/>
    <w:rsid w:val="00F85CB3"/>
    <w:rsid w:val="00F86878"/>
    <w:rsid w:val="00F91C3C"/>
    <w:rsid w:val="00F92007"/>
    <w:rsid w:val="00F93B67"/>
    <w:rsid w:val="00F947CD"/>
    <w:rsid w:val="00F9595A"/>
    <w:rsid w:val="00F961AF"/>
    <w:rsid w:val="00F9649A"/>
    <w:rsid w:val="00F9700C"/>
    <w:rsid w:val="00F972AB"/>
    <w:rsid w:val="00FA3332"/>
    <w:rsid w:val="00FA3CDE"/>
    <w:rsid w:val="00FA4071"/>
    <w:rsid w:val="00FA4DC0"/>
    <w:rsid w:val="00FA52EF"/>
    <w:rsid w:val="00FA615A"/>
    <w:rsid w:val="00FA61E3"/>
    <w:rsid w:val="00FB3AB3"/>
    <w:rsid w:val="00FB4CC8"/>
    <w:rsid w:val="00FB551B"/>
    <w:rsid w:val="00FB6992"/>
    <w:rsid w:val="00FB7637"/>
    <w:rsid w:val="00FC2DF8"/>
    <w:rsid w:val="00FC3C01"/>
    <w:rsid w:val="00FC3F9C"/>
    <w:rsid w:val="00FC637D"/>
    <w:rsid w:val="00FC79E0"/>
    <w:rsid w:val="00FD3977"/>
    <w:rsid w:val="00FD6EDE"/>
    <w:rsid w:val="00FD71FC"/>
    <w:rsid w:val="00FD7C90"/>
    <w:rsid w:val="00FE144D"/>
    <w:rsid w:val="00FE2CAB"/>
    <w:rsid w:val="00FE39F3"/>
    <w:rsid w:val="00FE50F7"/>
    <w:rsid w:val="00FE5E14"/>
    <w:rsid w:val="00FE7A8D"/>
    <w:rsid w:val="00FF0550"/>
    <w:rsid w:val="00FF0BF9"/>
    <w:rsid w:val="00FF22ED"/>
    <w:rsid w:val="00FF2D15"/>
    <w:rsid w:val="00FF43AF"/>
    <w:rsid w:val="00FF516D"/>
    <w:rsid w:val="00FF601A"/>
    <w:rsid w:val="00FF69B2"/>
    <w:rsid w:val="00FF7BE9"/>
    <w:rsid w:val="092DB9DF"/>
    <w:rsid w:val="0964E030"/>
    <w:rsid w:val="0FD1507A"/>
    <w:rsid w:val="14683B2D"/>
    <w:rsid w:val="14FCF5E1"/>
    <w:rsid w:val="16667565"/>
    <w:rsid w:val="18E6F1BB"/>
    <w:rsid w:val="1F4BA371"/>
    <w:rsid w:val="20D2F3B8"/>
    <w:rsid w:val="21850E0C"/>
    <w:rsid w:val="292D7407"/>
    <w:rsid w:val="2EA36784"/>
    <w:rsid w:val="2F7D5FC8"/>
    <w:rsid w:val="3049C5E7"/>
    <w:rsid w:val="316C673E"/>
    <w:rsid w:val="360F7F63"/>
    <w:rsid w:val="37B06450"/>
    <w:rsid w:val="3A9DB503"/>
    <w:rsid w:val="3C306154"/>
    <w:rsid w:val="3E75D422"/>
    <w:rsid w:val="3FC8B185"/>
    <w:rsid w:val="431EEAC2"/>
    <w:rsid w:val="44E9CA30"/>
    <w:rsid w:val="4546FD4B"/>
    <w:rsid w:val="482B98F8"/>
    <w:rsid w:val="4B4825F1"/>
    <w:rsid w:val="4D1B3302"/>
    <w:rsid w:val="4D3FA4E6"/>
    <w:rsid w:val="527E4585"/>
    <w:rsid w:val="543A4FF8"/>
    <w:rsid w:val="550C8A05"/>
    <w:rsid w:val="552BCFDB"/>
    <w:rsid w:val="554565D4"/>
    <w:rsid w:val="577991ED"/>
    <w:rsid w:val="577D5ABE"/>
    <w:rsid w:val="5AE44EF6"/>
    <w:rsid w:val="5C866D0A"/>
    <w:rsid w:val="5E0D4B88"/>
    <w:rsid w:val="5FAC9E8E"/>
    <w:rsid w:val="63B00787"/>
    <w:rsid w:val="653EE0BA"/>
    <w:rsid w:val="66EE32A6"/>
    <w:rsid w:val="67C9AF59"/>
    <w:rsid w:val="6DDFAEF7"/>
    <w:rsid w:val="744208F8"/>
    <w:rsid w:val="765FE7D6"/>
    <w:rsid w:val="77D7F6AA"/>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9A159B8"/>
  <w15:chartTrackingRefBased/>
  <w15:docId w15:val="{56536766-CF91-4852-ADC9-53487597C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441E"/>
    <w:pPr>
      <w:spacing w:line="280" w:lineRule="exact"/>
    </w:pPr>
    <w:rPr>
      <w:sz w:val="20"/>
    </w:rPr>
  </w:style>
  <w:style w:type="paragraph" w:styleId="berschrift1">
    <w:name w:val="heading 1"/>
    <w:basedOn w:val="Standard"/>
    <w:next w:val="Standard"/>
    <w:link w:val="berschrift1Zchn"/>
    <w:uiPriority w:val="9"/>
    <w:qFormat/>
    <w:rsid w:val="00513657"/>
    <w:pPr>
      <w:keepNext/>
      <w:keepLines/>
      <w:spacing w:line="240" w:lineRule="auto"/>
      <w:outlineLvl w:val="0"/>
    </w:pPr>
    <w:rPr>
      <w:rFonts w:ascii="Arial" w:eastAsiaTheme="majorEastAsia" w:hAnsi="Arial" w:cs="Times New Roman (Überschriften"/>
      <w:b/>
      <w:caps/>
      <w:color w:val="303059" w:themeColor="accent3"/>
      <w:sz w:val="44"/>
      <w:szCs w:val="32"/>
    </w:rPr>
  </w:style>
  <w:style w:type="paragraph" w:styleId="berschrift2">
    <w:name w:val="heading 2"/>
    <w:basedOn w:val="Standard"/>
    <w:next w:val="Standard"/>
    <w:link w:val="berschrift2Zchn"/>
    <w:uiPriority w:val="9"/>
    <w:unhideWhenUsed/>
    <w:qFormat/>
    <w:rsid w:val="009A289D"/>
    <w:pPr>
      <w:keepNext/>
      <w:keepLines/>
      <w:spacing w:after="120" w:line="240" w:lineRule="auto"/>
      <w:outlineLvl w:val="1"/>
    </w:pPr>
    <w:rPr>
      <w:rFonts w:ascii="Arial" w:eastAsiaTheme="majorEastAsia" w:hAnsi="Arial" w:cstheme="majorBidi"/>
      <w:b/>
      <w:color w:val="8D82B1" w:themeColor="accent1"/>
      <w:sz w:val="28"/>
      <w:szCs w:val="26"/>
    </w:rPr>
  </w:style>
  <w:style w:type="paragraph" w:styleId="berschrift3">
    <w:name w:val="heading 3"/>
    <w:basedOn w:val="Standard"/>
    <w:next w:val="Standard"/>
    <w:link w:val="berschrift3Zchn"/>
    <w:uiPriority w:val="9"/>
    <w:unhideWhenUsed/>
    <w:qFormat/>
    <w:rsid w:val="00A6428B"/>
    <w:pPr>
      <w:keepNext/>
      <w:keepLines/>
      <w:spacing w:line="240" w:lineRule="auto"/>
      <w:outlineLvl w:val="2"/>
    </w:pPr>
    <w:rPr>
      <w:rFonts w:asciiTheme="majorHAnsi" w:eastAsiaTheme="majorEastAsia" w:hAnsiTheme="majorHAnsi" w:cstheme="majorBidi"/>
      <w:b/>
      <w:color w:val="303059" w:themeColor="accent3"/>
      <w:sz w:val="24"/>
    </w:rPr>
  </w:style>
  <w:style w:type="paragraph" w:styleId="berschrift4">
    <w:name w:val="heading 4"/>
    <w:basedOn w:val="Standard"/>
    <w:next w:val="Standard"/>
    <w:link w:val="berschrift4Zchn"/>
    <w:uiPriority w:val="9"/>
    <w:unhideWhenUsed/>
    <w:qFormat/>
    <w:rsid w:val="00C1202C"/>
    <w:pPr>
      <w:keepNext/>
      <w:keepLines/>
      <w:spacing w:line="240" w:lineRule="auto"/>
      <w:outlineLvl w:val="3"/>
    </w:pPr>
    <w:rPr>
      <w:rFonts w:asciiTheme="majorHAnsi" w:eastAsiaTheme="majorEastAsia" w:hAnsiTheme="majorHAnsi" w:cstheme="majorBidi"/>
      <w:b/>
      <w:iCs/>
      <w:color w:val="8D82B1" w:themeColor="accent1"/>
    </w:rPr>
  </w:style>
  <w:style w:type="paragraph" w:styleId="berschrift5">
    <w:name w:val="heading 5"/>
    <w:basedOn w:val="Standard"/>
    <w:next w:val="Standard"/>
    <w:link w:val="berschrift5Zchn"/>
    <w:uiPriority w:val="9"/>
    <w:semiHidden/>
    <w:unhideWhenUsed/>
    <w:qFormat/>
    <w:rsid w:val="00C1202C"/>
    <w:pPr>
      <w:keepNext/>
      <w:keepLines/>
      <w:spacing w:before="40"/>
      <w:outlineLvl w:val="4"/>
    </w:pPr>
    <w:rPr>
      <w:rFonts w:asciiTheme="majorHAnsi" w:eastAsiaTheme="majorEastAsia" w:hAnsiTheme="majorHAnsi" w:cstheme="majorBidi"/>
      <w:color w:val="8D82B1" w:themeColor="accent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13657"/>
    <w:rPr>
      <w:rFonts w:ascii="Arial" w:eastAsiaTheme="majorEastAsia" w:hAnsi="Arial" w:cs="Times New Roman (Überschriften"/>
      <w:b/>
      <w:caps/>
      <w:color w:val="303059" w:themeColor="accent3"/>
      <w:sz w:val="44"/>
      <w:szCs w:val="32"/>
    </w:rPr>
  </w:style>
  <w:style w:type="paragraph" w:styleId="Titel">
    <w:name w:val="Title"/>
    <w:basedOn w:val="Standard"/>
    <w:next w:val="Standard"/>
    <w:link w:val="TitelZchn"/>
    <w:uiPriority w:val="10"/>
    <w:qFormat/>
    <w:rsid w:val="00C1202C"/>
    <w:pPr>
      <w:spacing w:line="240" w:lineRule="auto"/>
      <w:contextualSpacing/>
    </w:pPr>
    <w:rPr>
      <w:rFonts w:ascii="Arial" w:eastAsiaTheme="majorEastAsia" w:hAnsi="Arial" w:cstheme="majorBidi"/>
      <w:b/>
      <w:color w:val="303059" w:themeColor="accent3"/>
      <w:spacing w:val="-10"/>
      <w:kern w:val="28"/>
      <w:sz w:val="60"/>
      <w:szCs w:val="56"/>
    </w:rPr>
  </w:style>
  <w:style w:type="character" w:customStyle="1" w:styleId="TitelZchn">
    <w:name w:val="Titel Zchn"/>
    <w:basedOn w:val="Absatz-Standardschriftart"/>
    <w:link w:val="Titel"/>
    <w:uiPriority w:val="10"/>
    <w:rsid w:val="00C1202C"/>
    <w:rPr>
      <w:rFonts w:ascii="Arial" w:eastAsiaTheme="majorEastAsia" w:hAnsi="Arial" w:cstheme="majorBidi"/>
      <w:b/>
      <w:color w:val="303059" w:themeColor="accent3"/>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9A289D"/>
    <w:rPr>
      <w:rFonts w:ascii="Arial" w:eastAsiaTheme="majorEastAsia" w:hAnsi="Arial" w:cstheme="majorBidi"/>
      <w:b/>
      <w:color w:val="8D82B1" w:themeColor="accent1"/>
      <w:sz w:val="28"/>
      <w:szCs w:val="26"/>
    </w:rPr>
  </w:style>
  <w:style w:type="character" w:customStyle="1" w:styleId="berschrift3Zchn">
    <w:name w:val="Überschrift 3 Zchn"/>
    <w:basedOn w:val="Absatz-Standardschriftart"/>
    <w:link w:val="berschrift3"/>
    <w:uiPriority w:val="9"/>
    <w:rsid w:val="00A6428B"/>
    <w:rPr>
      <w:rFonts w:asciiTheme="majorHAnsi" w:eastAsiaTheme="majorEastAsia" w:hAnsiTheme="majorHAnsi" w:cstheme="majorBidi"/>
      <w:b/>
      <w:color w:val="303059" w:themeColor="accent3"/>
    </w:rPr>
  </w:style>
  <w:style w:type="character" w:customStyle="1" w:styleId="berschrift4Zchn">
    <w:name w:val="Überschrift 4 Zchn"/>
    <w:basedOn w:val="Absatz-Standardschriftart"/>
    <w:link w:val="berschrift4"/>
    <w:uiPriority w:val="9"/>
    <w:rsid w:val="00C1202C"/>
    <w:rPr>
      <w:rFonts w:asciiTheme="majorHAnsi" w:eastAsiaTheme="majorEastAsia" w:hAnsiTheme="majorHAnsi" w:cstheme="majorBidi"/>
      <w:b/>
      <w:iCs/>
      <w:color w:val="8D82B1" w:themeColor="accent1"/>
      <w:sz w:val="20"/>
    </w:rPr>
  </w:style>
  <w:style w:type="character" w:customStyle="1" w:styleId="berschrift5Zchn">
    <w:name w:val="Überschrift 5 Zchn"/>
    <w:basedOn w:val="Absatz-Standardschriftart"/>
    <w:link w:val="berschrift5"/>
    <w:uiPriority w:val="9"/>
    <w:semiHidden/>
    <w:rsid w:val="00C1202C"/>
    <w:rPr>
      <w:rFonts w:asciiTheme="majorHAnsi" w:eastAsiaTheme="majorEastAsia" w:hAnsiTheme="majorHAnsi" w:cstheme="majorBidi"/>
      <w:color w:val="8D82B1" w:themeColor="accent1"/>
      <w:sz w:val="20"/>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494848" w:themeColor="accent2"/>
      <w:spacing w:val="15"/>
      <w:sz w:val="22"/>
      <w:szCs w:val="22"/>
    </w:rPr>
  </w:style>
  <w:style w:type="character" w:customStyle="1" w:styleId="UntertitelZchn">
    <w:name w:val="Untertitel Zchn"/>
    <w:basedOn w:val="Absatz-Standardschriftart"/>
    <w:link w:val="Untertitel"/>
    <w:uiPriority w:val="11"/>
    <w:rsid w:val="00C1202C"/>
    <w:rPr>
      <w:rFonts w:eastAsiaTheme="minorEastAsia"/>
      <w:color w:val="494848" w:themeColor="accent2"/>
      <w:spacing w:val="15"/>
      <w:sz w:val="22"/>
      <w:szCs w:val="22"/>
    </w:rPr>
  </w:style>
  <w:style w:type="character" w:styleId="IntensiverVerweis">
    <w:name w:val="Intense Reference"/>
    <w:basedOn w:val="Absatz-Standardschriftart"/>
    <w:uiPriority w:val="32"/>
    <w:qFormat/>
    <w:rsid w:val="00C1202C"/>
    <w:rPr>
      <w:b/>
      <w:bCs/>
      <w:smallCaps/>
      <w:color w:val="8D82B1" w:themeColor="accent1"/>
      <w:spacing w:val="5"/>
    </w:rPr>
  </w:style>
  <w:style w:type="paragraph" w:styleId="Listenabsatz">
    <w:name w:val="List Paragraph"/>
    <w:basedOn w:val="Standard"/>
    <w:link w:val="ListenabsatzZchn"/>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character" w:styleId="Erwhnung">
    <w:name w:val="Mention"/>
    <w:basedOn w:val="Absatz-Standardschriftart"/>
    <w:uiPriority w:val="99"/>
    <w:unhideWhenUsed/>
    <w:rsid w:val="00A6428B"/>
    <w:rPr>
      <w:color w:val="2B579A"/>
      <w:shd w:val="clear" w:color="auto" w:fill="E1DFDD"/>
    </w:rPr>
  </w:style>
  <w:style w:type="paragraph" w:styleId="IntensivesZitat">
    <w:name w:val="Intense Quote"/>
    <w:basedOn w:val="Standard"/>
    <w:next w:val="Standard"/>
    <w:link w:val="IntensivesZitatZchn"/>
    <w:uiPriority w:val="30"/>
    <w:qFormat/>
    <w:rsid w:val="002B0FEA"/>
    <w:pPr>
      <w:pBdr>
        <w:top w:val="single" w:sz="4" w:space="10" w:color="8D82B1" w:themeColor="accent1"/>
        <w:bottom w:val="single" w:sz="4" w:space="10" w:color="8D82B1" w:themeColor="accent1"/>
      </w:pBdr>
      <w:spacing w:before="360" w:after="360" w:line="240" w:lineRule="auto"/>
      <w:ind w:left="862" w:right="862"/>
      <w:jc w:val="center"/>
    </w:pPr>
    <w:rPr>
      <w:rFonts w:cs="Times New Roman (Textkörper CS)"/>
      <w:b/>
      <w:iCs/>
      <w:color w:val="8D82B1" w:themeColor="accent1"/>
    </w:rPr>
  </w:style>
  <w:style w:type="character" w:customStyle="1" w:styleId="IntensivesZitatZchn">
    <w:name w:val="Intensives Zitat Zchn"/>
    <w:basedOn w:val="Absatz-Standardschriftart"/>
    <w:link w:val="IntensivesZitat"/>
    <w:uiPriority w:val="30"/>
    <w:rsid w:val="002B0FEA"/>
    <w:rPr>
      <w:rFonts w:cs="Times New Roman (Textkörper CS)"/>
      <w:b/>
      <w:iCs/>
      <w:color w:val="8D82B1" w:themeColor="accent1"/>
      <w:sz w:val="20"/>
    </w:rPr>
  </w:style>
  <w:style w:type="paragraph" w:styleId="Zitat">
    <w:name w:val="Quote"/>
    <w:basedOn w:val="Standard"/>
    <w:next w:val="Standard"/>
    <w:link w:val="ZitatZchn"/>
    <w:uiPriority w:val="29"/>
    <w:qFormat/>
    <w:rsid w:val="002B0FEA"/>
    <w:pPr>
      <w:spacing w:before="200" w:after="160"/>
      <w:ind w:left="864" w:right="864"/>
      <w:jc w:val="center"/>
    </w:pPr>
    <w:rPr>
      <w:i/>
      <w:iCs/>
      <w:color w:val="303059" w:themeColor="accent3"/>
    </w:rPr>
  </w:style>
  <w:style w:type="character" w:customStyle="1" w:styleId="ZitatZchn">
    <w:name w:val="Zitat Zchn"/>
    <w:basedOn w:val="Absatz-Standardschriftart"/>
    <w:link w:val="Zitat"/>
    <w:uiPriority w:val="29"/>
    <w:rsid w:val="002B0FEA"/>
    <w:rPr>
      <w:i/>
      <w:iCs/>
      <w:color w:val="303059"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2B0FEA"/>
    <w:rPr>
      <w:i/>
      <w:iCs/>
      <w:color w:val="8D82B1" w:themeColor="accent1"/>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ADABAB" w:themeColor="followedHyperlink"/>
      <w:u w:val="single"/>
    </w:rPr>
  </w:style>
  <w:style w:type="character" w:styleId="NichtaufgelsteErwhnung">
    <w:name w:val="Unresolved Mention"/>
    <w:basedOn w:val="Absatz-Standardschriftart"/>
    <w:uiPriority w:val="99"/>
    <w:semiHidden/>
    <w:unhideWhenUsed/>
    <w:rsid w:val="008F2F0E"/>
    <w:rPr>
      <w:color w:val="605E5C"/>
      <w:shd w:val="clear" w:color="auto" w:fill="E1DFDD"/>
    </w:rPr>
  </w:style>
  <w:style w:type="paragraph" w:styleId="KeinLeerraum">
    <w:name w:val="No Spacing"/>
    <w:uiPriority w:val="1"/>
    <w:qFormat/>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9A289D"/>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color w:val="FFFFFF" w:themeColor="background1"/>
      </w:rPr>
      <w:tblPr/>
      <w:tcPr>
        <w:tcBorders>
          <w:top w:val="single" w:sz="4" w:space="0" w:color="8D82B1" w:themeColor="accent1"/>
          <w:left w:val="single" w:sz="4" w:space="0" w:color="8D82B1" w:themeColor="accent1"/>
          <w:bottom w:val="single" w:sz="4" w:space="0" w:color="8D82B1" w:themeColor="accent1"/>
          <w:right w:val="single" w:sz="4" w:space="0" w:color="8D82B1" w:themeColor="accent1"/>
          <w:insideH w:val="nil"/>
          <w:insideV w:val="nil"/>
        </w:tcBorders>
        <w:shd w:val="clear" w:color="auto" w:fill="8D82B1" w:themeFill="accent1"/>
      </w:tcPr>
    </w:tblStylePr>
    <w:tblStylePr w:type="lastRow">
      <w:rPr>
        <w:b/>
        <w:bCs/>
      </w:rPr>
      <w:tblPr/>
      <w:tcPr>
        <w:tcBorders>
          <w:top w:val="double" w:sz="4" w:space="0" w:color="8D82B1" w:themeColor="accent1"/>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DAE0EB" w:themeColor="accent4" w:themeTint="99"/>
        <w:left w:val="single" w:sz="4" w:space="0" w:color="DAE0EB" w:themeColor="accent4" w:themeTint="99"/>
        <w:bottom w:val="single" w:sz="4" w:space="0" w:color="DAE0EB" w:themeColor="accent4" w:themeTint="99"/>
        <w:right w:val="single" w:sz="4" w:space="0" w:color="DAE0EB" w:themeColor="accent4" w:themeTint="99"/>
        <w:insideH w:val="single" w:sz="4" w:space="0" w:color="DAE0EB" w:themeColor="accent4" w:themeTint="99"/>
        <w:insideV w:val="single" w:sz="4" w:space="0" w:color="DAE0EB" w:themeColor="accent4" w:themeTint="99"/>
      </w:tblBorders>
    </w:tblPr>
    <w:tblStylePr w:type="firstRow">
      <w:rPr>
        <w:b/>
        <w:bCs/>
        <w:color w:val="FFFFFF" w:themeColor="background1"/>
      </w:rPr>
      <w:tblPr/>
      <w:tcPr>
        <w:tcBorders>
          <w:top w:val="single" w:sz="4" w:space="0" w:color="C3CDDF" w:themeColor="accent4"/>
          <w:left w:val="single" w:sz="4" w:space="0" w:color="C3CDDF" w:themeColor="accent4"/>
          <w:bottom w:val="single" w:sz="4" w:space="0" w:color="C3CDDF" w:themeColor="accent4"/>
          <w:right w:val="single" w:sz="4" w:space="0" w:color="C3CDDF" w:themeColor="accent4"/>
          <w:insideH w:val="nil"/>
          <w:insideV w:val="nil"/>
        </w:tcBorders>
        <w:shd w:val="clear" w:color="auto" w:fill="C3CDDF" w:themeFill="accent4"/>
      </w:tcPr>
    </w:tblStylePr>
    <w:tblStylePr w:type="lastRow">
      <w:rPr>
        <w:b/>
        <w:bCs/>
      </w:rPr>
      <w:tblPr/>
      <w:tcPr>
        <w:tcBorders>
          <w:top w:val="double" w:sz="4" w:space="0" w:color="C3CDDF" w:themeColor="accent4"/>
        </w:tcBorders>
      </w:tcPr>
    </w:tblStylePr>
    <w:tblStylePr w:type="firstCol">
      <w:rPr>
        <w:b/>
        <w:bCs/>
      </w:rPr>
    </w:tblStylePr>
    <w:tblStylePr w:type="lastCol">
      <w:rPr>
        <w:b/>
        <w:bCs/>
      </w:rPr>
    </w:tblStylePr>
    <w:tblStylePr w:type="band1Vert">
      <w:tblPr/>
      <w:tcPr>
        <w:shd w:val="clear" w:color="auto" w:fill="F2F4F8" w:themeFill="accent4" w:themeFillTint="33"/>
      </w:tcPr>
    </w:tblStylePr>
    <w:tblStylePr w:type="band1Horz">
      <w:tblPr/>
      <w:tcPr>
        <w:shd w:val="clear" w:color="auto" w:fill="F2F4F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color w:val="FFFFFF" w:themeColor="background1"/>
      </w:rPr>
      <w:tblPr/>
      <w:tcPr>
        <w:tcBorders>
          <w:top w:val="single" w:sz="4" w:space="0" w:color="303059" w:themeColor="accent3"/>
          <w:left w:val="single" w:sz="4" w:space="0" w:color="303059" w:themeColor="accent3"/>
          <w:bottom w:val="single" w:sz="4" w:space="0" w:color="303059" w:themeColor="accent3"/>
          <w:right w:val="single" w:sz="4" w:space="0" w:color="303059" w:themeColor="accent3"/>
          <w:insideH w:val="nil"/>
          <w:insideV w:val="nil"/>
        </w:tcBorders>
        <w:shd w:val="clear" w:color="auto" w:fill="303059" w:themeFill="accent3"/>
      </w:tcPr>
    </w:tblStylePr>
    <w:tblStylePr w:type="lastRow">
      <w:rPr>
        <w:b/>
        <w:bCs/>
      </w:rPr>
      <w:tblPr/>
      <w:tcPr>
        <w:tcBorders>
          <w:top w:val="double" w:sz="4" w:space="0" w:color="303059" w:themeColor="accent3"/>
        </w:tcBorders>
      </w:tcPr>
    </w:tblStylePr>
    <w:tblStylePr w:type="firstCol">
      <w:rPr>
        <w:b/>
        <w:bCs/>
      </w:rPr>
    </w:tblStylePr>
    <w:tblStylePr w:type="lastCol">
      <w:rPr>
        <w:b/>
        <w:bCs/>
      </w:rPr>
    </w:tblStylePr>
    <w:tblStylePr w:type="band1Vert">
      <w:tblPr/>
      <w:tcPr>
        <w:shd w:val="clear" w:color="auto" w:fill="CECEE4" w:themeFill="accent3" w:themeFillTint="33"/>
      </w:tcPr>
    </w:tblStylePr>
    <w:tblStylePr w:type="band1Horz">
      <w:tblPr/>
      <w:tcPr>
        <w:shd w:val="clear" w:color="auto" w:fill="CECEE4"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DADA"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94848"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94848"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94848"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94848" w:themeFill="accent2"/>
      </w:tcPr>
    </w:tblStylePr>
    <w:tblStylePr w:type="band1Vert">
      <w:tblPr/>
      <w:tcPr>
        <w:shd w:val="clear" w:color="auto" w:fill="B6B5B5" w:themeFill="accent2" w:themeFillTint="66"/>
      </w:tcPr>
    </w:tblStylePr>
    <w:tblStylePr w:type="band1Horz">
      <w:tblPr/>
      <w:tcPr>
        <w:shd w:val="clear" w:color="auto" w:fill="B6B5B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5E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D82B1"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D82B1"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D82B1"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D82B1" w:themeFill="accent1"/>
      </w:tcPr>
    </w:tblStylePr>
    <w:tblStylePr w:type="band1Vert">
      <w:tblPr/>
      <w:tcPr>
        <w:shd w:val="clear" w:color="auto" w:fill="D1CCDF" w:themeFill="accent1" w:themeFillTint="66"/>
      </w:tcPr>
    </w:tblStylePr>
    <w:tblStylePr w:type="band1Horz">
      <w:tblPr/>
      <w:tcPr>
        <w:shd w:val="clear" w:color="auto" w:fill="D1CCDF" w:themeFill="accent1" w:themeFillTint="66"/>
      </w:tcPr>
    </w:tblStylePr>
  </w:style>
  <w:style w:type="table" w:styleId="Gitternetztabelle6farbigAkzent1">
    <w:name w:val="Grid Table 6 Colorful Accent 1"/>
    <w:basedOn w:val="NormaleTabelle"/>
    <w:uiPriority w:val="51"/>
    <w:rsid w:val="009A289D"/>
    <w:rPr>
      <w:color w:val="64588D" w:themeColor="accent1" w:themeShade="BF"/>
    </w:rPr>
    <w:tblPr>
      <w:tblStyleRowBandSize w:val="1"/>
      <w:tblStyleColBandSize w:val="1"/>
      <w:tblBorders>
        <w:top w:val="single" w:sz="4" w:space="0" w:color="BAB3D0" w:themeColor="accent1" w:themeTint="99"/>
        <w:left w:val="single" w:sz="4" w:space="0" w:color="BAB3D0" w:themeColor="accent1" w:themeTint="99"/>
        <w:bottom w:val="single" w:sz="4" w:space="0" w:color="BAB3D0" w:themeColor="accent1" w:themeTint="99"/>
        <w:right w:val="single" w:sz="4" w:space="0" w:color="BAB3D0" w:themeColor="accent1" w:themeTint="99"/>
        <w:insideH w:val="single" w:sz="4" w:space="0" w:color="BAB3D0" w:themeColor="accent1" w:themeTint="99"/>
        <w:insideV w:val="single" w:sz="4" w:space="0" w:color="BAB3D0" w:themeColor="accent1" w:themeTint="99"/>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4" w:space="0" w:color="BAB3D0" w:themeColor="accent1" w:themeTint="99"/>
        </w:tcBorders>
      </w:tcPr>
    </w:tblStylePr>
    <w:tblStylePr w:type="firstCol">
      <w:rPr>
        <w:b/>
        <w:bCs/>
      </w:rPr>
    </w:tblStylePr>
    <w:tblStylePr w:type="lastCol">
      <w:rPr>
        <w:b/>
        <w:bCs/>
      </w:rPr>
    </w:tblStylePr>
    <w:tblStylePr w:type="band1Vert">
      <w:tblPr/>
      <w:tcPr>
        <w:shd w:val="clear" w:color="auto" w:fill="E8E5EF" w:themeFill="accent1" w:themeFillTint="33"/>
      </w:tcPr>
    </w:tblStylePr>
    <w:tblStylePr w:type="band1Horz">
      <w:tblPr/>
      <w:tcPr>
        <w:shd w:val="clear" w:color="auto" w:fill="E8E5EF" w:themeFill="accent1" w:themeFillTint="33"/>
      </w:tcPr>
    </w:tblStylePr>
  </w:style>
  <w:style w:type="character" w:styleId="SchwacherVerweis">
    <w:name w:val="Subtle Reference"/>
    <w:basedOn w:val="Absatz-Standardschriftart"/>
    <w:uiPriority w:val="31"/>
    <w:qFormat/>
    <w:rsid w:val="008516C8"/>
    <w:rPr>
      <w:smallCaps/>
      <w:color w:val="5A5A5A" w:themeColor="text1" w:themeTint="A5"/>
    </w:rPr>
  </w:style>
  <w:style w:type="paragraph" w:customStyle="1" w:styleId="Hinterlegung">
    <w:name w:val="Hinterlegung"/>
    <w:basedOn w:val="berschrift2"/>
    <w:qFormat/>
    <w:rsid w:val="00306568"/>
    <w:pPr>
      <w:shd w:val="clear" w:color="auto" w:fill="8D82B1" w:themeFill="accent1"/>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9017EF"/>
    <w:pPr>
      <w:spacing w:before="480" w:line="276" w:lineRule="auto"/>
      <w:outlineLvl w:val="9"/>
    </w:pPr>
    <w:rPr>
      <w:rFonts w:asciiTheme="majorHAnsi" w:hAnsiTheme="majorHAnsi" w:cstheme="majorBidi"/>
      <w:bCs/>
      <w:caps w:val="0"/>
      <w:color w:val="8D82B1" w:themeColor="accent1"/>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535329"/>
    <w:pPr>
      <w:spacing w:before="240" w:after="120"/>
    </w:pPr>
    <w:rPr>
      <w:rFonts w:cstheme="minorHAnsi"/>
      <w:b/>
      <w:bCs/>
      <w:noProof/>
      <w:color w:val="494848"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D1CCDF" w:themeColor="accent1" w:themeTint="66"/>
        <w:left w:val="single" w:sz="4" w:space="0" w:color="D1CCDF" w:themeColor="accent1" w:themeTint="66"/>
        <w:bottom w:val="single" w:sz="4" w:space="0" w:color="D1CCDF" w:themeColor="accent1" w:themeTint="66"/>
        <w:right w:val="single" w:sz="4" w:space="0" w:color="D1CCDF" w:themeColor="accent1" w:themeTint="66"/>
        <w:insideH w:val="single" w:sz="4" w:space="0" w:color="D1CCDF" w:themeColor="accent1" w:themeTint="66"/>
        <w:insideV w:val="single" w:sz="4" w:space="0" w:color="D1CCDF" w:themeColor="accent1" w:themeTint="66"/>
      </w:tblBorders>
    </w:tblPr>
    <w:tblStylePr w:type="firstRow">
      <w:rPr>
        <w:b/>
        <w:bCs/>
      </w:rPr>
      <w:tblPr/>
      <w:tcPr>
        <w:tcBorders>
          <w:bottom w:val="single" w:sz="12" w:space="0" w:color="BAB3D0" w:themeColor="accent1" w:themeTint="99"/>
        </w:tcBorders>
      </w:tcPr>
    </w:tblStylePr>
    <w:tblStylePr w:type="lastRow">
      <w:rPr>
        <w:b/>
        <w:bCs/>
      </w:rPr>
      <w:tblPr/>
      <w:tcPr>
        <w:tcBorders>
          <w:top w:val="double" w:sz="2" w:space="0" w:color="BAB3D0"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7D431F"/>
    <w:tblPr>
      <w:tblStyleRowBandSize w:val="1"/>
      <w:tblStyleColBandSize w:val="1"/>
      <w:tblBorders>
        <w:top w:val="single" w:sz="4" w:space="0" w:color="D7D3E4" w:themeColor="accent5" w:themeTint="99"/>
        <w:left w:val="single" w:sz="4" w:space="0" w:color="D7D3E4" w:themeColor="accent5" w:themeTint="99"/>
        <w:bottom w:val="single" w:sz="4" w:space="0" w:color="D7D3E4" w:themeColor="accent5" w:themeTint="99"/>
        <w:right w:val="single" w:sz="4" w:space="0" w:color="D7D3E4" w:themeColor="accent5" w:themeTint="99"/>
        <w:insideH w:val="single" w:sz="4" w:space="0" w:color="D7D3E4" w:themeColor="accent5" w:themeTint="99"/>
        <w:insideV w:val="single" w:sz="4" w:space="0" w:color="D7D3E4" w:themeColor="accent5" w:themeTint="99"/>
      </w:tblBorders>
    </w:tblPr>
    <w:tblStylePr w:type="firstRow">
      <w:rPr>
        <w:b/>
        <w:bCs/>
        <w:color w:val="FFFFFF" w:themeColor="background1"/>
      </w:rPr>
      <w:tblPr/>
      <w:tcPr>
        <w:tcBorders>
          <w:top w:val="single" w:sz="4" w:space="0" w:color="BDB6D3" w:themeColor="accent5"/>
          <w:left w:val="single" w:sz="4" w:space="0" w:color="BDB6D3" w:themeColor="accent5"/>
          <w:bottom w:val="single" w:sz="4" w:space="0" w:color="BDB6D3" w:themeColor="accent5"/>
          <w:right w:val="single" w:sz="4" w:space="0" w:color="BDB6D3" w:themeColor="accent5"/>
          <w:insideH w:val="nil"/>
          <w:insideV w:val="nil"/>
        </w:tcBorders>
        <w:shd w:val="clear" w:color="auto" w:fill="BDB6D3" w:themeFill="accent5"/>
      </w:tcPr>
    </w:tblStylePr>
    <w:tblStylePr w:type="lastRow">
      <w:rPr>
        <w:b/>
        <w:bCs/>
      </w:rPr>
      <w:tblPr/>
      <w:tcPr>
        <w:tcBorders>
          <w:top w:val="double" w:sz="4" w:space="0" w:color="BDB6D3" w:themeColor="accent5"/>
        </w:tcBorders>
      </w:tcPr>
    </w:tblStylePr>
    <w:tblStylePr w:type="firstCol">
      <w:rPr>
        <w:b/>
        <w:bCs/>
      </w:rPr>
    </w:tblStylePr>
    <w:tblStylePr w:type="lastCol">
      <w:rPr>
        <w:b/>
        <w:bCs/>
      </w:rPr>
    </w:tblStylePr>
    <w:tblStylePr w:type="band1Vert">
      <w:tblPr/>
      <w:tcPr>
        <w:shd w:val="clear" w:color="auto" w:fill="F1F0F6" w:themeFill="accent5" w:themeFillTint="33"/>
      </w:tcPr>
    </w:tblStylePr>
    <w:tblStylePr w:type="band1Horz">
      <w:tblPr/>
      <w:tcPr>
        <w:shd w:val="clear" w:color="auto" w:fill="F1F0F6" w:themeFill="accent5" w:themeFillTint="33"/>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character" w:styleId="Kommentarzeichen">
    <w:name w:val="annotation reference"/>
    <w:basedOn w:val="Absatz-Standardschriftart"/>
    <w:uiPriority w:val="99"/>
    <w:semiHidden/>
    <w:unhideWhenUsed/>
    <w:rsid w:val="006B28F7"/>
    <w:rPr>
      <w:sz w:val="16"/>
      <w:szCs w:val="16"/>
    </w:rPr>
  </w:style>
  <w:style w:type="paragraph" w:styleId="Kommentartext">
    <w:name w:val="annotation text"/>
    <w:basedOn w:val="Standard"/>
    <w:link w:val="KommentartextZchn"/>
    <w:uiPriority w:val="99"/>
    <w:unhideWhenUsed/>
    <w:rsid w:val="006B28F7"/>
    <w:pPr>
      <w:spacing w:line="240" w:lineRule="auto"/>
    </w:pPr>
    <w:rPr>
      <w:szCs w:val="20"/>
    </w:rPr>
  </w:style>
  <w:style w:type="character" w:customStyle="1" w:styleId="KommentartextZchn">
    <w:name w:val="Kommentartext Zchn"/>
    <w:basedOn w:val="Absatz-Standardschriftart"/>
    <w:link w:val="Kommentartext"/>
    <w:uiPriority w:val="99"/>
    <w:rsid w:val="006B28F7"/>
    <w:rPr>
      <w:sz w:val="20"/>
      <w:szCs w:val="20"/>
    </w:rPr>
  </w:style>
  <w:style w:type="paragraph" w:styleId="Kommentarthema">
    <w:name w:val="annotation subject"/>
    <w:basedOn w:val="Kommentartext"/>
    <w:next w:val="Kommentartext"/>
    <w:link w:val="KommentarthemaZchn"/>
    <w:uiPriority w:val="99"/>
    <w:semiHidden/>
    <w:unhideWhenUsed/>
    <w:rsid w:val="006B28F7"/>
    <w:rPr>
      <w:b/>
      <w:bCs/>
    </w:rPr>
  </w:style>
  <w:style w:type="character" w:customStyle="1" w:styleId="KommentarthemaZchn">
    <w:name w:val="Kommentarthema Zchn"/>
    <w:basedOn w:val="KommentartextZchn"/>
    <w:link w:val="Kommentarthema"/>
    <w:uiPriority w:val="99"/>
    <w:semiHidden/>
    <w:rsid w:val="006B28F7"/>
    <w:rPr>
      <w:b/>
      <w:bCs/>
      <w:sz w:val="20"/>
      <w:szCs w:val="20"/>
    </w:rPr>
  </w:style>
  <w:style w:type="paragraph" w:styleId="Sprechblasentext">
    <w:name w:val="Balloon Text"/>
    <w:basedOn w:val="Standard"/>
    <w:link w:val="SprechblasentextZchn"/>
    <w:uiPriority w:val="99"/>
    <w:semiHidden/>
    <w:unhideWhenUsed/>
    <w:rsid w:val="006B28F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B28F7"/>
    <w:rPr>
      <w:rFonts w:ascii="Segoe UI" w:hAnsi="Segoe UI" w:cs="Segoe UI"/>
      <w:sz w:val="18"/>
      <w:szCs w:val="18"/>
    </w:rPr>
  </w:style>
  <w:style w:type="paragraph" w:customStyle="1" w:styleId="LO-normal">
    <w:name w:val="LO-normal"/>
    <w:qFormat/>
    <w:rsid w:val="00CF2A64"/>
    <w:pPr>
      <w:suppressAutoHyphens/>
      <w:spacing w:line="276" w:lineRule="auto"/>
    </w:pPr>
    <w:rPr>
      <w:rFonts w:cs="Arial"/>
      <w:sz w:val="20"/>
      <w:szCs w:val="20"/>
      <w:lang w:val="en-US" w:eastAsia="zh-CN" w:bidi="hi-IN"/>
    </w:rPr>
  </w:style>
  <w:style w:type="paragraph" w:styleId="Funotentext">
    <w:name w:val="footnote text"/>
    <w:basedOn w:val="Standard"/>
    <w:link w:val="FunotentextZchn"/>
    <w:uiPriority w:val="99"/>
    <w:semiHidden/>
    <w:unhideWhenUsed/>
    <w:rsid w:val="00157C0B"/>
    <w:pPr>
      <w:spacing w:line="240" w:lineRule="auto"/>
    </w:pPr>
    <w:rPr>
      <w:szCs w:val="20"/>
    </w:rPr>
  </w:style>
  <w:style w:type="character" w:customStyle="1" w:styleId="FunotentextZchn">
    <w:name w:val="Fußnotentext Zchn"/>
    <w:basedOn w:val="Absatz-Standardschriftart"/>
    <w:link w:val="Funotentext"/>
    <w:uiPriority w:val="99"/>
    <w:semiHidden/>
    <w:rsid w:val="00157C0B"/>
    <w:rPr>
      <w:sz w:val="20"/>
      <w:szCs w:val="20"/>
    </w:rPr>
  </w:style>
  <w:style w:type="character" w:styleId="Funotenzeichen">
    <w:name w:val="footnote reference"/>
    <w:basedOn w:val="Absatz-Standardschriftart"/>
    <w:uiPriority w:val="99"/>
    <w:semiHidden/>
    <w:unhideWhenUsed/>
    <w:rsid w:val="00157C0B"/>
    <w:rPr>
      <w:vertAlign w:val="superscript"/>
    </w:rPr>
  </w:style>
  <w:style w:type="paragraph" w:customStyle="1" w:styleId="Default">
    <w:name w:val="Default"/>
    <w:rsid w:val="002A0857"/>
    <w:pPr>
      <w:autoSpaceDE w:val="0"/>
      <w:autoSpaceDN w:val="0"/>
      <w:adjustRightInd w:val="0"/>
    </w:pPr>
    <w:rPr>
      <w:rFonts w:ascii="Arial" w:hAnsi="Arial" w:cs="Arial"/>
      <w:color w:val="000000"/>
    </w:rPr>
  </w:style>
  <w:style w:type="paragraph" w:styleId="berarbeitung">
    <w:name w:val="Revision"/>
    <w:hidden/>
    <w:uiPriority w:val="99"/>
    <w:semiHidden/>
    <w:rsid w:val="0083700C"/>
    <w:rPr>
      <w:sz w:val="20"/>
    </w:rPr>
  </w:style>
  <w:style w:type="paragraph" w:customStyle="1" w:styleId="pf0">
    <w:name w:val="pf0"/>
    <w:basedOn w:val="Standard"/>
    <w:rsid w:val="00A30FAC"/>
    <w:pPr>
      <w:spacing w:before="100" w:beforeAutospacing="1" w:after="100" w:afterAutospacing="1" w:line="240" w:lineRule="auto"/>
    </w:pPr>
    <w:rPr>
      <w:rFonts w:ascii="Times New Roman" w:eastAsia="Times New Roman" w:hAnsi="Times New Roman" w:cs="Times New Roman"/>
      <w:sz w:val="24"/>
      <w:lang w:eastAsia="de-AT"/>
    </w:rPr>
  </w:style>
  <w:style w:type="character" w:customStyle="1" w:styleId="cf01">
    <w:name w:val="cf01"/>
    <w:basedOn w:val="Absatz-Standardschriftart"/>
    <w:rsid w:val="00A30FAC"/>
    <w:rPr>
      <w:rFonts w:ascii="Segoe UI" w:hAnsi="Segoe UI" w:cs="Segoe UI" w:hint="default"/>
      <w:sz w:val="18"/>
      <w:szCs w:val="18"/>
    </w:rPr>
  </w:style>
  <w:style w:type="character" w:customStyle="1" w:styleId="ListenabsatzZchn">
    <w:name w:val="Listenabsatz Zchn"/>
    <w:basedOn w:val="Absatz-Standardschriftart"/>
    <w:link w:val="Listenabsatz"/>
    <w:uiPriority w:val="34"/>
    <w:qFormat/>
    <w:locked/>
    <w:rsid w:val="00793AF1"/>
    <w:rPr>
      <w:sz w:val="20"/>
    </w:rPr>
  </w:style>
  <w:style w:type="table" w:styleId="Gitternetztabelle5dunkelAkzent5">
    <w:name w:val="Grid Table 5 Dark Accent 5"/>
    <w:basedOn w:val="NormaleTabelle"/>
    <w:uiPriority w:val="50"/>
    <w:rsid w:val="00102F1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F0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DB6D3"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DB6D3"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DB6D3"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DB6D3" w:themeFill="accent5"/>
      </w:tcPr>
    </w:tblStylePr>
    <w:tblStylePr w:type="band1Vert">
      <w:tblPr/>
      <w:tcPr>
        <w:shd w:val="clear" w:color="auto" w:fill="E4E1ED" w:themeFill="accent5" w:themeFillTint="66"/>
      </w:tcPr>
    </w:tblStylePr>
    <w:tblStylePr w:type="band1Horz">
      <w:tblPr/>
      <w:tcPr>
        <w:shd w:val="clear" w:color="auto" w:fill="E4E1ED" w:themeFill="accent5" w:themeFillTint="66"/>
      </w:tcPr>
    </w:tblStylePr>
  </w:style>
  <w:style w:type="table" w:styleId="Gitternetztabelle5dunkelAkzent4">
    <w:name w:val="Grid Table 5 Dark Accent 4"/>
    <w:basedOn w:val="NormaleTabelle"/>
    <w:uiPriority w:val="50"/>
    <w:rsid w:val="00102F1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4F8"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3CDDF"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3CDDF"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3CDDF"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3CDDF" w:themeFill="accent4"/>
      </w:tcPr>
    </w:tblStylePr>
    <w:tblStylePr w:type="band1Vert">
      <w:tblPr/>
      <w:tcPr>
        <w:shd w:val="clear" w:color="auto" w:fill="E6EAF2" w:themeFill="accent4" w:themeFillTint="66"/>
      </w:tcPr>
    </w:tblStylePr>
    <w:tblStylePr w:type="band1Horz">
      <w:tblPr/>
      <w:tcPr>
        <w:shd w:val="clear" w:color="auto" w:fill="E6EAF2" w:themeFill="accent4" w:themeFillTint="66"/>
      </w:tcPr>
    </w:tblStylePr>
  </w:style>
  <w:style w:type="table" w:styleId="Gitternetztabelle3Akzent3">
    <w:name w:val="Grid Table 3 Accent 3"/>
    <w:basedOn w:val="NormaleTabelle"/>
    <w:uiPriority w:val="48"/>
    <w:rsid w:val="00102F16"/>
    <w:tblPr>
      <w:tblStyleRowBandSize w:val="1"/>
      <w:tblStyleColBandSize w:val="1"/>
      <w:tblBorders>
        <w:top w:val="single" w:sz="4" w:space="0" w:color="6D6DB0" w:themeColor="accent3" w:themeTint="99"/>
        <w:left w:val="single" w:sz="4" w:space="0" w:color="6D6DB0" w:themeColor="accent3" w:themeTint="99"/>
        <w:bottom w:val="single" w:sz="4" w:space="0" w:color="6D6DB0" w:themeColor="accent3" w:themeTint="99"/>
        <w:right w:val="single" w:sz="4" w:space="0" w:color="6D6DB0" w:themeColor="accent3" w:themeTint="99"/>
        <w:insideH w:val="single" w:sz="4" w:space="0" w:color="6D6DB0" w:themeColor="accent3" w:themeTint="99"/>
        <w:insideV w:val="single" w:sz="4" w:space="0" w:color="6D6DB0"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ECEE4" w:themeFill="accent3" w:themeFillTint="33"/>
      </w:tcPr>
    </w:tblStylePr>
    <w:tblStylePr w:type="band1Horz">
      <w:tblPr/>
      <w:tcPr>
        <w:shd w:val="clear" w:color="auto" w:fill="CECEE4" w:themeFill="accent3" w:themeFillTint="33"/>
      </w:tcPr>
    </w:tblStylePr>
    <w:tblStylePr w:type="neCell">
      <w:tblPr/>
      <w:tcPr>
        <w:tcBorders>
          <w:bottom w:val="single" w:sz="4" w:space="0" w:color="6D6DB0" w:themeColor="accent3" w:themeTint="99"/>
        </w:tcBorders>
      </w:tcPr>
    </w:tblStylePr>
    <w:tblStylePr w:type="nwCell">
      <w:tblPr/>
      <w:tcPr>
        <w:tcBorders>
          <w:bottom w:val="single" w:sz="4" w:space="0" w:color="6D6DB0" w:themeColor="accent3" w:themeTint="99"/>
        </w:tcBorders>
      </w:tcPr>
    </w:tblStylePr>
    <w:tblStylePr w:type="seCell">
      <w:tblPr/>
      <w:tcPr>
        <w:tcBorders>
          <w:top w:val="single" w:sz="4" w:space="0" w:color="6D6DB0" w:themeColor="accent3" w:themeTint="99"/>
        </w:tcBorders>
      </w:tcPr>
    </w:tblStylePr>
    <w:tblStylePr w:type="swCell">
      <w:tblPr/>
      <w:tcPr>
        <w:tcBorders>
          <w:top w:val="single" w:sz="4" w:space="0" w:color="6D6DB0" w:themeColor="accent3" w:themeTint="99"/>
        </w:tcBorders>
      </w:tcPr>
    </w:tblStylePr>
  </w:style>
  <w:style w:type="table" w:styleId="Gitternetztabelle1hellAkzent3">
    <w:name w:val="Grid Table 1 Light Accent 3"/>
    <w:basedOn w:val="NormaleTabelle"/>
    <w:uiPriority w:val="46"/>
    <w:rsid w:val="00102F16"/>
    <w:tblPr>
      <w:tblStyleRowBandSize w:val="1"/>
      <w:tblStyleColBandSize w:val="1"/>
      <w:tblBorders>
        <w:top w:val="single" w:sz="4" w:space="0" w:color="9E9ECA" w:themeColor="accent3" w:themeTint="66"/>
        <w:left w:val="single" w:sz="4" w:space="0" w:color="9E9ECA" w:themeColor="accent3" w:themeTint="66"/>
        <w:bottom w:val="single" w:sz="4" w:space="0" w:color="9E9ECA" w:themeColor="accent3" w:themeTint="66"/>
        <w:right w:val="single" w:sz="4" w:space="0" w:color="9E9ECA" w:themeColor="accent3" w:themeTint="66"/>
        <w:insideH w:val="single" w:sz="4" w:space="0" w:color="9E9ECA" w:themeColor="accent3" w:themeTint="66"/>
        <w:insideV w:val="single" w:sz="4" w:space="0" w:color="9E9ECA" w:themeColor="accent3" w:themeTint="66"/>
      </w:tblBorders>
    </w:tblPr>
    <w:tblStylePr w:type="firstRow">
      <w:rPr>
        <w:b/>
        <w:bCs/>
      </w:rPr>
      <w:tblPr/>
      <w:tcPr>
        <w:tcBorders>
          <w:bottom w:val="single" w:sz="12" w:space="0" w:color="6D6DB0" w:themeColor="accent3" w:themeTint="99"/>
        </w:tcBorders>
      </w:tcPr>
    </w:tblStylePr>
    <w:tblStylePr w:type="lastRow">
      <w:rPr>
        <w:b/>
        <w:bCs/>
      </w:rPr>
      <w:tblPr/>
      <w:tcPr>
        <w:tcBorders>
          <w:top w:val="double" w:sz="2" w:space="0" w:color="6D6DB0" w:themeColor="accent3" w:themeTint="99"/>
        </w:tcBorders>
      </w:tcPr>
    </w:tblStylePr>
    <w:tblStylePr w:type="firstCol">
      <w:rPr>
        <w:b/>
        <w:bCs/>
      </w:rPr>
    </w:tblStylePr>
    <w:tblStylePr w:type="lastCol">
      <w:rPr>
        <w:b/>
        <w:bCs/>
      </w:rPr>
    </w:tblStylePr>
  </w:style>
  <w:style w:type="table" w:styleId="Listentabelle3Akzent5">
    <w:name w:val="List Table 3 Accent 5"/>
    <w:basedOn w:val="NormaleTabelle"/>
    <w:uiPriority w:val="48"/>
    <w:rsid w:val="00102F16"/>
    <w:tblPr>
      <w:tblStyleRowBandSize w:val="1"/>
      <w:tblStyleColBandSize w:val="1"/>
      <w:tblBorders>
        <w:top w:val="single" w:sz="4" w:space="0" w:color="BDB6D3" w:themeColor="accent5"/>
        <w:left w:val="single" w:sz="4" w:space="0" w:color="BDB6D3" w:themeColor="accent5"/>
        <w:bottom w:val="single" w:sz="4" w:space="0" w:color="BDB6D3" w:themeColor="accent5"/>
        <w:right w:val="single" w:sz="4" w:space="0" w:color="BDB6D3" w:themeColor="accent5"/>
      </w:tblBorders>
    </w:tblPr>
    <w:tblStylePr w:type="firstRow">
      <w:rPr>
        <w:b/>
        <w:bCs/>
        <w:color w:val="FFFFFF" w:themeColor="background1"/>
      </w:rPr>
      <w:tblPr/>
      <w:tcPr>
        <w:shd w:val="clear" w:color="auto" w:fill="BDB6D3" w:themeFill="accent5"/>
      </w:tcPr>
    </w:tblStylePr>
    <w:tblStylePr w:type="lastRow">
      <w:rPr>
        <w:b/>
        <w:bCs/>
      </w:rPr>
      <w:tblPr/>
      <w:tcPr>
        <w:tcBorders>
          <w:top w:val="double" w:sz="4" w:space="0" w:color="BDB6D3"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DB6D3" w:themeColor="accent5"/>
          <w:right w:val="single" w:sz="4" w:space="0" w:color="BDB6D3" w:themeColor="accent5"/>
        </w:tcBorders>
      </w:tcPr>
    </w:tblStylePr>
    <w:tblStylePr w:type="band1Horz">
      <w:tblPr/>
      <w:tcPr>
        <w:tcBorders>
          <w:top w:val="single" w:sz="4" w:space="0" w:color="BDB6D3" w:themeColor="accent5"/>
          <w:bottom w:val="single" w:sz="4" w:space="0" w:color="BDB6D3"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DB6D3" w:themeColor="accent5"/>
          <w:left w:val="nil"/>
        </w:tcBorders>
      </w:tcPr>
    </w:tblStylePr>
    <w:tblStylePr w:type="swCell">
      <w:tblPr/>
      <w:tcPr>
        <w:tcBorders>
          <w:top w:val="double" w:sz="4" w:space="0" w:color="BDB6D3" w:themeColor="accent5"/>
          <w:right w:val="nil"/>
        </w:tcBorders>
      </w:tcPr>
    </w:tblStylePr>
  </w:style>
  <w:style w:type="character" w:customStyle="1" w:styleId="ui-provider">
    <w:name w:val="ui-provider"/>
    <w:basedOn w:val="Absatz-Standardschriftart"/>
    <w:rsid w:val="00B941A8"/>
  </w:style>
  <w:style w:type="paragraph" w:styleId="StandardWeb">
    <w:name w:val="Normal (Web)"/>
    <w:basedOn w:val="Standard"/>
    <w:uiPriority w:val="99"/>
    <w:semiHidden/>
    <w:unhideWhenUsed/>
    <w:rsid w:val="000B46C5"/>
    <w:pPr>
      <w:spacing w:before="100" w:beforeAutospacing="1" w:after="100" w:afterAutospacing="1" w:line="240" w:lineRule="auto"/>
    </w:pPr>
    <w:rPr>
      <w:rFonts w:ascii="Times New Roman" w:eastAsia="Times New Roman" w:hAnsi="Times New Roman" w:cs="Times New Roman"/>
      <w:sz w:val="24"/>
      <w:lang w:eastAsia="de-A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5698214">
      <w:bodyDiv w:val="1"/>
      <w:marLeft w:val="0"/>
      <w:marRight w:val="0"/>
      <w:marTop w:val="0"/>
      <w:marBottom w:val="0"/>
      <w:divBdr>
        <w:top w:val="none" w:sz="0" w:space="0" w:color="auto"/>
        <w:left w:val="none" w:sz="0" w:space="0" w:color="auto"/>
        <w:bottom w:val="none" w:sz="0" w:space="0" w:color="auto"/>
        <w:right w:val="none" w:sz="0" w:space="0" w:color="auto"/>
      </w:divBdr>
    </w:div>
    <w:div w:id="295453128">
      <w:bodyDiv w:val="1"/>
      <w:marLeft w:val="0"/>
      <w:marRight w:val="0"/>
      <w:marTop w:val="0"/>
      <w:marBottom w:val="0"/>
      <w:divBdr>
        <w:top w:val="none" w:sz="0" w:space="0" w:color="auto"/>
        <w:left w:val="none" w:sz="0" w:space="0" w:color="auto"/>
        <w:bottom w:val="none" w:sz="0" w:space="0" w:color="auto"/>
        <w:right w:val="none" w:sz="0" w:space="0" w:color="auto"/>
      </w:divBdr>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462700521">
      <w:bodyDiv w:val="1"/>
      <w:marLeft w:val="0"/>
      <w:marRight w:val="0"/>
      <w:marTop w:val="0"/>
      <w:marBottom w:val="0"/>
      <w:divBdr>
        <w:top w:val="none" w:sz="0" w:space="0" w:color="auto"/>
        <w:left w:val="none" w:sz="0" w:space="0" w:color="auto"/>
        <w:bottom w:val="none" w:sz="0" w:space="0" w:color="auto"/>
        <w:right w:val="none" w:sz="0" w:space="0" w:color="auto"/>
      </w:divBdr>
    </w:div>
    <w:div w:id="587345996">
      <w:bodyDiv w:val="1"/>
      <w:marLeft w:val="0"/>
      <w:marRight w:val="0"/>
      <w:marTop w:val="0"/>
      <w:marBottom w:val="0"/>
      <w:divBdr>
        <w:top w:val="none" w:sz="0" w:space="0" w:color="auto"/>
        <w:left w:val="none" w:sz="0" w:space="0" w:color="auto"/>
        <w:bottom w:val="none" w:sz="0" w:space="0" w:color="auto"/>
        <w:right w:val="none" w:sz="0" w:space="0" w:color="auto"/>
      </w:divBdr>
    </w:div>
    <w:div w:id="619187816">
      <w:bodyDiv w:val="1"/>
      <w:marLeft w:val="0"/>
      <w:marRight w:val="0"/>
      <w:marTop w:val="0"/>
      <w:marBottom w:val="0"/>
      <w:divBdr>
        <w:top w:val="none" w:sz="0" w:space="0" w:color="auto"/>
        <w:left w:val="none" w:sz="0" w:space="0" w:color="auto"/>
        <w:bottom w:val="none" w:sz="0" w:space="0" w:color="auto"/>
        <w:right w:val="none" w:sz="0" w:space="0" w:color="auto"/>
      </w:divBdr>
    </w:div>
    <w:div w:id="869999405">
      <w:bodyDiv w:val="1"/>
      <w:marLeft w:val="0"/>
      <w:marRight w:val="0"/>
      <w:marTop w:val="0"/>
      <w:marBottom w:val="0"/>
      <w:divBdr>
        <w:top w:val="none" w:sz="0" w:space="0" w:color="auto"/>
        <w:left w:val="none" w:sz="0" w:space="0" w:color="auto"/>
        <w:bottom w:val="none" w:sz="0" w:space="0" w:color="auto"/>
        <w:right w:val="none" w:sz="0" w:space="0" w:color="auto"/>
      </w:divBdr>
    </w:div>
    <w:div w:id="887692079">
      <w:bodyDiv w:val="1"/>
      <w:marLeft w:val="0"/>
      <w:marRight w:val="0"/>
      <w:marTop w:val="0"/>
      <w:marBottom w:val="0"/>
      <w:divBdr>
        <w:top w:val="none" w:sz="0" w:space="0" w:color="auto"/>
        <w:left w:val="none" w:sz="0" w:space="0" w:color="auto"/>
        <w:bottom w:val="none" w:sz="0" w:space="0" w:color="auto"/>
        <w:right w:val="none" w:sz="0" w:space="0" w:color="auto"/>
      </w:divBdr>
    </w:div>
    <w:div w:id="1374430200">
      <w:bodyDiv w:val="1"/>
      <w:marLeft w:val="0"/>
      <w:marRight w:val="0"/>
      <w:marTop w:val="0"/>
      <w:marBottom w:val="0"/>
      <w:divBdr>
        <w:top w:val="none" w:sz="0" w:space="0" w:color="auto"/>
        <w:left w:val="none" w:sz="0" w:space="0" w:color="auto"/>
        <w:bottom w:val="none" w:sz="0" w:space="0" w:color="auto"/>
        <w:right w:val="none" w:sz="0" w:space="0" w:color="auto"/>
      </w:divBdr>
    </w:div>
    <w:div w:id="1442216117">
      <w:bodyDiv w:val="1"/>
      <w:marLeft w:val="0"/>
      <w:marRight w:val="0"/>
      <w:marTop w:val="0"/>
      <w:marBottom w:val="0"/>
      <w:divBdr>
        <w:top w:val="none" w:sz="0" w:space="0" w:color="auto"/>
        <w:left w:val="none" w:sz="0" w:space="0" w:color="auto"/>
        <w:bottom w:val="none" w:sz="0" w:space="0" w:color="auto"/>
        <w:right w:val="none" w:sz="0" w:space="0" w:color="auto"/>
      </w:divBdr>
    </w:div>
    <w:div w:id="1532959754">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61425866">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780562205">
      <w:bodyDiv w:val="1"/>
      <w:marLeft w:val="0"/>
      <w:marRight w:val="0"/>
      <w:marTop w:val="0"/>
      <w:marBottom w:val="0"/>
      <w:divBdr>
        <w:top w:val="none" w:sz="0" w:space="0" w:color="auto"/>
        <w:left w:val="none" w:sz="0" w:space="0" w:color="auto"/>
        <w:bottom w:val="none" w:sz="0" w:space="0" w:color="auto"/>
        <w:right w:val="none" w:sz="0" w:space="0" w:color="auto"/>
      </w:divBdr>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831410314">
      <w:bodyDiv w:val="1"/>
      <w:marLeft w:val="0"/>
      <w:marRight w:val="0"/>
      <w:marTop w:val="0"/>
      <w:marBottom w:val="0"/>
      <w:divBdr>
        <w:top w:val="none" w:sz="0" w:space="0" w:color="auto"/>
        <w:left w:val="none" w:sz="0" w:space="0" w:color="auto"/>
        <w:bottom w:val="none" w:sz="0" w:space="0" w:color="auto"/>
        <w:right w:val="none" w:sz="0" w:space="0" w:color="auto"/>
      </w:divBdr>
    </w:div>
    <w:div w:id="1867518866">
      <w:bodyDiv w:val="1"/>
      <w:marLeft w:val="0"/>
      <w:marRight w:val="0"/>
      <w:marTop w:val="0"/>
      <w:marBottom w:val="0"/>
      <w:divBdr>
        <w:top w:val="none" w:sz="0" w:space="0" w:color="auto"/>
        <w:left w:val="none" w:sz="0" w:space="0" w:color="auto"/>
        <w:bottom w:val="none" w:sz="0" w:space="0" w:color="auto"/>
        <w:right w:val="none" w:sz="0" w:space="0" w:color="auto"/>
      </w:divBdr>
    </w:div>
    <w:div w:id="1946841940">
      <w:bodyDiv w:val="1"/>
      <w:marLeft w:val="0"/>
      <w:marRight w:val="0"/>
      <w:marTop w:val="0"/>
      <w:marBottom w:val="0"/>
      <w:divBdr>
        <w:top w:val="none" w:sz="0" w:space="0" w:color="auto"/>
        <w:left w:val="none" w:sz="0" w:space="0" w:color="auto"/>
        <w:bottom w:val="none" w:sz="0" w:space="0" w:color="auto"/>
        <w:right w:val="none" w:sz="0" w:space="0" w:color="auto"/>
      </w:divBdr>
    </w:div>
    <w:div w:id="2086340639">
      <w:bodyDiv w:val="1"/>
      <w:marLeft w:val="0"/>
      <w:marRight w:val="0"/>
      <w:marTop w:val="0"/>
      <w:marBottom w:val="0"/>
      <w:divBdr>
        <w:top w:val="none" w:sz="0" w:space="0" w:color="auto"/>
        <w:left w:val="none" w:sz="0" w:space="0" w:color="auto"/>
        <w:bottom w:val="none" w:sz="0" w:space="0" w:color="auto"/>
        <w:right w:val="none" w:sz="0" w:space="0" w:color="auto"/>
      </w:divBdr>
    </w:div>
    <w:div w:id="2090347016">
      <w:bodyDiv w:val="1"/>
      <w:marLeft w:val="0"/>
      <w:marRight w:val="0"/>
      <w:marTop w:val="0"/>
      <w:marBottom w:val="0"/>
      <w:divBdr>
        <w:top w:val="none" w:sz="0" w:space="0" w:color="auto"/>
        <w:left w:val="none" w:sz="0" w:space="0" w:color="auto"/>
        <w:bottom w:val="none" w:sz="0" w:space="0" w:color="auto"/>
        <w:right w:val="none" w:sz="0" w:space="0" w:color="auto"/>
      </w:divBdr>
      <w:divsChild>
        <w:div w:id="437797686">
          <w:marLeft w:val="547"/>
          <w:marRight w:val="0"/>
          <w:marTop w:val="200"/>
          <w:marBottom w:val="0"/>
          <w:divBdr>
            <w:top w:val="none" w:sz="0" w:space="0" w:color="auto"/>
            <w:left w:val="none" w:sz="0" w:space="0" w:color="auto"/>
            <w:bottom w:val="none" w:sz="0" w:space="0" w:color="auto"/>
            <w:right w:val="none" w:sz="0" w:space="0" w:color="auto"/>
          </w:divBdr>
        </w:div>
        <w:div w:id="599921242">
          <w:marLeft w:val="547"/>
          <w:marRight w:val="0"/>
          <w:marTop w:val="200"/>
          <w:marBottom w:val="0"/>
          <w:divBdr>
            <w:top w:val="none" w:sz="0" w:space="0" w:color="auto"/>
            <w:left w:val="none" w:sz="0" w:space="0" w:color="auto"/>
            <w:bottom w:val="none" w:sz="0" w:space="0" w:color="auto"/>
            <w:right w:val="none" w:sz="0" w:space="0" w:color="auto"/>
          </w:divBdr>
        </w:div>
        <w:div w:id="911164076">
          <w:marLeft w:val="547"/>
          <w:marRight w:val="0"/>
          <w:marTop w:val="200"/>
          <w:marBottom w:val="0"/>
          <w:divBdr>
            <w:top w:val="none" w:sz="0" w:space="0" w:color="auto"/>
            <w:left w:val="none" w:sz="0" w:space="0" w:color="auto"/>
            <w:bottom w:val="none" w:sz="0" w:space="0" w:color="auto"/>
            <w:right w:val="none" w:sz="0" w:space="0" w:color="auto"/>
          </w:divBdr>
        </w:div>
        <w:div w:id="1085343653">
          <w:marLeft w:val="547"/>
          <w:marRight w:val="0"/>
          <w:marTop w:val="200"/>
          <w:marBottom w:val="0"/>
          <w:divBdr>
            <w:top w:val="none" w:sz="0" w:space="0" w:color="auto"/>
            <w:left w:val="none" w:sz="0" w:space="0" w:color="auto"/>
            <w:bottom w:val="none" w:sz="0" w:space="0" w:color="auto"/>
            <w:right w:val="none" w:sz="0" w:space="0" w:color="auto"/>
          </w:divBdr>
        </w:div>
        <w:div w:id="1554348896">
          <w:marLeft w:val="547"/>
          <w:marRight w:val="0"/>
          <w:marTop w:val="200"/>
          <w:marBottom w:val="0"/>
          <w:divBdr>
            <w:top w:val="none" w:sz="0" w:space="0" w:color="auto"/>
            <w:left w:val="none" w:sz="0" w:space="0" w:color="auto"/>
            <w:bottom w:val="none" w:sz="0" w:space="0" w:color="auto"/>
            <w:right w:val="none" w:sz="0" w:space="0" w:color="auto"/>
          </w:divBdr>
        </w:div>
        <w:div w:id="2009282098">
          <w:marLeft w:val="547"/>
          <w:marRight w:val="0"/>
          <w:marTop w:val="200"/>
          <w:marBottom w:val="0"/>
          <w:divBdr>
            <w:top w:val="none" w:sz="0" w:space="0" w:color="auto"/>
            <w:left w:val="none" w:sz="0" w:space="0" w:color="auto"/>
            <w:bottom w:val="none" w:sz="0" w:space="0" w:color="auto"/>
            <w:right w:val="none" w:sz="0" w:space="0" w:color="auto"/>
          </w:divBdr>
        </w:div>
        <w:div w:id="2068802340">
          <w:marLeft w:val="547"/>
          <w:marRight w:val="0"/>
          <w:marTop w:val="20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4.xml"/><Relationship Id="rId21" Type="http://schemas.openxmlformats.org/officeDocument/2006/relationships/hyperlink" Target="https://www.linkedin.com/in/anna-steinbauer-holzer-81153725b/" TargetMode="External"/><Relationship Id="rId42" Type="http://schemas.openxmlformats.org/officeDocument/2006/relationships/image" Target="media/image12.png"/><Relationship Id="rId47" Type="http://schemas.openxmlformats.org/officeDocument/2006/relationships/image" Target="media/image17.jpeg"/><Relationship Id="rId63" Type="http://schemas.openxmlformats.org/officeDocument/2006/relationships/footer" Target="footer9.xml"/><Relationship Id="rId68" Type="http://schemas.openxmlformats.org/officeDocument/2006/relationships/image" Target="media/image34.png"/><Relationship Id="rId16" Type="http://schemas.openxmlformats.org/officeDocument/2006/relationships/footer" Target="footer2.xml"/><Relationship Id="rId11" Type="http://schemas.openxmlformats.org/officeDocument/2006/relationships/hyperlink" Target="mailto:office@wirtschaft-erleben.at" TargetMode="External"/><Relationship Id="rId24" Type="http://schemas.openxmlformats.org/officeDocument/2006/relationships/header" Target="header3.xml"/><Relationship Id="rId32" Type="http://schemas.openxmlformats.org/officeDocument/2006/relationships/hyperlink" Target="https://wirtschaft-erleben.at/material/konjunktur-und-kenngroessen/" TargetMode="External"/><Relationship Id="rId37" Type="http://schemas.openxmlformats.org/officeDocument/2006/relationships/footer" Target="footer6.xml"/><Relationship Id="rId40" Type="http://schemas.openxmlformats.org/officeDocument/2006/relationships/hyperlink" Target="https://wirtschaft-erleben.at/wp-content/uploads/2024/08/Escape-Room_Stadtplan.png" TargetMode="External"/><Relationship Id="rId45" Type="http://schemas.openxmlformats.org/officeDocument/2006/relationships/image" Target="media/image15.jpeg"/><Relationship Id="rId53" Type="http://schemas.openxmlformats.org/officeDocument/2006/relationships/image" Target="media/image23.png"/><Relationship Id="rId58" Type="http://schemas.openxmlformats.org/officeDocument/2006/relationships/image" Target="media/image28.png"/><Relationship Id="rId66" Type="http://schemas.openxmlformats.org/officeDocument/2006/relationships/image" Target="media/image32.png"/><Relationship Id="rId74" Type="http://schemas.openxmlformats.org/officeDocument/2006/relationships/hyperlink" Target="https://creativecommons.org/licenses/by-nc-sa/4.0/deed.de" TargetMode="External"/><Relationship Id="rId79"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30.jpeg"/><Relationship Id="rId19" Type="http://schemas.openxmlformats.org/officeDocument/2006/relationships/hyperlink" Target="https://at.linkedin.com/in/silvana-lobin-64695878" TargetMode="External"/><Relationship Id="rId14" Type="http://schemas.openxmlformats.org/officeDocument/2006/relationships/footer" Target="footer1.xml"/><Relationship Id="rId22" Type="http://schemas.openxmlformats.org/officeDocument/2006/relationships/hyperlink" Target="https://www.linkedin.com/in/hannah-hornisch-a0953a209/" TargetMode="External"/><Relationship Id="rId27" Type="http://schemas.openxmlformats.org/officeDocument/2006/relationships/footer" Target="footer4.xml"/><Relationship Id="rId30" Type="http://schemas.openxmlformats.org/officeDocument/2006/relationships/hyperlink" Target="https://wirtschaft-erleben.at/material/standortfaktoren-an-und-absiedelung-von-unternehmen/" TargetMode="External"/><Relationship Id="rId35" Type="http://schemas.openxmlformats.org/officeDocument/2006/relationships/footer" Target="footer5.xml"/><Relationship Id="rId43" Type="http://schemas.openxmlformats.org/officeDocument/2006/relationships/image" Target="media/image13.jpeg"/><Relationship Id="rId48" Type="http://schemas.openxmlformats.org/officeDocument/2006/relationships/image" Target="media/image18.jpeg"/><Relationship Id="rId56" Type="http://schemas.openxmlformats.org/officeDocument/2006/relationships/image" Target="media/image26.png"/><Relationship Id="rId64" Type="http://schemas.openxmlformats.org/officeDocument/2006/relationships/image" Target="media/image31.png"/><Relationship Id="rId69" Type="http://schemas.openxmlformats.org/officeDocument/2006/relationships/footer" Target="footer11.xml"/><Relationship Id="rId77" Type="http://schemas.openxmlformats.org/officeDocument/2006/relationships/footer" Target="footer13.xml"/><Relationship Id="rId8" Type="http://schemas.openxmlformats.org/officeDocument/2006/relationships/webSettings" Target="webSettings.xml"/><Relationship Id="rId51" Type="http://schemas.openxmlformats.org/officeDocument/2006/relationships/image" Target="media/image21.jpeg"/><Relationship Id="rId72" Type="http://schemas.openxmlformats.org/officeDocument/2006/relationships/hyperlink" Target="mailto:office@wirtschaft-erleben.at" TargetMode="External"/><Relationship Id="rId3" Type="http://schemas.openxmlformats.org/officeDocument/2006/relationships/customXml" Target="../customXml/item3.xml"/><Relationship Id="rId12" Type="http://schemas.openxmlformats.org/officeDocument/2006/relationships/hyperlink" Target="mailto:office@wirtschaft-erleben.at" TargetMode="External"/><Relationship Id="rId17" Type="http://schemas.openxmlformats.org/officeDocument/2006/relationships/hyperlink" Target="https://gwb.schule.at/pluginfile.php/66910/mod_resource/content/2/LehrplanGW2023_AHS_Auszug.pdf" TargetMode="External"/><Relationship Id="rId25" Type="http://schemas.openxmlformats.org/officeDocument/2006/relationships/footer" Target="footer3.xml"/><Relationship Id="rId33" Type="http://schemas.openxmlformats.org/officeDocument/2006/relationships/hyperlink" Target="https://wirtschaft-erleben.at/material/oekosoziale-marktwirtschaft-nachhaltigkeit-solidaritaet-und-wirtschaftswachstum/" TargetMode="External"/><Relationship Id="rId38" Type="http://schemas.openxmlformats.org/officeDocument/2006/relationships/image" Target="media/image10.jpeg"/><Relationship Id="rId46" Type="http://schemas.openxmlformats.org/officeDocument/2006/relationships/image" Target="media/image16.jpeg"/><Relationship Id="rId59" Type="http://schemas.openxmlformats.org/officeDocument/2006/relationships/header" Target="header7.xml"/><Relationship Id="rId67" Type="http://schemas.openxmlformats.org/officeDocument/2006/relationships/image" Target="media/image33.svg"/><Relationship Id="rId20" Type="http://schemas.openxmlformats.org/officeDocument/2006/relationships/hyperlink" Target="https://www.linkedin.com/in/philipp-ringswirth-277b4a231/" TargetMode="External"/><Relationship Id="rId41" Type="http://schemas.openxmlformats.org/officeDocument/2006/relationships/hyperlink" Target="https://wirtschaft-erleben.at/wp-content/uploads/2024/07/Hinweiskarten.pdf" TargetMode="External"/><Relationship Id="rId54" Type="http://schemas.openxmlformats.org/officeDocument/2006/relationships/image" Target="media/image24.png"/><Relationship Id="rId62" Type="http://schemas.openxmlformats.org/officeDocument/2006/relationships/footer" Target="footer8.xml"/><Relationship Id="rId70" Type="http://schemas.openxmlformats.org/officeDocument/2006/relationships/header" Target="header8.xml"/><Relationship Id="rId75" Type="http://schemas.openxmlformats.org/officeDocument/2006/relationships/hyperlink" Target="https://wirtschaft-erleben.at/?post_type=material&amp;p=18014&amp;preview=true"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hyperlink" Target="https://www.teacheconomy.de/aktuelles/escape-games-fuer-den-wirtschaftsunterricht/" TargetMode="External"/><Relationship Id="rId28" Type="http://schemas.openxmlformats.org/officeDocument/2006/relationships/hyperlink" Target="https://wirtschaft-erleben.at/wp-content/uploads/2024/08/Escape-Room.pptx" TargetMode="External"/><Relationship Id="rId36" Type="http://schemas.openxmlformats.org/officeDocument/2006/relationships/header" Target="header6.xml"/><Relationship Id="rId49" Type="http://schemas.openxmlformats.org/officeDocument/2006/relationships/image" Target="media/image19.jpeg"/><Relationship Id="rId57" Type="http://schemas.openxmlformats.org/officeDocument/2006/relationships/image" Target="media/image27.png"/><Relationship Id="rId10" Type="http://schemas.openxmlformats.org/officeDocument/2006/relationships/endnotes" Target="endnotes.xml"/><Relationship Id="rId31" Type="http://schemas.openxmlformats.org/officeDocument/2006/relationships/hyperlink" Target="https://wirtschaft-erleben.at/material/import-und-export-gueter-im-austausch/" TargetMode="External"/><Relationship Id="rId44" Type="http://schemas.openxmlformats.org/officeDocument/2006/relationships/image" Target="media/image14.jpeg"/><Relationship Id="rId52" Type="http://schemas.openxmlformats.org/officeDocument/2006/relationships/image" Target="media/image22.jpeg"/><Relationship Id="rId60" Type="http://schemas.openxmlformats.org/officeDocument/2006/relationships/footer" Target="footer7.xml"/><Relationship Id="rId65" Type="http://schemas.openxmlformats.org/officeDocument/2006/relationships/footer" Target="footer10.xml"/><Relationship Id="rId73" Type="http://schemas.openxmlformats.org/officeDocument/2006/relationships/image" Target="media/image37.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hyperlink" Target="https://www.linkedin.com/in/anna-steinbauer-holzer-81153725b/" TargetMode="External"/><Relationship Id="rId39" Type="http://schemas.openxmlformats.org/officeDocument/2006/relationships/image" Target="media/image11.jpeg"/><Relationship Id="rId34" Type="http://schemas.openxmlformats.org/officeDocument/2006/relationships/header" Target="header5.xml"/><Relationship Id="rId50" Type="http://schemas.openxmlformats.org/officeDocument/2006/relationships/image" Target="media/image20.jpeg"/><Relationship Id="rId55" Type="http://schemas.openxmlformats.org/officeDocument/2006/relationships/image" Target="media/image25.jpeg"/><Relationship Id="rId76" Type="http://schemas.openxmlformats.org/officeDocument/2006/relationships/header" Target="header9.xml"/><Relationship Id="rId7" Type="http://schemas.openxmlformats.org/officeDocument/2006/relationships/settings" Target="settings.xml"/><Relationship Id="rId71" Type="http://schemas.openxmlformats.org/officeDocument/2006/relationships/footer" Target="footer12.xml"/><Relationship Id="rId2" Type="http://schemas.openxmlformats.org/officeDocument/2006/relationships/customXml" Target="../customXml/item2.xml"/><Relationship Id="rId29" Type="http://schemas.openxmlformats.org/officeDocument/2006/relationships/hyperlink" Target="https://wirtschaft-erleben.at/material/glossar-wirtschaftsstandort-oesterreich-2/"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0.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1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1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5.png"/><Relationship Id="rId4" Type="http://schemas.openxmlformats.org/officeDocument/2006/relationships/image" Target="media/image2.png"/></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5.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6.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s>
</file>

<file path=word/_rels/footer7.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5" Type="http://schemas.openxmlformats.org/officeDocument/2006/relationships/hyperlink" Target="https://creativecommons.org/licenses/by-nc-sa/4.0/" TargetMode="External"/><Relationship Id="rId4" Type="http://schemas.openxmlformats.org/officeDocument/2006/relationships/hyperlink" Target="https://creativecommons.org/licenses/by-nc-sa/4.0/" TargetMode="External"/></Relationships>
</file>

<file path=word/_rels/footer9.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www.kleinezeitung.at/wirtschaft/6095968/Trotz-Absatzeinbruchs_Oesterreich-Spitzenreiter-bei-Ski-und"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 Id="rId6" Type="http://schemas.openxmlformats.org/officeDocument/2006/relationships/image" Target="media/image60.png"/></Relationships>
</file>

<file path=word/_rels/header4.xml.rels><?xml version="1.0" encoding="UTF-8" standalone="yes"?>
<Relationships xmlns="http://schemas.openxmlformats.org/package/2006/relationships"><Relationship Id="rId8" Type="http://schemas.openxmlformats.org/officeDocument/2006/relationships/image" Target="media/image8.png"/><Relationship Id="rId1" Type="http://schemas.openxmlformats.org/officeDocument/2006/relationships/image" Target="media/image6.png"/></Relationships>
</file>

<file path=word/_rels/header5.xml.rels><?xml version="1.0" encoding="UTF-8" standalone="yes"?>
<Relationships xmlns="http://schemas.openxmlformats.org/package/2006/relationships"><Relationship Id="rId1" Type="http://schemas.openxmlformats.org/officeDocument/2006/relationships/image" Target="media/image7.emf"/></Relationships>
</file>

<file path=word/_rels/header6.xml.rels><?xml version="1.0" encoding="UTF-8" standalone="yes"?>
<Relationships xmlns="http://schemas.openxmlformats.org/package/2006/relationships"><Relationship Id="rId1" Type="http://schemas.openxmlformats.org/officeDocument/2006/relationships/image" Target="media/image9.png"/><Relationship Id="rId11" Type="http://schemas.openxmlformats.org/officeDocument/2006/relationships/image" Target="media/image90.png"/></Relationships>
</file>

<file path=word/_rels/header7.xml.rels><?xml version="1.0" encoding="UTF-8" standalone="yes"?>
<Relationships xmlns="http://schemas.openxmlformats.org/package/2006/relationships"><Relationship Id="rId2" Type="http://schemas.openxmlformats.org/officeDocument/2006/relationships/image" Target="media/image30.png"/><Relationship Id="rId1" Type="http://schemas.openxmlformats.org/officeDocument/2006/relationships/image" Target="media/image29.png"/></Relationships>
</file>

<file path=word/_rels/header8.xml.rels><?xml version="1.0" encoding="UTF-8" standalone="yes"?>
<Relationships xmlns="http://schemas.openxmlformats.org/package/2006/relationships"><Relationship Id="rId16" Type="http://schemas.openxmlformats.org/officeDocument/2006/relationships/image" Target="media/image36.png"/><Relationship Id="rId1" Type="http://schemas.openxmlformats.org/officeDocument/2006/relationships/image" Target="media/image35.png"/></Relationships>
</file>

<file path=word/_rels/header9.xml.rels><?xml version="1.0" encoding="UTF-8" standalone="yes"?>
<Relationships xmlns="http://schemas.openxmlformats.org/package/2006/relationships"><Relationship Id="rId18" Type="http://schemas.openxmlformats.org/officeDocument/2006/relationships/image" Target="media/image39.png"/><Relationship Id="rId1" Type="http://schemas.openxmlformats.org/officeDocument/2006/relationships/image" Target="media/image3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lissaGrasl\Stiftung%20f&#252;r%20Wirtschaftsbildung\Team%20Stiftung%20Wirtschaftsbildung%20-%20Dokumente\General\17%20Eigenproduktion%20Unterrichtsmaterial\06%20Grundlagendokumente\Layout%20&amp;%20Grafik\Layoutvorlage\Arbeitsblaetter_quer%20(1)" TargetMode="External"/></Relationships>
</file>

<file path=word/theme/theme1.xml><?xml version="1.0" encoding="utf-8"?>
<a:theme xmlns:a="http://schemas.openxmlformats.org/drawingml/2006/main" name="Office">
  <a:themeElements>
    <a:clrScheme name="Benutzerdefiniert 4">
      <a:dk1>
        <a:srgbClr val="000000"/>
      </a:dk1>
      <a:lt1>
        <a:srgbClr val="FFFFFF"/>
      </a:lt1>
      <a:dk2>
        <a:srgbClr val="484848"/>
      </a:dk2>
      <a:lt2>
        <a:srgbClr val="E7E6E6"/>
      </a:lt2>
      <a:accent1>
        <a:srgbClr val="8D82B1"/>
      </a:accent1>
      <a:accent2>
        <a:srgbClr val="494848"/>
      </a:accent2>
      <a:accent3>
        <a:srgbClr val="303059"/>
      </a:accent3>
      <a:accent4>
        <a:srgbClr val="C3CDDF"/>
      </a:accent4>
      <a:accent5>
        <a:srgbClr val="BDB6D3"/>
      </a:accent5>
      <a:accent6>
        <a:srgbClr val="F3F1F9"/>
      </a:accent6>
      <a:hlink>
        <a:srgbClr val="EA4E60"/>
      </a:hlink>
      <a:folHlink>
        <a:srgbClr val="ADABA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698a1803-52f3-4d4f-bff9-093c0d5dc281" xsi:nil="true"/>
    <lcf76f155ced4ddcb4097134ff3c332f xmlns="f799415d-695a-4815-bd71-e216a568b99c">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A917739-1016-4026-BBD9-ACFC7A1F93A7}">
  <ds:schemaRefs>
    <ds:schemaRef ds:uri="http://schemas.openxmlformats.org/officeDocument/2006/bibliography"/>
  </ds:schemaRefs>
</ds:datastoreItem>
</file>

<file path=customXml/itemProps2.xml><?xml version="1.0" encoding="utf-8"?>
<ds:datastoreItem xmlns:ds="http://schemas.openxmlformats.org/officeDocument/2006/customXml" ds:itemID="{46047785-0F18-4C91-954F-0380E664240F}">
  <ds:schemaRefs>
    <ds:schemaRef ds:uri="http://schemas.microsoft.com/office/2006/metadata/properties"/>
    <ds:schemaRef ds:uri="http://schemas.microsoft.com/office/infopath/2007/PartnerControls"/>
    <ds:schemaRef ds:uri="698a1803-52f3-4d4f-bff9-093c0d5dc281"/>
    <ds:schemaRef ds:uri="f799415d-695a-4815-bd71-e216a568b99c"/>
  </ds:schemaRefs>
</ds:datastoreItem>
</file>

<file path=customXml/itemProps3.xml><?xml version="1.0" encoding="utf-8"?>
<ds:datastoreItem xmlns:ds="http://schemas.openxmlformats.org/officeDocument/2006/customXml" ds:itemID="{8D826315-6BB5-4096-9126-05A3F4364802}">
  <ds:schemaRefs>
    <ds:schemaRef ds:uri="http://schemas.microsoft.com/sharepoint/v3/contenttype/forms"/>
  </ds:schemaRefs>
</ds:datastoreItem>
</file>

<file path=customXml/itemProps4.xml><?xml version="1.0" encoding="utf-8"?>
<ds:datastoreItem xmlns:ds="http://schemas.openxmlformats.org/officeDocument/2006/customXml" ds:itemID="{9E84E4F7-50D0-483B-A679-DCB4C08DB1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99415d-695a-4815-bd71-e216a568b99c"/>
    <ds:schemaRef ds:uri="698a1803-52f3-4d4f-bff9-093c0d5dc28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Arbeitsblaetter_quer (1)</Template>
  <TotalTime>0</TotalTime>
  <Pages>34</Pages>
  <Words>6250</Words>
  <Characters>39375</Characters>
  <Application>Microsoft Office Word</Application>
  <DocSecurity>0</DocSecurity>
  <Lines>328</Lines>
  <Paragraphs>91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45534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 Steinbauer</dc:creator>
  <cp:keywords/>
  <dc:description/>
  <cp:lastModifiedBy>Simone Weinbacher-Traun</cp:lastModifiedBy>
  <cp:revision>806</cp:revision>
  <cp:lastPrinted>2023-08-29T17:38:00Z</cp:lastPrinted>
  <dcterms:created xsi:type="dcterms:W3CDTF">2024-06-19T16:49:00Z</dcterms:created>
  <dcterms:modified xsi:type="dcterms:W3CDTF">2024-08-22T20:44:00Z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0x010100595324AF558A4644A44B7A3BBA3F768F</vt:lpwstr>
  </property>
  <property fmtid="{D5CDD505-2E9C-101B-9397-08002B2CF9AE}" pid="3" name="MediaServiceImageTags">
    <vt:lpwstr/>
  </property>
</Properties>
</file>